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EC839" w14:textId="67EF635D" w:rsidR="00767585" w:rsidRPr="00304D0E" w:rsidRDefault="00767585" w:rsidP="00767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 w:rsidR="004A681B">
        <w:rPr>
          <w:rFonts w:hint="eastAsia"/>
          <w:b/>
          <w:i/>
          <w:noProof/>
          <w:sz w:val="28"/>
          <w:lang w:eastAsia="zh-CN"/>
        </w:rPr>
        <w:tab/>
        <w:t>R5s230226</w:t>
      </w:r>
    </w:p>
    <w:p w14:paraId="16F41C22" w14:textId="77777777" w:rsidR="00767585" w:rsidRDefault="006D4D9B" w:rsidP="007675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7585" w:rsidRPr="00BA51D9">
          <w:rPr>
            <w:b/>
            <w:noProof/>
            <w:sz w:val="24"/>
          </w:rPr>
          <w:t>Online</w:t>
        </w:r>
      </w:fldSimple>
      <w:r w:rsidR="00767585">
        <w:rPr>
          <w:b/>
          <w:noProof/>
          <w:sz w:val="24"/>
        </w:rPr>
        <w:t xml:space="preserve">, </w:t>
      </w:r>
      <w:r w:rsidR="00767585">
        <w:fldChar w:fldCharType="begin"/>
      </w:r>
      <w:r w:rsidR="00767585">
        <w:instrText xml:space="preserve"> DOCPROPERTY  Country  \* MERGEFORMAT </w:instrText>
      </w:r>
      <w:r w:rsidR="00767585">
        <w:fldChar w:fldCharType="end"/>
      </w:r>
      <w:r w:rsidR="00767585">
        <w:rPr>
          <w:b/>
          <w:noProof/>
          <w:sz w:val="24"/>
        </w:rPr>
        <w:t xml:space="preserve">, </w:t>
      </w:r>
      <w:fldSimple w:instr=" DOCPROPERTY  StartDate  \* MERGEFORMAT ">
        <w:r w:rsidR="00767585" w:rsidRPr="00BA51D9">
          <w:rPr>
            <w:b/>
            <w:noProof/>
            <w:sz w:val="24"/>
          </w:rPr>
          <w:t>9th Dec 2022</w:t>
        </w:r>
      </w:fldSimple>
      <w:r w:rsidR="00767585">
        <w:rPr>
          <w:b/>
          <w:noProof/>
          <w:sz w:val="24"/>
        </w:rPr>
        <w:t xml:space="preserve"> - </w:t>
      </w:r>
      <w:fldSimple w:instr=" DOCPROPERTY  EndDate  \* MERGEFORMAT ">
        <w:r w:rsidR="00767585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585" w14:paraId="3A62ABED" w14:textId="77777777" w:rsidTr="00696D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80DB5" w14:textId="77777777" w:rsidR="00767585" w:rsidRDefault="00767585" w:rsidP="00696D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67585" w14:paraId="6C1A2DF2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A6E66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585" w14:paraId="11D86507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19686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C94F682" w14:textId="77777777" w:rsidTr="00696D50">
        <w:tc>
          <w:tcPr>
            <w:tcW w:w="142" w:type="dxa"/>
            <w:tcBorders>
              <w:left w:val="single" w:sz="4" w:space="0" w:color="auto"/>
            </w:tcBorders>
          </w:tcPr>
          <w:p w14:paraId="35A888E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9953C" w14:textId="77777777" w:rsidR="00767585" w:rsidRPr="00410371" w:rsidRDefault="006D4D9B" w:rsidP="00696D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7585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7FEEDEC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FA4961" w14:textId="24F331BD" w:rsidR="00767585" w:rsidRPr="00410371" w:rsidRDefault="00FC35CB" w:rsidP="00696D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3466">
              <w:rPr>
                <w:rFonts w:hint="eastAsia"/>
                <w:b/>
                <w:noProof/>
                <w:sz w:val="28"/>
              </w:rPr>
              <w:t>299</w:t>
            </w:r>
            <w:r w:rsidR="004A681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11DDF57E" w14:textId="77777777" w:rsidR="00767585" w:rsidRDefault="00767585" w:rsidP="00696D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FA1F1" w14:textId="7F7194E2" w:rsidR="00767585" w:rsidRPr="00410371" w:rsidRDefault="00767585" w:rsidP="00696D5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9452BF" w14:textId="77777777" w:rsidR="00767585" w:rsidRDefault="00767585" w:rsidP="00696D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374C11" w14:textId="3059A414" w:rsidR="00767585" w:rsidRPr="00410371" w:rsidRDefault="006D4D9B" w:rsidP="00696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585" w:rsidRPr="00410371">
                <w:rPr>
                  <w:b/>
                  <w:noProof/>
                  <w:sz w:val="28"/>
                </w:rPr>
                <w:t>17.</w:t>
              </w:r>
              <w:r w:rsidR="00606315">
                <w:rPr>
                  <w:b/>
                  <w:noProof/>
                  <w:sz w:val="28"/>
                </w:rPr>
                <w:t>5</w:t>
              </w:r>
              <w:r w:rsidR="0076758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E0A7C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7BE1CC96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1D3A8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688A4B22" w14:textId="77777777" w:rsidTr="00696D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2A0AA" w14:textId="77777777" w:rsidR="00767585" w:rsidRPr="00F25D98" w:rsidRDefault="00767585" w:rsidP="00696D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585" w14:paraId="4180E80B" w14:textId="77777777" w:rsidTr="00696D50">
        <w:tc>
          <w:tcPr>
            <w:tcW w:w="9641" w:type="dxa"/>
            <w:gridSpan w:val="9"/>
          </w:tcPr>
          <w:p w14:paraId="1C714C18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2D819" w14:textId="77777777" w:rsidR="00767585" w:rsidRDefault="00767585" w:rsidP="007675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585" w14:paraId="1EDDD5F2" w14:textId="77777777" w:rsidTr="00696D50">
        <w:tc>
          <w:tcPr>
            <w:tcW w:w="2835" w:type="dxa"/>
          </w:tcPr>
          <w:p w14:paraId="4A38F25A" w14:textId="77777777" w:rsidR="00767585" w:rsidRDefault="00767585" w:rsidP="00696D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B6342D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C4EC8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71D7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2D4D2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B4DAA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F304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DBCC24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34B5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656521" w14:textId="77777777" w:rsidR="00767585" w:rsidRDefault="00767585" w:rsidP="007675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585" w14:paraId="100718CE" w14:textId="77777777" w:rsidTr="00696D50">
        <w:tc>
          <w:tcPr>
            <w:tcW w:w="9640" w:type="dxa"/>
            <w:gridSpan w:val="11"/>
          </w:tcPr>
          <w:p w14:paraId="2FE57004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6F8A7C2" w14:textId="77777777" w:rsidTr="00696D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4F5805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0B912" w14:textId="260C60BE" w:rsidR="00767585" w:rsidRDefault="006D4D9B" w:rsidP="0069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7585">
                <w:t>Addi</w:t>
              </w:r>
              <w:r w:rsidR="00696D50">
                <w:t xml:space="preserve">tion of NR5GC test case </w:t>
              </w:r>
              <w:r w:rsidR="00304D0E">
                <w:rPr>
                  <w:rFonts w:hint="eastAsia"/>
                  <w:lang w:eastAsia="zh-CN"/>
                </w:rPr>
                <w:t>10.1.8.2</w:t>
              </w:r>
              <w:r w:rsidR="00767585">
                <w:t xml:space="preserve"> in FR1</w:t>
              </w:r>
            </w:fldSimple>
          </w:p>
        </w:tc>
      </w:tr>
      <w:tr w:rsidR="00767585" w14:paraId="571CA526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C486425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6886D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4CE905E5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0F87DB2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AD5CD" w14:textId="59FC9DC9" w:rsidR="00767585" w:rsidRDefault="005F573A" w:rsidP="00696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696D50" w:rsidRPr="00C8354F">
                <w:rPr>
                  <w:lang w:eastAsia="zh-CN"/>
                </w:rPr>
                <w:t>Datang</w:t>
              </w:r>
              <w:r w:rsidR="00696D50">
                <w:rPr>
                  <w:rFonts w:hint="eastAsia"/>
                  <w:lang w:eastAsia="zh-CN"/>
                </w:rPr>
                <w:t xml:space="preserve"> LinkTester,</w:t>
              </w:r>
            </w:fldSimple>
            <w:r w:rsidR="00CB2B2F">
              <w:rPr>
                <w:rFonts w:hint="eastAsia"/>
                <w:noProof/>
                <w:lang w:eastAsia="zh-CN"/>
              </w:rPr>
              <w:t xml:space="preserve"> Huawei, Hisilicon</w:t>
            </w:r>
          </w:p>
        </w:tc>
      </w:tr>
      <w:tr w:rsidR="00767585" w14:paraId="39C377B9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22940121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07C9" w14:textId="77777777" w:rsidR="0076758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67585" w14:paraId="1E0BEE0D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1AD4B58C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57E51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640977E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4AB82FAE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0A0094" w14:textId="299DBB35" w:rsidR="00767585" w:rsidRDefault="00FC2E56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FC2E56"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5C4E37C" w14:textId="77777777" w:rsidR="00767585" w:rsidRDefault="00767585" w:rsidP="00696D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81551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69546" w14:textId="4F59F53E" w:rsidR="00767585" w:rsidRDefault="006D4D9B" w:rsidP="00DF3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96D50">
                <w:rPr>
                  <w:noProof/>
                </w:rPr>
                <w:t>202</w:t>
              </w:r>
              <w:r w:rsidR="00696D50">
                <w:rPr>
                  <w:rFonts w:hint="eastAsia"/>
                  <w:noProof/>
                  <w:lang w:eastAsia="zh-CN"/>
                </w:rPr>
                <w:t>3</w:t>
              </w:r>
              <w:r w:rsidR="00696D50">
                <w:rPr>
                  <w:noProof/>
                </w:rPr>
                <w:t>-</w:t>
              </w:r>
              <w:r w:rsidR="00696D50">
                <w:rPr>
                  <w:rFonts w:hint="eastAsia"/>
                  <w:noProof/>
                  <w:lang w:eastAsia="zh-CN"/>
                </w:rPr>
                <w:t>03</w:t>
              </w:r>
              <w:r w:rsidR="00696D50">
                <w:rPr>
                  <w:noProof/>
                </w:rPr>
                <w:t>-</w:t>
              </w:r>
              <w:r w:rsidR="00696D50">
                <w:rPr>
                  <w:rFonts w:hint="eastAsia"/>
                  <w:noProof/>
                  <w:lang w:eastAsia="zh-CN"/>
                </w:rPr>
                <w:t>0</w:t>
              </w:r>
              <w:r w:rsidR="00DF34F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767585" w14:paraId="32EED5F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5A496162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9DA99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B3EBEE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6F0D3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9AA8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224ED2AF" w14:textId="77777777" w:rsidTr="00696D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2C93C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EC33D" w14:textId="77777777" w:rsidR="00767585" w:rsidRDefault="006D4D9B" w:rsidP="00696D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758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4B6BB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2E6EB" w14:textId="77777777" w:rsidR="00767585" w:rsidRDefault="00767585" w:rsidP="00696D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1AE0C" w14:textId="77777777" w:rsidR="00767585" w:rsidRDefault="006D4D9B" w:rsidP="0069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7585">
                <w:rPr>
                  <w:noProof/>
                </w:rPr>
                <w:t>Rel-17</w:t>
              </w:r>
            </w:fldSimple>
          </w:p>
        </w:tc>
      </w:tr>
      <w:tr w:rsidR="00767585" w14:paraId="3D02131A" w14:textId="77777777" w:rsidTr="00696D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F552A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6F8FCE" w14:textId="77777777" w:rsidR="00767585" w:rsidRDefault="00767585" w:rsidP="00696D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EC96D8" w14:textId="77777777" w:rsidR="00767585" w:rsidRDefault="00767585" w:rsidP="00696D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3C178" w14:textId="77777777" w:rsidR="00767585" w:rsidRPr="007C2097" w:rsidRDefault="00767585" w:rsidP="00696D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7585" w14:paraId="1E59B211" w14:textId="77777777" w:rsidTr="00696D50">
        <w:tc>
          <w:tcPr>
            <w:tcW w:w="1843" w:type="dxa"/>
          </w:tcPr>
          <w:p w14:paraId="13A3A5B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8113B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5666B6A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01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FB459" w14:textId="76F739C8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To add NR test case </w:t>
            </w:r>
            <w:r w:rsidR="00DD08DA">
              <w:rPr>
                <w:rFonts w:hint="eastAsia"/>
                <w:lang w:eastAsia="zh-CN"/>
              </w:rPr>
              <w:t>10.1.8.2</w:t>
            </w:r>
            <w:r>
              <w:t xml:space="preserve"> </w:t>
            </w:r>
            <w:r w:rsidRPr="00D268E5">
              <w:rPr>
                <w:noProof/>
              </w:rPr>
              <w:t>to the IWD_2</w:t>
            </w:r>
            <w:r>
              <w:rPr>
                <w:noProof/>
              </w:rPr>
              <w:t>2wk49</w:t>
            </w:r>
            <w:r w:rsidRPr="00D268E5">
              <w:rPr>
                <w:noProof/>
              </w:rPr>
              <w:t xml:space="preserve"> ATS.</w:t>
            </w:r>
          </w:p>
        </w:tc>
      </w:tr>
      <w:tr w:rsidR="00767585" w14:paraId="430A122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3740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65AE6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9FEECAC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751E2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D44A3" w14:textId="4CAA3C33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This document lists all changes applied to test case </w:t>
            </w:r>
            <w:r w:rsidR="00DD08DA">
              <w:rPr>
                <w:rFonts w:hint="eastAsia"/>
                <w:lang w:eastAsia="zh-CN"/>
              </w:rPr>
              <w:t>10.1.8.2</w:t>
            </w:r>
            <w:r>
              <w:t xml:space="preserve"> </w:t>
            </w:r>
            <w:r w:rsidRPr="00D268E5">
              <w:rPr>
                <w:noProof/>
              </w:rPr>
              <w:t xml:space="preserve">required for approval. See </w:t>
            </w:r>
            <w:r>
              <w:rPr>
                <w:noProof/>
              </w:rPr>
              <w:t xml:space="preserve">the </w:t>
            </w:r>
            <w:r w:rsidRPr="00D268E5">
              <w:rPr>
                <w:noProof/>
              </w:rPr>
              <w:t>detailed change description for further information.</w:t>
            </w:r>
          </w:p>
        </w:tc>
      </w:tr>
      <w:tr w:rsidR="00767585" w14:paraId="5798EBF1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3297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395DC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186ACEF6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06048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A7AEE" w14:textId="77777777" w:rsidR="00767585" w:rsidRPr="00D268E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767585" w14:paraId="41EFDF3C" w14:textId="77777777" w:rsidTr="00696D50">
        <w:tc>
          <w:tcPr>
            <w:tcW w:w="2694" w:type="dxa"/>
            <w:gridSpan w:val="2"/>
          </w:tcPr>
          <w:p w14:paraId="54926651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6C1F0D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706FF6A0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CC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54975" w14:textId="4A0FE240" w:rsidR="00767585" w:rsidRPr="00D268E5" w:rsidRDefault="00DD08DA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10.1.8.2</w:t>
            </w:r>
            <w:r w:rsidR="00767585">
              <w:t>.NR5GC</w:t>
            </w:r>
          </w:p>
        </w:tc>
      </w:tr>
      <w:tr w:rsidR="00767585" w14:paraId="51BAB37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5256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46A9B" w14:textId="77777777" w:rsidR="0076758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6B790BF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2EF10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9F9B3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8D2D69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13D667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1535A3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5EF7C387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C3C1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AB12F" w14:textId="7DEB5948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2B65" w14:textId="581BE7CD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899AEF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831D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31269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503A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945C7" w14:textId="123A35AB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6BAA9" w14:textId="41987E83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1A3B74B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B802D" w14:textId="5E299EEF" w:rsidR="00767585" w:rsidRDefault="00696D50" w:rsidP="0076758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3GPP 38.523-1</w:t>
            </w:r>
          </w:p>
        </w:tc>
      </w:tr>
      <w:tr w:rsidR="00767585" w14:paraId="2F722F63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1A25A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E4570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AC55C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23503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87EB8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20281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0BAF0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05817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3882248A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F1455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BE523" w14:textId="6F780D19" w:rsidR="00767585" w:rsidRDefault="009D4580" w:rsidP="00767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draft prose CR document </w:t>
            </w:r>
            <w:r w:rsidR="00680652">
              <w:rPr>
                <w:rFonts w:hint="eastAsia"/>
                <w:noProof/>
                <w:lang w:eastAsia="zh-CN"/>
              </w:rPr>
              <w:t>is also submitted with this.</w:t>
            </w:r>
          </w:p>
        </w:tc>
      </w:tr>
      <w:tr w:rsidR="00767585" w:rsidRPr="008863B9" w14:paraId="24F6D749" w14:textId="77777777" w:rsidTr="00696D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09E24" w14:textId="77777777" w:rsidR="00767585" w:rsidRPr="008863B9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7FCD61" w14:textId="77777777" w:rsidR="00767585" w:rsidRPr="008863B9" w:rsidRDefault="00767585" w:rsidP="00767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585" w14:paraId="6C571B03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DC53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3A394" w14:textId="77777777" w:rsidR="0076758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42F69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097E68CC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71620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29269425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053C267" w14:textId="77777777" w:rsidR="00DD5DCE" w:rsidRDefault="00446488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D5DCE" w:rsidRPr="00E02583">
        <w:rPr>
          <w:rFonts w:ascii="Arial" w:hAnsi="Arial" w:cs="Arial"/>
          <w:iCs/>
        </w:rPr>
        <w:t>Table of Contents</w:t>
      </w:r>
      <w:r w:rsidR="00DD5DCE">
        <w:tab/>
      </w:r>
      <w:r w:rsidR="00DD5DCE">
        <w:fldChar w:fldCharType="begin"/>
      </w:r>
      <w:r w:rsidR="00DD5DCE">
        <w:instrText xml:space="preserve"> PAGEREF _Toc129269425 \h </w:instrText>
      </w:r>
      <w:r w:rsidR="00DD5DCE">
        <w:fldChar w:fldCharType="separate"/>
      </w:r>
      <w:r w:rsidR="00DD5DCE">
        <w:t>2</w:t>
      </w:r>
      <w:r w:rsidR="00DD5DCE">
        <w:fldChar w:fldCharType="end"/>
      </w:r>
    </w:p>
    <w:p w14:paraId="5855E174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_Toc129269426 \h </w:instrText>
      </w:r>
      <w:r>
        <w:fldChar w:fldCharType="separate"/>
      </w:r>
      <w:r>
        <w:t>3</w:t>
      </w:r>
      <w:r>
        <w:fldChar w:fldCharType="end"/>
      </w:r>
    </w:p>
    <w:p w14:paraId="71B6F887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b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_Toc129269427 \h </w:instrText>
      </w:r>
      <w:r>
        <w:fldChar w:fldCharType="separate"/>
      </w:r>
      <w:r>
        <w:t>3</w:t>
      </w:r>
      <w:r>
        <w:fldChar w:fldCharType="end"/>
      </w:r>
    </w:p>
    <w:p w14:paraId="136947A2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_Toc129269428 \h </w:instrText>
      </w:r>
      <w:r>
        <w:fldChar w:fldCharType="separate"/>
      </w:r>
      <w:r>
        <w:t>4</w:t>
      </w:r>
      <w:r>
        <w:fldChar w:fldCharType="end"/>
      </w:r>
    </w:p>
    <w:p w14:paraId="48EDDD9B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  <w:b/>
          <w:color w:val="000000"/>
          <w:lang w:eastAsia="en-GB"/>
        </w:rPr>
        <w:t>Function f_TC_10_1_8_2_NR5GC ()</w:t>
      </w:r>
      <w:r>
        <w:tab/>
      </w:r>
      <w:r>
        <w:fldChar w:fldCharType="begin"/>
      </w:r>
      <w:r>
        <w:instrText xml:space="preserve"> PAGEREF _Toc129269429 \h </w:instrText>
      </w:r>
      <w:r>
        <w:fldChar w:fldCharType="separate"/>
      </w:r>
      <w:r>
        <w:t>4</w:t>
      </w:r>
      <w:r>
        <w:fldChar w:fldCharType="end"/>
      </w:r>
    </w:p>
    <w:p w14:paraId="685B4F49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  <w:b/>
          <w:color w:val="000000"/>
          <w:lang w:eastAsia="en-GB"/>
        </w:rPr>
        <w:t>Function fl_TC_10_1_8_2_Body ()</w:t>
      </w:r>
      <w:r>
        <w:tab/>
      </w:r>
      <w:r>
        <w:fldChar w:fldCharType="begin"/>
      </w:r>
      <w:r>
        <w:instrText xml:space="preserve"> PAGEREF _Toc129269430 \h </w:instrText>
      </w:r>
      <w:r>
        <w:fldChar w:fldCharType="separate"/>
      </w:r>
      <w:r>
        <w:t>5</w:t>
      </w:r>
      <w:r>
        <w:fldChar w:fldCharType="end"/>
      </w:r>
    </w:p>
    <w:p w14:paraId="11FD8468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_Toc129269431 \h </w:instrText>
      </w:r>
      <w:r>
        <w:fldChar w:fldCharType="separate"/>
      </w:r>
      <w:r>
        <w:t>7</w:t>
      </w:r>
      <w:r>
        <w:fldChar w:fldCharType="end"/>
      </w:r>
    </w:p>
    <w:p w14:paraId="45CD37F0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_Toc129269432 \h </w:instrText>
      </w:r>
      <w:r>
        <w:fldChar w:fldCharType="separate"/>
      </w:r>
      <w:r>
        <w:t>7</w:t>
      </w:r>
      <w:r>
        <w:fldChar w:fldCharType="end"/>
      </w:r>
    </w:p>
    <w:p w14:paraId="6CE7C7D4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_Toc129269433 \h </w:instrText>
      </w:r>
      <w:r>
        <w:fldChar w:fldCharType="separate"/>
      </w:r>
      <w:r>
        <w:t>7</w:t>
      </w:r>
      <w:r>
        <w:fldChar w:fldCharType="end"/>
      </w:r>
    </w:p>
    <w:p w14:paraId="12EA0176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_Toc129269434 \h </w:instrText>
      </w:r>
      <w:r>
        <w:fldChar w:fldCharType="separate"/>
      </w:r>
      <w:r>
        <w:t>7</w:t>
      </w:r>
      <w:r>
        <w:fldChar w:fldCharType="end"/>
      </w:r>
    </w:p>
    <w:p w14:paraId="5C65AC17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4387C60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29269426"/>
      <w:r w:rsidRPr="00D268E5">
        <w:rPr>
          <w:rFonts w:cs="Arial"/>
        </w:rPr>
        <w:lastRenderedPageBreak/>
        <w:t>Overview</w:t>
      </w:r>
      <w:bookmarkEnd w:id="2"/>
      <w:bookmarkEnd w:id="3"/>
    </w:p>
    <w:p w14:paraId="4AC49B96" w14:textId="2BCE871D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>This document lists all the essencial changes needed to correct problem</w:t>
      </w:r>
      <w:r w:rsidR="00364BDF">
        <w:rPr>
          <w:rFonts w:cs="Arial"/>
        </w:rPr>
        <w:t>s in the TTCN implementation of</w:t>
      </w:r>
      <w:r w:rsidR="00364BDF">
        <w:rPr>
          <w:rFonts w:cs="Arial" w:hint="eastAsia"/>
          <w:lang w:eastAsia="zh-CN"/>
        </w:rPr>
        <w:t xml:space="preserve">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46106F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F433BC">
        <w:rPr>
          <w:rFonts w:hint="eastAsia"/>
          <w:lang w:eastAsia="zh-CN"/>
        </w:rPr>
        <w:t>10.1.8.</w:t>
      </w:r>
      <w:r w:rsidR="00EF75E4">
        <w:rPr>
          <w:rFonts w:hint="eastAsia"/>
          <w:lang w:eastAsia="zh-CN"/>
        </w:rPr>
        <w:t>2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EF75E4">
        <w:rPr>
          <w:rFonts w:cs="Arial"/>
        </w:rPr>
        <w:t>NR5GC</w:t>
      </w:r>
      <w:r w:rsidR="00EF75E4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14:paraId="7391A74D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6DA4DAB0" w14:textId="48FF8136" w:rsidR="002B5F15" w:rsidRPr="00D268E5" w:rsidRDefault="00446488" w:rsidP="00E8569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E8569B" w:rsidRPr="00E8569B">
        <w:rPr>
          <w:rFonts w:cs="Arial" w:hint="eastAsia"/>
          <w:b/>
          <w:sz w:val="24"/>
          <w:lang w:eastAsia="ja-JP"/>
        </w:rPr>
        <w:t>Pengchong Shen</w:t>
      </w:r>
      <w:r w:rsidR="00E8569B">
        <w:rPr>
          <w:rFonts w:cs="Arial"/>
          <w:sz w:val="24"/>
          <w:lang w:eastAsia="ja-JP"/>
        </w:rPr>
        <w:br/>
      </w:r>
      <w:r w:rsidR="00E8569B">
        <w:rPr>
          <w:rFonts w:cs="Arial"/>
          <w:b/>
          <w:lang w:eastAsia="ja-JP"/>
        </w:rPr>
        <w:tab/>
      </w:r>
      <w:hyperlink r:id="rId18" w:history="1">
        <w:r w:rsidR="00E8569B" w:rsidRPr="00AE1C25">
          <w:rPr>
            <w:rStyle w:val="Hyperlink"/>
            <w:rFonts w:eastAsia="SimSun" w:hint="eastAsia"/>
            <w:b/>
            <w:sz w:val="24"/>
            <w:lang w:eastAsia="ja-JP"/>
          </w:rPr>
          <w:t>shenpengchong@cictmobile.com</w:t>
        </w:r>
      </w:hyperlink>
      <w:r w:rsidR="002B5F15" w:rsidRPr="00D268E5">
        <w:rPr>
          <w:rFonts w:cs="Arial"/>
          <w:lang w:eastAsia="ja-JP"/>
        </w:rPr>
        <w:tab/>
      </w:r>
    </w:p>
    <w:p w14:paraId="686680AE" w14:textId="77777777" w:rsidR="00446488" w:rsidRPr="00D268E5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29269427"/>
      <w:r w:rsidRPr="00D268E5">
        <w:rPr>
          <w:sz w:val="28"/>
          <w:szCs w:val="28"/>
        </w:rPr>
        <w:t>Verification Test Summary</w:t>
      </w:r>
      <w:bookmarkEnd w:id="4"/>
      <w:r w:rsidRPr="00D268E5">
        <w:rPr>
          <w:sz w:val="28"/>
          <w:szCs w:val="28"/>
        </w:rPr>
        <w:t xml:space="preserve"> </w:t>
      </w:r>
    </w:p>
    <w:p w14:paraId="3F637F08" w14:textId="64EBD3B3"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E8569B">
        <w:rPr>
          <w:rFonts w:cs="Arial" w:hint="eastAsia"/>
          <w:lang w:eastAsia="zh-CN"/>
        </w:rPr>
        <w:t>10.1.8.</w:t>
      </w:r>
      <w:r w:rsidR="00EF75E4">
        <w:rPr>
          <w:rFonts w:cs="Arial" w:hint="eastAsia"/>
          <w:lang w:eastAsia="zh-CN"/>
        </w:rPr>
        <w:t>2</w:t>
      </w:r>
      <w:r w:rsidR="00813428">
        <w:rPr>
          <w:rFonts w:cs="Arial"/>
          <w:lang w:eastAsia="ja-JP"/>
        </w:rPr>
        <w:t>.NR5GC</w:t>
      </w:r>
    </w:p>
    <w:p w14:paraId="670D3E5B" w14:textId="77777777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iwd-TTCN3-B2022-09_D22wk49</w:t>
      </w:r>
    </w:p>
    <w:p w14:paraId="021E0AD8" w14:textId="7EB35243" w:rsidR="004F69EA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5" w:name="_Hlk37919671"/>
      <w:r w:rsidR="00107CC5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bookmarkEnd w:id="5"/>
    <w:p w14:paraId="5592B584" w14:textId="792452AA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r w:rsidR="00107CC5">
        <w:rPr>
          <w:rFonts w:cs="Arial"/>
          <w:lang w:eastAsia="ja-JP"/>
        </w:rPr>
        <w:t>HiSilicon Balong 5000</w:t>
      </w:r>
      <w:r w:rsidR="00107CC5">
        <w:rPr>
          <w:rFonts w:cs="Arial" w:hint="eastAsia"/>
          <w:lang w:eastAsia="zh-CN"/>
        </w:rPr>
        <w:t xml:space="preserve"> UE</w:t>
      </w:r>
    </w:p>
    <w:p w14:paraId="784A79DF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C324696" w14:textId="77777777" w:rsidR="00446488" w:rsidRPr="00D268E5" w:rsidRDefault="00446488" w:rsidP="00446488"/>
    <w:p w14:paraId="0FCADBF6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6" w:name="_Toc122434488"/>
      <w:bookmarkStart w:id="7" w:name="_Toc295288959"/>
      <w:r w:rsidRPr="00D268E5">
        <w:rPr>
          <w:rFonts w:cs="Arial"/>
        </w:rPr>
        <w:br w:type="page"/>
      </w:r>
    </w:p>
    <w:p w14:paraId="74651C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8" w:name="_Toc129269428"/>
      <w:r w:rsidRPr="00D268E5">
        <w:rPr>
          <w:rFonts w:cs="Arial"/>
        </w:rPr>
        <w:lastRenderedPageBreak/>
        <w:t>Corrections required</w:t>
      </w:r>
      <w:bookmarkEnd w:id="6"/>
      <w:bookmarkEnd w:id="7"/>
      <w:bookmarkEnd w:id="8"/>
    </w:p>
    <w:p w14:paraId="65FC5938" w14:textId="257D565F" w:rsidR="00EE282C" w:rsidRPr="008974E7" w:rsidRDefault="00793FBC" w:rsidP="00304D0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29269429"/>
      <w:bookmarkStart w:id="10" w:name="_Toc122434493"/>
      <w:bookmarkStart w:id="11" w:name="_Toc295288970"/>
      <w:bookmarkStart w:id="12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304D0E" w:rsidRPr="00304D0E">
        <w:rPr>
          <w:rFonts w:cs="Arial"/>
          <w:b/>
          <w:color w:val="000000"/>
          <w:lang w:eastAsia="en-GB"/>
        </w:rPr>
        <w:t>f_TC_10_1_8_2_NR5GC</w:t>
      </w:r>
      <w:r w:rsidR="00BA06B2" w:rsidRPr="00BA06B2">
        <w:rPr>
          <w:rFonts w:cs="Arial"/>
          <w:b/>
          <w:color w:val="000000"/>
          <w:lang w:eastAsia="en-GB"/>
        </w:rPr>
        <w:t xml:space="preserve"> </w:t>
      </w:r>
      <w:r w:rsidR="00F01B37" w:rsidRPr="008974E7">
        <w:rPr>
          <w:rFonts w:cs="Arial"/>
          <w:b/>
          <w:color w:val="000000"/>
          <w:lang w:eastAsia="en-GB"/>
        </w:rPr>
        <w:t>()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282C" w:rsidRPr="00D268E5" w14:paraId="34721597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94AF" w14:textId="77777777" w:rsidR="00EE282C" w:rsidRPr="005E2E04" w:rsidRDefault="00EE282C" w:rsidP="000D282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128" w14:textId="3B03D667" w:rsidR="00EE282C" w:rsidRPr="005E2E04" w:rsidRDefault="00304D0E" w:rsidP="00304D0E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304D0E">
              <w:rPr>
                <w:noProof/>
              </w:rPr>
              <w:t>f_TC_10_1_8_2_NR5GC</w:t>
            </w:r>
            <w:r w:rsidR="00BA06B2" w:rsidRPr="00BA06B2">
              <w:rPr>
                <w:noProof/>
              </w:rPr>
              <w:t xml:space="preserve"> </w:t>
            </w:r>
            <w:r w:rsidR="00D06725" w:rsidRPr="00E643EE">
              <w:rPr>
                <w:noProof/>
              </w:rPr>
              <w:t>()</w:t>
            </w:r>
          </w:p>
        </w:tc>
      </w:tr>
      <w:tr w:rsidR="00EE282C" w:rsidRPr="00D268E5" w14:paraId="30A09AED" w14:textId="77777777" w:rsidTr="001E033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1794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F5A6" w14:textId="789FF0A1" w:rsidR="0077387D" w:rsidRPr="00092B08" w:rsidRDefault="00304D0E" w:rsidP="00304D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timer T3540 used in switch off procedure.</w:t>
            </w:r>
          </w:p>
        </w:tc>
      </w:tr>
      <w:tr w:rsidR="00EE282C" w:rsidRPr="00D268E5" w14:paraId="4CD61422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43BA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F0F0" w14:textId="6877BC95" w:rsidR="0077387D" w:rsidRPr="00092B08" w:rsidRDefault="00304D0E" w:rsidP="00304D0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Modify UE state, 2</w:t>
            </w:r>
            <w:r w:rsidRPr="00304D0E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>
              <w:rPr>
                <w:rFonts w:hint="eastAsia"/>
                <w:noProof/>
                <w:lang w:eastAsia="zh-CN"/>
              </w:rPr>
              <w:t xml:space="preserve"> parameter of function </w:t>
            </w:r>
            <w:r w:rsidRPr="00304D0E">
              <w:rPr>
                <w:noProof/>
                <w:lang w:eastAsia="zh-CN"/>
              </w:rPr>
              <w:t>f_NR_Postamble</w:t>
            </w:r>
            <w:r>
              <w:rPr>
                <w:rFonts w:hint="eastAsia"/>
                <w:noProof/>
                <w:lang w:eastAsia="zh-CN"/>
              </w:rPr>
              <w:t xml:space="preserve"> from </w:t>
            </w:r>
            <w:r w:rsidRPr="00304D0E">
              <w:rPr>
                <w:noProof/>
                <w:lang w:eastAsia="zh-CN"/>
              </w:rPr>
              <w:t>STATE_CONNECTED_3A_T3540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Pr="00304D0E">
              <w:rPr>
                <w:noProof/>
                <w:lang w:eastAsia="zh-CN"/>
              </w:rPr>
              <w:t>STATE_CONNECTED_3A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E282C" w:rsidRPr="001D039E" w14:paraId="7CF19C70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3A3C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07D" w14:textId="533FA5E3" w:rsidR="00EE282C" w:rsidRPr="001D039E" w:rsidRDefault="001E0338" w:rsidP="000D282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495">
              <w:rPr>
                <w:rFonts w:ascii="Arial" w:hAnsi="Arial"/>
                <w:noProof/>
              </w:rPr>
              <w:t xml:space="preserve"> </w:t>
            </w:r>
            <w:r w:rsidR="00BA06B2" w:rsidRPr="00BA06B2">
              <w:rPr>
                <w:rFonts w:ascii="Arial" w:hAnsi="Arial"/>
                <w:noProof/>
              </w:rPr>
              <w:t>NR5GC\10_1</w:t>
            </w:r>
            <w:r w:rsidR="00BA06B2">
              <w:rPr>
                <w:rFonts w:ascii="Arial" w:hAnsi="Arial" w:hint="eastAsia"/>
                <w:noProof/>
                <w:lang w:eastAsia="zh-CN"/>
              </w:rPr>
              <w:t>\</w:t>
            </w:r>
            <w:r w:rsidR="00BA06B2" w:rsidRPr="00BA06B2">
              <w:rPr>
                <w:rFonts w:ascii="Arial" w:hAnsi="Arial"/>
                <w:noProof/>
                <w:lang w:eastAsia="zh-CN"/>
              </w:rPr>
              <w:t>GSM_TestCases_NR5GC.ttcn</w:t>
            </w:r>
          </w:p>
        </w:tc>
      </w:tr>
      <w:tr w:rsidR="00EE282C" w:rsidRPr="00D268E5" w14:paraId="43E2F90F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7D81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1C7" w14:textId="53EF9EA7" w:rsidR="00EE282C" w:rsidRPr="005E2E04" w:rsidRDefault="00366BB9" w:rsidP="000D2826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366BB9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75797F26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</w:p>
    <w:p w14:paraId="510FD8AE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E282C" w:rsidRPr="00D268E5" w14:paraId="05818C86" w14:textId="77777777" w:rsidTr="00942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249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function f_TC_10_1_8_2_NR5GC() runs on NR5GC_PTC</w:t>
            </w:r>
          </w:p>
          <w:p w14:paraId="72B7EDF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53149B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//NSAC / PDU session establishment reject / Maximum number of PDU sessions reached / Back-off timer is deactivated</w:t>
            </w:r>
          </w:p>
          <w:p w14:paraId="1EE6C13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NG_AllCellsOnSamePLMN);</w:t>
            </w:r>
          </w:p>
          <w:p w14:paraId="158FF20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v_PDNType;</w:t>
            </w:r>
          </w:p>
          <w:p w14:paraId="4E44476A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747DA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0C0663B1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2B2ADB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14:paraId="4F17FE2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f_NR_CellConfig_Def(v_NGC_NASCellA);</w:t>
            </w:r>
          </w:p>
          <w:p w14:paraId="667F16D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9BC75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573B25E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(v_NGC_NASCellA, STATE_CONNECTED_3A);</w:t>
            </w:r>
          </w:p>
          <w:p w14:paraId="1329EBD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(f_NR5GC_MobileInfo_GetNoOfSessions() == 0){</w:t>
            </w:r>
          </w:p>
          <w:p w14:paraId="4A4906D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v_PDNType := f_GetDefaultAPN_DNNType_FromPICS();</w:t>
            </w:r>
          </w:p>
          <w:p w14:paraId="6E987CB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f_NR5GC_TriggerSinglePDUSession(v_NGC_NASCellA, 1, v_PDNType, tsc_RandomAPN, cs_S_NSSAI_SST1eMBB);</w:t>
            </w:r>
          </w:p>
          <w:p w14:paraId="6AF52FB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33E14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70567FB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//Main test body</w:t>
            </w:r>
          </w:p>
          <w:p w14:paraId="416E734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fl_TC_10_1_8_2_Body();</w:t>
            </w:r>
          </w:p>
          <w:p w14:paraId="45498F4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3209CBB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D9052C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 Finish</w:t>
            </w:r>
          </w:p>
          <w:p w14:paraId="6CA82CB8" w14:textId="79F565BE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f_NR_Postamble(v_NG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C_NASCellA, </w:t>
            </w:r>
            <w:r w:rsidRPr="00304D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STATE_CONNECTED_3A_T3540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86268C" w14:textId="0AC8707B" w:rsidR="000F0F9C" w:rsidRPr="00877584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55F8A4FB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</w:p>
    <w:p w14:paraId="3EDE02C8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EE282C" w:rsidRPr="00D268E5" w14:paraId="0F685D89" w14:textId="77777777" w:rsidTr="00625E72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172" w14:textId="77777777" w:rsidR="00304D0E" w:rsidRPr="00304D0E" w:rsidRDefault="00625E72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="00304D0E" w:rsidRPr="00304D0E">
              <w:rPr>
                <w:rFonts w:ascii="Courier New" w:hAnsi="Courier New" w:cs="Courier New"/>
                <w:color w:val="000000"/>
                <w:lang w:eastAsia="de-DE"/>
              </w:rPr>
              <w:t>function f_TC_10_1_8_2_NR5GC() runs on NR5GC_PTC</w:t>
            </w:r>
          </w:p>
          <w:p w14:paraId="3AE4C1F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4F2DD0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//NSAC / PDU session establishment reject / Maximum number of PDU sessions reached / Back-off timer is deactivated</w:t>
            </w:r>
          </w:p>
          <w:p w14:paraId="24153DE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NG_AllCellsOnSamePLMN);</w:t>
            </w:r>
          </w:p>
          <w:p w14:paraId="5DF4151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v_PDNType;</w:t>
            </w:r>
          </w:p>
          <w:p w14:paraId="77D9F53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A0FAF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5DC9F582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DC533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14:paraId="4A7160C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f_NR_CellConfig_Def(v_NGC_NASCellA);</w:t>
            </w:r>
          </w:p>
          <w:p w14:paraId="7A99F55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674A3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3897718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(v_NGC_NASCellA, STATE_CONNECTED_3A);</w:t>
            </w:r>
          </w:p>
          <w:p w14:paraId="24EC306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(f_NR5GC_MobileInfo_GetNoOfSessions() == 0){</w:t>
            </w:r>
          </w:p>
          <w:p w14:paraId="140899E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v_PDNType := f_GetDefaultAPN_DNNType_FromPICS();</w:t>
            </w:r>
          </w:p>
          <w:p w14:paraId="29053A9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f_NR5GC_TriggerSinglePDUSession(v_NGC_NASCellA, 1, v_PDNType, tsc_RandomAPN, cs_S_NSSAI_SST1eMBB);</w:t>
            </w:r>
          </w:p>
          <w:p w14:paraId="48A6710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449F04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393C77C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//Main test body</w:t>
            </w:r>
          </w:p>
          <w:p w14:paraId="2758A4E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fl_TC_10_1_8_2_Body();</w:t>
            </w:r>
          </w:p>
          <w:p w14:paraId="0EBB2F5A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3E1445B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C37C4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 Finish</w:t>
            </w:r>
          </w:p>
          <w:p w14:paraId="2882D6B4" w14:textId="0C7952D0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f_NR_Postamble(v_NGC_NASCellA, </w:t>
            </w:r>
            <w:r w:rsidRPr="00AD01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STATE_CONNECTE</w:t>
            </w:r>
            <w:r w:rsidR="00AD01B5" w:rsidRPr="00AD01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D_3A</w:t>
            </w:r>
            <w:r w:rsidR="00AD01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7AD5C8" w14:textId="3E73925B" w:rsidR="00EE282C" w:rsidRPr="00D624CC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6D53304" w14:textId="77777777" w:rsidR="009B03D8" w:rsidRDefault="009B03D8" w:rsidP="006D2480">
      <w:pPr>
        <w:rPr>
          <w:lang w:eastAsia="zh-CN"/>
        </w:rPr>
      </w:pPr>
    </w:p>
    <w:p w14:paraId="20F08CF0" w14:textId="3EB2CF1D" w:rsidR="008435E9" w:rsidRPr="008974E7" w:rsidRDefault="008435E9" w:rsidP="008435E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29269430"/>
      <w:r w:rsidRPr="008974E7">
        <w:rPr>
          <w:rFonts w:cs="Arial"/>
          <w:b/>
          <w:color w:val="000000"/>
          <w:lang w:eastAsia="en-GB"/>
        </w:rPr>
        <w:t xml:space="preserve">Function </w:t>
      </w:r>
      <w:r w:rsidRPr="008435E9">
        <w:rPr>
          <w:rFonts w:cs="Arial"/>
          <w:b/>
          <w:color w:val="000000"/>
          <w:lang w:eastAsia="en-GB"/>
        </w:rPr>
        <w:t>fl_TC_10_1_8_2_Body</w:t>
      </w:r>
      <w:r w:rsidRPr="00BA06B2">
        <w:rPr>
          <w:rFonts w:cs="Arial"/>
          <w:b/>
          <w:color w:val="000000"/>
          <w:lang w:eastAsia="en-GB"/>
        </w:rPr>
        <w:t xml:space="preserve"> </w:t>
      </w:r>
      <w:r w:rsidRPr="008974E7">
        <w:rPr>
          <w:rFonts w:cs="Arial"/>
          <w:b/>
          <w:color w:val="000000"/>
          <w:lang w:eastAsia="en-GB"/>
        </w:rPr>
        <w:t>()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435E9" w:rsidRPr="00D268E5" w14:paraId="629E2E55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A216" w14:textId="77777777" w:rsidR="008435E9" w:rsidRPr="005E2E04" w:rsidRDefault="008435E9" w:rsidP="004F0B0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0A19" w14:textId="5BCDEADC" w:rsidR="008435E9" w:rsidRPr="005E2E04" w:rsidRDefault="008435E9" w:rsidP="008435E9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8435E9">
              <w:rPr>
                <w:noProof/>
              </w:rPr>
              <w:t>fl_TC_10_1_8_2_Body</w:t>
            </w:r>
            <w:r w:rsidRPr="00BA06B2">
              <w:rPr>
                <w:noProof/>
              </w:rPr>
              <w:t xml:space="preserve"> </w:t>
            </w:r>
            <w:r w:rsidRPr="00E643EE">
              <w:rPr>
                <w:noProof/>
              </w:rPr>
              <w:t>()</w:t>
            </w:r>
          </w:p>
        </w:tc>
      </w:tr>
      <w:tr w:rsidR="008435E9" w:rsidRPr="00D268E5" w14:paraId="57BC2025" w14:textId="77777777" w:rsidTr="004F0B0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5721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C26A" w14:textId="7FAC397E" w:rsidR="008435E9" w:rsidRDefault="008435E9" w:rsidP="00606C8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 of step 9 is not the same as the TTCN script procedure of function </w:t>
            </w:r>
            <w:r w:rsidRPr="008435E9">
              <w:rPr>
                <w:noProof/>
                <w:lang w:eastAsia="zh-CN"/>
              </w:rPr>
              <w:t>f_NR5GC_RRC_IdleState1N_Def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92FB0">
              <w:rPr>
                <w:rFonts w:hint="eastAsia"/>
                <w:noProof/>
                <w:lang w:eastAsia="zh-CN"/>
              </w:rPr>
              <w:t xml:space="preserve"> There are two situations according to different values of PICS parameters </w:t>
            </w:r>
            <w:r w:rsidR="00592FB0" w:rsidRPr="00592FB0">
              <w:rPr>
                <w:noProof/>
                <w:lang w:eastAsia="zh-CN"/>
              </w:rPr>
              <w:t>pc_noOf_PDUsSameConnection</w:t>
            </w:r>
            <w:r w:rsidR="00592FB0">
              <w:rPr>
                <w:rFonts w:hint="eastAsia"/>
                <w:noProof/>
                <w:lang w:eastAsia="zh-CN"/>
              </w:rPr>
              <w:t xml:space="preserve"> and </w:t>
            </w:r>
            <w:r w:rsidR="00592FB0" w:rsidRPr="00592FB0">
              <w:rPr>
                <w:noProof/>
                <w:lang w:eastAsia="zh-CN"/>
              </w:rPr>
              <w:t>pc_noOf_PDUsNewConnection</w:t>
            </w:r>
            <w:r w:rsidR="00A41C5B">
              <w:rPr>
                <w:rFonts w:hint="eastAsia"/>
                <w:noProof/>
                <w:lang w:eastAsia="zh-CN"/>
              </w:rPr>
              <w:t xml:space="preserve"> defined in </w:t>
            </w:r>
            <w:r w:rsidR="00A41C5B" w:rsidRPr="00A41C5B">
              <w:rPr>
                <w:noProof/>
                <w:lang w:eastAsia="zh-CN"/>
              </w:rPr>
              <w:t>NAS_5GC_Parameters.ttcn</w:t>
            </w:r>
            <w:r w:rsidR="00A41C5B">
              <w:rPr>
                <w:rFonts w:hint="eastAsia"/>
                <w:noProof/>
                <w:lang w:eastAsia="zh-CN"/>
              </w:rPr>
              <w:t>.</w:t>
            </w:r>
          </w:p>
          <w:p w14:paraId="496F8E8A" w14:textId="3694366F" w:rsidR="00606C82" w:rsidRPr="00092B08" w:rsidRDefault="00606C82" w:rsidP="00606C8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PDU Session Identity to be modified in step 13 must be the one which is established successfully in step 9.</w:t>
            </w:r>
          </w:p>
        </w:tc>
      </w:tr>
      <w:tr w:rsidR="008435E9" w:rsidRPr="00D268E5" w14:paraId="44246F58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0760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F74" w14:textId="77777777" w:rsidR="008435E9" w:rsidRDefault="008435E9" w:rsidP="00606C82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Modify </w:t>
            </w:r>
            <w:r w:rsidR="00584C1F">
              <w:rPr>
                <w:rFonts w:hint="eastAsia"/>
                <w:noProof/>
                <w:lang w:eastAsia="zh-CN"/>
              </w:rPr>
              <w:t>note of step 9 to step 9-9a2</w:t>
            </w:r>
            <w:r w:rsidR="00F206CA">
              <w:rPr>
                <w:rFonts w:hint="eastAsia"/>
                <w:noProof/>
                <w:lang w:eastAsia="zh-CN"/>
              </w:rPr>
              <w:t xml:space="preserve"> which is defined in </w:t>
            </w:r>
            <w:r w:rsidR="00F206CA" w:rsidRPr="00F206CA">
              <w:rPr>
                <w:noProof/>
                <w:lang w:eastAsia="zh-CN"/>
              </w:rPr>
              <w:t>draft_Prose_CR_NR5GC_10.1.8.2.docx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69E935" w14:textId="60C366F1" w:rsidR="00606C82" w:rsidRPr="00092B08" w:rsidRDefault="00606C82" w:rsidP="00606C82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assignment of </w:t>
            </w:r>
            <w:r w:rsidRPr="00606C82">
              <w:rPr>
                <w:noProof/>
                <w:lang w:eastAsia="zh-CN"/>
              </w:rPr>
              <w:t>v_PDUSessionIdToModify</w:t>
            </w:r>
            <w:r>
              <w:rPr>
                <w:rFonts w:hint="eastAsia"/>
                <w:noProof/>
                <w:lang w:eastAsia="zh-CN"/>
              </w:rPr>
              <w:t xml:space="preserve"> to be used in </w:t>
            </w:r>
            <w:r w:rsidRPr="00606C82">
              <w:rPr>
                <w:noProof/>
                <w:lang w:eastAsia="zh-CN"/>
              </w:rPr>
              <w:t>PDU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Session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Modification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Command</w:t>
            </w:r>
            <w:r>
              <w:rPr>
                <w:rFonts w:hint="eastAsia"/>
                <w:noProof/>
                <w:lang w:eastAsia="zh-CN"/>
              </w:rPr>
              <w:t xml:space="preserve"> of step 13.</w:t>
            </w:r>
          </w:p>
        </w:tc>
      </w:tr>
      <w:tr w:rsidR="008435E9" w:rsidRPr="001D039E" w14:paraId="05430A0C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5BAF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4D1" w14:textId="77777777" w:rsidR="008435E9" w:rsidRPr="001D039E" w:rsidRDefault="008435E9" w:rsidP="004F0B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495">
              <w:rPr>
                <w:rFonts w:ascii="Arial" w:hAnsi="Arial"/>
                <w:noProof/>
              </w:rPr>
              <w:t xml:space="preserve"> </w:t>
            </w:r>
            <w:r w:rsidRPr="00BA06B2">
              <w:rPr>
                <w:rFonts w:ascii="Arial" w:hAnsi="Arial"/>
                <w:noProof/>
              </w:rPr>
              <w:t>NR5GC\10_1</w:t>
            </w:r>
            <w:r>
              <w:rPr>
                <w:rFonts w:ascii="Arial" w:hAnsi="Arial" w:hint="eastAsia"/>
                <w:noProof/>
                <w:lang w:eastAsia="zh-CN"/>
              </w:rPr>
              <w:t>\</w:t>
            </w:r>
            <w:r w:rsidRPr="00BA06B2">
              <w:rPr>
                <w:rFonts w:ascii="Arial" w:hAnsi="Arial"/>
                <w:noProof/>
                <w:lang w:eastAsia="zh-CN"/>
              </w:rPr>
              <w:t>GSM_TestCases_NR5GC.ttcn</w:t>
            </w:r>
          </w:p>
        </w:tc>
      </w:tr>
      <w:tr w:rsidR="008435E9" w:rsidRPr="00D268E5" w14:paraId="7C1DF90B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1099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E29" w14:textId="39C02D3A" w:rsidR="008435E9" w:rsidRPr="005E2E04" w:rsidRDefault="00074F44" w:rsidP="004F0B0D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074F44">
              <w:rPr>
                <w:rFonts w:ascii="Arial" w:hAnsi="Arial"/>
                <w:sz w:val="18"/>
                <w:szCs w:val="18"/>
                <w:highlight w:val="green"/>
                <w:lang w:eastAsia="zh-CN"/>
              </w:rPr>
              <w:t>Implemented according to R5-233405</w:t>
            </w:r>
            <w:bookmarkStart w:id="14" w:name="_GoBack"/>
            <w:bookmarkEnd w:id="14"/>
          </w:p>
        </w:tc>
      </w:tr>
    </w:tbl>
    <w:p w14:paraId="24E80625" w14:textId="77777777" w:rsidR="008435E9" w:rsidRPr="00D268E5" w:rsidRDefault="008435E9" w:rsidP="008435E9">
      <w:pPr>
        <w:spacing w:after="0"/>
        <w:rPr>
          <w:rFonts w:ascii="Arial" w:hAnsi="Arial"/>
          <w:lang w:eastAsia="en-GB"/>
        </w:rPr>
      </w:pPr>
    </w:p>
    <w:p w14:paraId="74408989" w14:textId="77777777" w:rsidR="008435E9" w:rsidRPr="00D268E5" w:rsidRDefault="008435E9" w:rsidP="008435E9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435E9" w:rsidRPr="00D268E5" w14:paraId="4C6D3847" w14:textId="77777777" w:rsidTr="004F0B0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1BE1" w14:textId="2B5F0E59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function fl_TC_10_1_8_2_Body() runs on NR5GC_PTC</w:t>
            </w:r>
          </w:p>
          <w:p w14:paraId="01FC7363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BFC85B" w14:textId="23CCABE3" w:rsidR="007443E7" w:rsidRDefault="007443E7" w:rsidP="007443E7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265BB3B" w14:textId="47499C65" w:rsidR="007443E7" w:rsidRPr="008435E9" w:rsidRDefault="007443E7" w:rsidP="007443E7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var O1_Type v_PDUSessionIdToModify := v_PDUSessionInfo[0].SessionId;</w:t>
            </w:r>
          </w:p>
          <w:p w14:paraId="111AE932" w14:textId="05DFE4D5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070ED1E" w14:textId="3641583D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//@siclog "Step 8" siclog@</w:t>
            </w:r>
          </w:p>
          <w:p w14:paraId="17457C74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5FC43ED6" w14:textId="709FEAEB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</w:t>
            </w:r>
            <w:r w:rsidRPr="008435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" siclog@</w:t>
            </w:r>
          </w:p>
          <w:p w14:paraId="7DCBE949" w14:textId="24C26C9A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f_NR5GC_RRC_IdleState1N_Def(v_NGC_NASCellA, -, noRrcConnectionRelease);</w:t>
            </w: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1CD09CA" w14:textId="7007A709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308DFA3" w14:textId="593599B9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//@siclog "Step 13" siclog@</w:t>
            </w:r>
          </w:p>
          <w:p w14:paraId="56782AF5" w14:textId="76F88265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v_MsgToSend := f_Get_NG_PDUSessionModificationCommand (v_PDUSessionIdToModify);</w:t>
            </w:r>
          </w:p>
          <w:p w14:paraId="2733A28B" w14:textId="26B9F285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SRB.send(cas_NR_SRB_NasPdu_REQ(v_NGC_NASCellA, -, -, cs_NG_NAS_RequestWithPiggybacking(tsc_SHT_IntegrityProtected_Ciphered, v_MsgToSend)));</w:t>
            </w:r>
          </w:p>
          <w:p w14:paraId="223FF07C" w14:textId="425DC0AE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7B822FB5" w14:textId="12C182C5" w:rsidR="008435E9" w:rsidRPr="00877584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514C97F" w14:textId="77777777" w:rsidR="008435E9" w:rsidRPr="00D268E5" w:rsidRDefault="008435E9" w:rsidP="008435E9">
      <w:pPr>
        <w:spacing w:after="0"/>
        <w:rPr>
          <w:rFonts w:ascii="Arial" w:hAnsi="Arial"/>
          <w:color w:val="000000"/>
          <w:lang w:eastAsia="en-GB"/>
        </w:rPr>
      </w:pPr>
    </w:p>
    <w:p w14:paraId="5982CE79" w14:textId="77777777" w:rsidR="008435E9" w:rsidRPr="00D268E5" w:rsidRDefault="008435E9" w:rsidP="008435E9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8435E9" w:rsidRPr="00D268E5" w14:paraId="71AC218C" w14:textId="77777777" w:rsidTr="004F0B0D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139F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function fl_TC_10_1_8_2_Body() runs on NR5GC_PTC</w:t>
            </w:r>
          </w:p>
          <w:p w14:paraId="7FEE97D2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ACFA2F1" w14:textId="19164432" w:rsidR="006A76B0" w:rsidRDefault="006A76B0" w:rsidP="006A76B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0AAAECE4" w14:textId="77777777" w:rsidR="006A76B0" w:rsidRPr="008435E9" w:rsidRDefault="006A76B0" w:rsidP="006A76B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var O1_Type v_PDUSessionIdToModify := v_PDUSessionInfo[0].SessionId;</w:t>
            </w:r>
          </w:p>
          <w:p w14:paraId="7F43440D" w14:textId="0642F4DB" w:rsidR="008435E9" w:rsidRPr="008435E9" w:rsidRDefault="006A76B0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296B529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//@siclog "Step 8" siclog@</w:t>
            </w:r>
          </w:p>
          <w:p w14:paraId="7AB0CB45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6B730D0D" w14:textId="3758C138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</w:t>
            </w:r>
            <w:r w:rsidRPr="008435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="00BC3FD7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-</w:t>
            </w:r>
            <w:r w:rsidR="00BC3FD7" w:rsidRPr="00BC3FD7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9a2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" siclog@</w:t>
            </w:r>
          </w:p>
          <w:p w14:paraId="37C896A5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f_NR5GC_RRC_IdleState1N_Def(v_NGC_NASCellA, -, noRrcConnectionRelease);</w:t>
            </w: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5481993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495AC96F" w14:textId="21C322BC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//@siclog "Step 13" siclog@</w:t>
            </w:r>
          </w:p>
          <w:p w14:paraId="6CFD417C" w14:textId="335D93CA" w:rsidR="00434215" w:rsidRPr="00EF6130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</w:pPr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v_PDUSessionInfo := f_NR5GC_MobileInfo_GetSessionInfoList(); //How many PDU sessions are established ?</w:t>
            </w:r>
          </w:p>
          <w:p w14:paraId="4AC6262F" w14:textId="4B0A0A3F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v_PDUSessionIdToModify := v_PDUSessionInfo[0].SessionId;</w:t>
            </w: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ab/>
            </w:r>
          </w:p>
          <w:p w14:paraId="4202A8BA" w14:textId="7F1A4842" w:rsidR="00434215" w:rsidRPr="00434215" w:rsidRDefault="00434215" w:rsidP="00B41126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v_MsgToSend := f_Get_NG_PDUSessionModificationCommand (v_PDUSessionIdToModify);</w:t>
            </w:r>
          </w:p>
          <w:p w14:paraId="73BA7966" w14:textId="20E34A0A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SRB.send(cas_NR_SRB_NasPdu_REQ(v_NGC_NASCellA, -, -, </w:t>
            </w: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>cs_NG_NAS_RequestWithPiggybacking(tsc_SHT_IntegrityProtected_Ciphered, v_MsgToSend)));</w:t>
            </w:r>
          </w:p>
          <w:p w14:paraId="517ADE39" w14:textId="5A09E9E0" w:rsidR="008435E9" w:rsidRPr="00D624CC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738FE6D3" w14:textId="77777777" w:rsidR="008435E9" w:rsidRDefault="008435E9" w:rsidP="008435E9">
      <w:pPr>
        <w:rPr>
          <w:lang w:eastAsia="zh-CN"/>
        </w:rPr>
      </w:pPr>
    </w:p>
    <w:p w14:paraId="20955F03" w14:textId="77777777" w:rsidR="008435E9" w:rsidRDefault="008435E9" w:rsidP="006D2480">
      <w:pPr>
        <w:rPr>
          <w:lang w:eastAsia="zh-CN"/>
        </w:rPr>
      </w:pPr>
    </w:p>
    <w:p w14:paraId="0C12DB5A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5" w:name="_Toc54888065"/>
      <w:bookmarkStart w:id="16" w:name="_Toc129269431"/>
      <w:bookmarkStart w:id="17" w:name="_Toc122434494"/>
      <w:bookmarkStart w:id="18" w:name="_Toc295288971"/>
      <w:bookmarkStart w:id="19" w:name="_Toc325725666"/>
      <w:bookmarkEnd w:id="10"/>
      <w:bookmarkEnd w:id="11"/>
      <w:bookmarkEnd w:id="12"/>
      <w:r w:rsidRPr="00D268E5">
        <w:rPr>
          <w:rFonts w:cs="Arial"/>
        </w:rPr>
        <w:t>Branches executed</w:t>
      </w:r>
      <w:bookmarkEnd w:id="15"/>
      <w:bookmarkEnd w:id="16"/>
    </w:p>
    <w:p w14:paraId="4A75B654" w14:textId="689B301F" w:rsidR="005641F6" w:rsidRPr="005641F6" w:rsidRDefault="005641F6" w:rsidP="005641F6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 w:rsidRPr="005641F6">
        <w:rPr>
          <w:rFonts w:ascii="Arial" w:hAnsi="Arial" w:cs="Arial"/>
          <w:lang w:eastAsia="zh-CN"/>
        </w:rPr>
        <w:t>This NR5GC testcase was executed on NR Primary Band “n41” with NEA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ciphering and NIA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integrity algorithms.</w:t>
      </w:r>
    </w:p>
    <w:p w14:paraId="20E09BEB" w14:textId="77777777" w:rsidR="00005DD9" w:rsidRPr="00C04E95" w:rsidRDefault="00005DD9" w:rsidP="00C04E95"/>
    <w:p w14:paraId="63CA53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0" w:name="_Toc129269432"/>
      <w:r w:rsidRPr="00D268E5">
        <w:rPr>
          <w:rFonts w:cs="Arial"/>
        </w:rPr>
        <w:t>Execution Log Files</w:t>
      </w:r>
      <w:bookmarkEnd w:id="17"/>
      <w:bookmarkEnd w:id="18"/>
      <w:bookmarkEnd w:id="19"/>
      <w:bookmarkEnd w:id="20"/>
      <w:r w:rsidRPr="00D268E5">
        <w:rPr>
          <w:rFonts w:cs="Arial"/>
        </w:rPr>
        <w:t xml:space="preserve"> </w:t>
      </w:r>
    </w:p>
    <w:p w14:paraId="4B7FE9FB" w14:textId="77777777" w:rsidR="00383171" w:rsidRPr="008E5C6A" w:rsidRDefault="00383171" w:rsidP="00383171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43191966"/>
      <w:bookmarkStart w:id="22" w:name="_Toc54877395"/>
      <w:bookmarkStart w:id="23" w:name="_Toc96523155"/>
      <w:bookmarkStart w:id="24" w:name="_Toc96965697"/>
      <w:bookmarkStart w:id="25" w:name="_Toc129269433"/>
      <w:r w:rsidRPr="008E5C6A">
        <w:rPr>
          <w:b/>
          <w:lang w:val="pt-BR"/>
        </w:rPr>
        <w:t>HiSilicon Balong 5000</w:t>
      </w:r>
      <w:bookmarkEnd w:id="21"/>
      <w:bookmarkEnd w:id="22"/>
      <w:bookmarkEnd w:id="23"/>
      <w:bookmarkEnd w:id="24"/>
      <w:bookmarkEnd w:id="25"/>
    </w:p>
    <w:p w14:paraId="0A8800F0" w14:textId="77777777" w:rsidR="00383171" w:rsidRPr="00383171" w:rsidRDefault="00383171" w:rsidP="00383171">
      <w:pPr>
        <w:rPr>
          <w:rFonts w:cs="Arial"/>
          <w:lang w:eastAsia="zh-CN"/>
        </w:rPr>
      </w:pPr>
      <w:r w:rsidRPr="00383171">
        <w:rPr>
          <w:rFonts w:cs="Arial"/>
        </w:rPr>
        <w:t xml:space="preserve">The </w:t>
      </w:r>
      <w:r w:rsidRPr="00383171">
        <w:rPr>
          <w:b/>
        </w:rPr>
        <w:t>HiSilicon Balong 5000</w:t>
      </w:r>
      <w:r w:rsidRPr="00383171">
        <w:rPr>
          <w:rFonts w:cs="Arial"/>
        </w:rPr>
        <w:t xml:space="preserve"> passed this test case on </w:t>
      </w:r>
      <w:r w:rsidRPr="00383171">
        <w:rPr>
          <w:rFonts w:ascii="Arial" w:hAnsi="Arial"/>
          <w:b/>
          <w:lang w:eastAsia="zh-CN"/>
        </w:rPr>
        <w:t>Datang LinkTester 5G Protocol Conformance Test System ECT9610</w:t>
      </w:r>
      <w:r w:rsidRPr="00383171">
        <w:rPr>
          <w:rFonts w:cs="Arial"/>
        </w:rPr>
        <w:t>. The documentation below is enclosed as evidence of the successful test case run [1]:</w:t>
      </w:r>
    </w:p>
    <w:p w14:paraId="018769C8" w14:textId="77777777" w:rsidR="00182A90" w:rsidRDefault="00AB3F52" w:rsidP="00894E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/>
          <w:lang w:eastAsia="zh-CN"/>
        </w:rPr>
      </w:pPr>
      <w:r w:rsidRPr="00D268E5">
        <w:rPr>
          <w:rFonts w:ascii="Arial" w:eastAsia="SimSun" w:hAnsi="Arial"/>
        </w:rPr>
        <w:t>Test case execution log file:</w:t>
      </w:r>
    </w:p>
    <w:p w14:paraId="2A45E68B" w14:textId="079A953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Pics.xml</w:t>
      </w:r>
    </w:p>
    <w:p w14:paraId="3867D05C" w14:textId="2C95C5D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Pixit.xml</w:t>
      </w:r>
    </w:p>
    <w:p w14:paraId="42CFEC4C" w14:textId="45658844" w:rsidR="00182A90" w:rsidRPr="00776403" w:rsidRDefault="00571B52" w:rsidP="00F829B4">
      <w:pPr>
        <w:rPr>
          <w:rFonts w:ascii="Arial" w:eastAsia="SimSun" w:hAnsi="Arial"/>
        </w:rPr>
      </w:pPr>
      <w:r>
        <w:rPr>
          <w:rFonts w:ascii="Arial" w:eastAsia="SimSun" w:hAnsi="Arial"/>
        </w:rPr>
        <w:t>TC_10_1_8_</w:t>
      </w:r>
      <w:r>
        <w:rPr>
          <w:rFonts w:ascii="Arial" w:eastAsia="SimSun" w:hAnsi="Arial" w:hint="eastAsia"/>
          <w:lang w:eastAsia="zh-CN"/>
        </w:rPr>
        <w:t>2</w:t>
      </w:r>
      <w:r w:rsidR="00776403" w:rsidRPr="00776403">
        <w:rPr>
          <w:rFonts w:ascii="Arial" w:eastAsia="SimSun" w:hAnsi="Arial"/>
        </w:rPr>
        <w:t>_NR5GC_N41.htm</w:t>
      </w:r>
    </w:p>
    <w:p w14:paraId="3DA8ED76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6" w:name="_Toc122434496"/>
      <w:bookmarkStart w:id="27" w:name="_Toc295288973"/>
      <w:bookmarkStart w:id="28" w:name="_Toc325725668"/>
      <w:bookmarkStart w:id="29" w:name="_Toc129269434"/>
      <w:r w:rsidRPr="00D268E5">
        <w:rPr>
          <w:rFonts w:cs="Arial"/>
        </w:rPr>
        <w:t>References</w:t>
      </w:r>
      <w:bookmarkEnd w:id="26"/>
      <w:bookmarkEnd w:id="27"/>
      <w:bookmarkEnd w:id="28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7B72D266" w14:textId="77777777" w:rsidTr="00F829B4">
        <w:tc>
          <w:tcPr>
            <w:tcW w:w="709" w:type="dxa"/>
            <w:hideMark/>
          </w:tcPr>
          <w:p w14:paraId="14AA9725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6F7520A8" w14:textId="53E08794" w:rsidR="00446488" w:rsidRPr="00D268E5" w:rsidRDefault="00AB3F52" w:rsidP="00383171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268E5">
              <w:t>R5s2</w:t>
            </w:r>
            <w:r w:rsidR="003B214A">
              <w:t>3</w:t>
            </w:r>
            <w:r w:rsidR="004A681B">
              <w:rPr>
                <w:rFonts w:hint="eastAsia"/>
                <w:lang w:eastAsia="zh-CN"/>
              </w:rPr>
              <w:t>0227</w:t>
            </w:r>
            <w:r w:rsidRPr="00D268E5">
              <w:t xml:space="preserve">:   </w:t>
            </w:r>
            <w:r w:rsidR="003B214A">
              <w:t xml:space="preserve">Supporting information for 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 of NR5GC test case </w:t>
            </w:r>
            <w:r w:rsidR="00571B5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10.1.8.2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 in FR1</w:t>
            </w:r>
          </w:p>
        </w:tc>
      </w:tr>
    </w:tbl>
    <w:p w14:paraId="7EFE9F8B" w14:textId="77777777" w:rsidR="00446488" w:rsidRPr="00D268E5" w:rsidRDefault="00446488" w:rsidP="00446488">
      <w:pPr>
        <w:rPr>
          <w:noProof/>
          <w:lang w:val="en-US"/>
        </w:rPr>
      </w:pPr>
    </w:p>
    <w:p w14:paraId="093B8784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29CA0" w14:textId="77777777" w:rsidR="00930E3C" w:rsidRDefault="00930E3C">
      <w:r>
        <w:separator/>
      </w:r>
    </w:p>
  </w:endnote>
  <w:endnote w:type="continuationSeparator" w:id="0">
    <w:p w14:paraId="50DAF02E" w14:textId="77777777" w:rsidR="00930E3C" w:rsidRDefault="00930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panose1 w:val="020703090202050204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0661F" w14:textId="77777777" w:rsidR="00074F44" w:rsidRDefault="00074F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1ABE9" w14:textId="77777777" w:rsidR="00074F44" w:rsidRDefault="00074F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B01EE" w14:textId="77777777" w:rsidR="00074F44" w:rsidRDefault="00074F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71E04" w14:textId="77777777" w:rsidR="00930E3C" w:rsidRDefault="00930E3C">
      <w:r>
        <w:separator/>
      </w:r>
    </w:p>
  </w:footnote>
  <w:footnote w:type="continuationSeparator" w:id="0">
    <w:p w14:paraId="0C41F2FB" w14:textId="77777777" w:rsidR="00930E3C" w:rsidRDefault="00930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59C2F" w14:textId="77777777" w:rsidR="00696D50" w:rsidRDefault="00696D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2D8EDB3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2D8EDB3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D5BAE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870E24E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870E24E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6DB10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F67F51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F67F51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456E8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BF13D4C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BF13D4C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EB4DB" w14:textId="77777777" w:rsidR="00696D50" w:rsidRDefault="00696D50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E41F67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E41F67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CC15B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445F14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445F14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61C91"/>
    <w:multiLevelType w:val="hybridMultilevel"/>
    <w:tmpl w:val="30606286"/>
    <w:lvl w:ilvl="0" w:tplc="D04C856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F5C49"/>
    <w:multiLevelType w:val="hybridMultilevel"/>
    <w:tmpl w:val="222EB974"/>
    <w:lvl w:ilvl="0" w:tplc="C63C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8E02EE"/>
    <w:multiLevelType w:val="hybridMultilevel"/>
    <w:tmpl w:val="3F60B710"/>
    <w:lvl w:ilvl="0" w:tplc="8F6A5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D7A87"/>
    <w:multiLevelType w:val="hybridMultilevel"/>
    <w:tmpl w:val="83F60EA0"/>
    <w:lvl w:ilvl="0" w:tplc="27763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E1400"/>
    <w:multiLevelType w:val="hybridMultilevel"/>
    <w:tmpl w:val="7622717A"/>
    <w:lvl w:ilvl="0" w:tplc="62AA81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8"/>
  </w:num>
  <w:num w:numId="4">
    <w:abstractNumId w:val="17"/>
  </w:num>
  <w:num w:numId="5">
    <w:abstractNumId w:val="0"/>
  </w:num>
  <w:num w:numId="6">
    <w:abstractNumId w:val="28"/>
  </w:num>
  <w:num w:numId="7">
    <w:abstractNumId w:val="18"/>
  </w:num>
  <w:num w:numId="8">
    <w:abstractNumId w:val="1"/>
  </w:num>
  <w:num w:numId="9">
    <w:abstractNumId w:val="9"/>
  </w:num>
  <w:num w:numId="10">
    <w:abstractNumId w:val="3"/>
  </w:num>
  <w:num w:numId="11">
    <w:abstractNumId w:val="24"/>
  </w:num>
  <w:num w:numId="12">
    <w:abstractNumId w:val="11"/>
  </w:num>
  <w:num w:numId="13">
    <w:abstractNumId w:val="31"/>
  </w:num>
  <w:num w:numId="14">
    <w:abstractNumId w:val="36"/>
  </w:num>
  <w:num w:numId="15">
    <w:abstractNumId w:val="25"/>
  </w:num>
  <w:num w:numId="16">
    <w:abstractNumId w:val="33"/>
  </w:num>
  <w:num w:numId="17">
    <w:abstractNumId w:val="26"/>
  </w:num>
  <w:num w:numId="18">
    <w:abstractNumId w:val="15"/>
  </w:num>
  <w:num w:numId="19">
    <w:abstractNumId w:val="29"/>
  </w:num>
  <w:num w:numId="20">
    <w:abstractNumId w:val="30"/>
  </w:num>
  <w:num w:numId="21">
    <w:abstractNumId w:val="2"/>
  </w:num>
  <w:num w:numId="22">
    <w:abstractNumId w:val="34"/>
  </w:num>
  <w:num w:numId="23">
    <w:abstractNumId w:val="21"/>
  </w:num>
  <w:num w:numId="24">
    <w:abstractNumId w:val="7"/>
  </w:num>
  <w:num w:numId="25">
    <w:abstractNumId w:val="14"/>
  </w:num>
  <w:num w:numId="26">
    <w:abstractNumId w:val="5"/>
  </w:num>
  <w:num w:numId="27">
    <w:abstractNumId w:val="27"/>
  </w:num>
  <w:num w:numId="28">
    <w:abstractNumId w:val="20"/>
  </w:num>
  <w:num w:numId="29">
    <w:abstractNumId w:val="19"/>
  </w:num>
  <w:num w:numId="30">
    <w:abstractNumId w:val="6"/>
  </w:num>
  <w:num w:numId="31">
    <w:abstractNumId w:val="10"/>
  </w:num>
  <w:num w:numId="32">
    <w:abstractNumId w:val="22"/>
  </w:num>
  <w:num w:numId="33">
    <w:abstractNumId w:val="35"/>
  </w:num>
  <w:num w:numId="34">
    <w:abstractNumId w:val="32"/>
  </w:num>
  <w:num w:numId="35">
    <w:abstractNumId w:val="13"/>
  </w:num>
  <w:num w:numId="36">
    <w:abstractNumId w:val="23"/>
  </w:num>
  <w:num w:numId="37">
    <w:abstractNumId w:val="4"/>
  </w:num>
  <w:num w:numId="3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713F"/>
    <w:rsid w:val="00047CA3"/>
    <w:rsid w:val="00052724"/>
    <w:rsid w:val="00053143"/>
    <w:rsid w:val="000574DA"/>
    <w:rsid w:val="00063492"/>
    <w:rsid w:val="00064D82"/>
    <w:rsid w:val="000666AB"/>
    <w:rsid w:val="0006747C"/>
    <w:rsid w:val="000675E6"/>
    <w:rsid w:val="00071F52"/>
    <w:rsid w:val="00073B2F"/>
    <w:rsid w:val="00074F44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E1C53"/>
    <w:rsid w:val="000E4DF3"/>
    <w:rsid w:val="000E4ECD"/>
    <w:rsid w:val="000F0F9C"/>
    <w:rsid w:val="000F101F"/>
    <w:rsid w:val="000F3122"/>
    <w:rsid w:val="000F4C0F"/>
    <w:rsid w:val="00107CC5"/>
    <w:rsid w:val="00107D54"/>
    <w:rsid w:val="00107D63"/>
    <w:rsid w:val="00110BA0"/>
    <w:rsid w:val="00114616"/>
    <w:rsid w:val="00115E3D"/>
    <w:rsid w:val="00116C31"/>
    <w:rsid w:val="00122A23"/>
    <w:rsid w:val="00123F92"/>
    <w:rsid w:val="00124321"/>
    <w:rsid w:val="0012474B"/>
    <w:rsid w:val="00125C00"/>
    <w:rsid w:val="001264F5"/>
    <w:rsid w:val="001266F9"/>
    <w:rsid w:val="00127B7A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2A90"/>
    <w:rsid w:val="00184F3E"/>
    <w:rsid w:val="0018610B"/>
    <w:rsid w:val="0019158E"/>
    <w:rsid w:val="00192038"/>
    <w:rsid w:val="00192C46"/>
    <w:rsid w:val="001A08B3"/>
    <w:rsid w:val="001A4201"/>
    <w:rsid w:val="001A4DC3"/>
    <w:rsid w:val="001A5AE2"/>
    <w:rsid w:val="001A737E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1229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22E0"/>
    <w:rsid w:val="002640DD"/>
    <w:rsid w:val="002671E5"/>
    <w:rsid w:val="00267486"/>
    <w:rsid w:val="0027016D"/>
    <w:rsid w:val="00272062"/>
    <w:rsid w:val="00274B1B"/>
    <w:rsid w:val="002754C9"/>
    <w:rsid w:val="00275D12"/>
    <w:rsid w:val="0027727F"/>
    <w:rsid w:val="00277692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15F0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D0E"/>
    <w:rsid w:val="00305409"/>
    <w:rsid w:val="00306A17"/>
    <w:rsid w:val="00310205"/>
    <w:rsid w:val="0031142C"/>
    <w:rsid w:val="00312434"/>
    <w:rsid w:val="00313CDA"/>
    <w:rsid w:val="003143DA"/>
    <w:rsid w:val="003220BE"/>
    <w:rsid w:val="0032780E"/>
    <w:rsid w:val="0033008C"/>
    <w:rsid w:val="003319D5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4648"/>
    <w:rsid w:val="00364BDF"/>
    <w:rsid w:val="00365AD1"/>
    <w:rsid w:val="00366BB9"/>
    <w:rsid w:val="00370D22"/>
    <w:rsid w:val="0037169B"/>
    <w:rsid w:val="00374DD4"/>
    <w:rsid w:val="00381218"/>
    <w:rsid w:val="00383171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214A"/>
    <w:rsid w:val="003B474C"/>
    <w:rsid w:val="003B64E1"/>
    <w:rsid w:val="003C1B53"/>
    <w:rsid w:val="003C1B83"/>
    <w:rsid w:val="003C244B"/>
    <w:rsid w:val="003C495E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4215"/>
    <w:rsid w:val="00435A80"/>
    <w:rsid w:val="00435D0F"/>
    <w:rsid w:val="00440DD3"/>
    <w:rsid w:val="004410AC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06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8B3"/>
    <w:rsid w:val="004A4BD9"/>
    <w:rsid w:val="004A65AE"/>
    <w:rsid w:val="004A681B"/>
    <w:rsid w:val="004A7F8E"/>
    <w:rsid w:val="004B0C24"/>
    <w:rsid w:val="004B3A88"/>
    <w:rsid w:val="004B509F"/>
    <w:rsid w:val="004B533E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C7980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07FC"/>
    <w:rsid w:val="00543412"/>
    <w:rsid w:val="005435AA"/>
    <w:rsid w:val="005438DB"/>
    <w:rsid w:val="005449F0"/>
    <w:rsid w:val="0054672C"/>
    <w:rsid w:val="00547111"/>
    <w:rsid w:val="00547CAE"/>
    <w:rsid w:val="00550693"/>
    <w:rsid w:val="00550859"/>
    <w:rsid w:val="00553188"/>
    <w:rsid w:val="00555D16"/>
    <w:rsid w:val="00556622"/>
    <w:rsid w:val="005641F6"/>
    <w:rsid w:val="00564C5E"/>
    <w:rsid w:val="005653AA"/>
    <w:rsid w:val="0056731E"/>
    <w:rsid w:val="00567546"/>
    <w:rsid w:val="00570611"/>
    <w:rsid w:val="00571B52"/>
    <w:rsid w:val="00572C67"/>
    <w:rsid w:val="00574163"/>
    <w:rsid w:val="00574C7C"/>
    <w:rsid w:val="00576DAC"/>
    <w:rsid w:val="0058140E"/>
    <w:rsid w:val="00584659"/>
    <w:rsid w:val="00584C1F"/>
    <w:rsid w:val="00584D62"/>
    <w:rsid w:val="0058550A"/>
    <w:rsid w:val="00585A9E"/>
    <w:rsid w:val="00586F0C"/>
    <w:rsid w:val="00590D2E"/>
    <w:rsid w:val="00592D74"/>
    <w:rsid w:val="00592FB0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573A"/>
    <w:rsid w:val="005F6E82"/>
    <w:rsid w:val="0060014C"/>
    <w:rsid w:val="00600608"/>
    <w:rsid w:val="006022D5"/>
    <w:rsid w:val="00602A22"/>
    <w:rsid w:val="006039DF"/>
    <w:rsid w:val="00606315"/>
    <w:rsid w:val="00606C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8FD"/>
    <w:rsid w:val="00632E3F"/>
    <w:rsid w:val="00633151"/>
    <w:rsid w:val="00633813"/>
    <w:rsid w:val="00633F3C"/>
    <w:rsid w:val="00634C17"/>
    <w:rsid w:val="00634D45"/>
    <w:rsid w:val="00635C3A"/>
    <w:rsid w:val="0064033A"/>
    <w:rsid w:val="00641AA9"/>
    <w:rsid w:val="00642291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0652"/>
    <w:rsid w:val="00680E0F"/>
    <w:rsid w:val="00683B69"/>
    <w:rsid w:val="006854F6"/>
    <w:rsid w:val="00687A55"/>
    <w:rsid w:val="00687A75"/>
    <w:rsid w:val="00687CD6"/>
    <w:rsid w:val="00687F85"/>
    <w:rsid w:val="00692340"/>
    <w:rsid w:val="006935CD"/>
    <w:rsid w:val="0069498F"/>
    <w:rsid w:val="00695808"/>
    <w:rsid w:val="00695A37"/>
    <w:rsid w:val="00695D44"/>
    <w:rsid w:val="00696D50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A76B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1DB0"/>
    <w:rsid w:val="006D20B5"/>
    <w:rsid w:val="006D2480"/>
    <w:rsid w:val="006D4D9B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561C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3E7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67585"/>
    <w:rsid w:val="00771DEC"/>
    <w:rsid w:val="0077387D"/>
    <w:rsid w:val="00775D2B"/>
    <w:rsid w:val="00776403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BB7"/>
    <w:rsid w:val="007C4CB0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40A8"/>
    <w:rsid w:val="00804E18"/>
    <w:rsid w:val="00804E46"/>
    <w:rsid w:val="00806484"/>
    <w:rsid w:val="0080696B"/>
    <w:rsid w:val="00807828"/>
    <w:rsid w:val="00807B8B"/>
    <w:rsid w:val="00813428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B38"/>
    <w:rsid w:val="00842F32"/>
    <w:rsid w:val="008435E9"/>
    <w:rsid w:val="008439F3"/>
    <w:rsid w:val="0084634B"/>
    <w:rsid w:val="008471CF"/>
    <w:rsid w:val="00847B40"/>
    <w:rsid w:val="00851BEB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48B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0E3C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5F0F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C77"/>
    <w:rsid w:val="009A4149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21E4"/>
    <w:rsid w:val="009D30F7"/>
    <w:rsid w:val="009D4580"/>
    <w:rsid w:val="009D4AAB"/>
    <w:rsid w:val="009D4BF7"/>
    <w:rsid w:val="009D6D3C"/>
    <w:rsid w:val="009D742B"/>
    <w:rsid w:val="009E08DA"/>
    <w:rsid w:val="009E3297"/>
    <w:rsid w:val="009E3DCF"/>
    <w:rsid w:val="009F0017"/>
    <w:rsid w:val="009F0402"/>
    <w:rsid w:val="009F0574"/>
    <w:rsid w:val="009F099C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178D5"/>
    <w:rsid w:val="00A219E2"/>
    <w:rsid w:val="00A2244A"/>
    <w:rsid w:val="00A246B6"/>
    <w:rsid w:val="00A30AC2"/>
    <w:rsid w:val="00A30FD2"/>
    <w:rsid w:val="00A31DD1"/>
    <w:rsid w:val="00A354FA"/>
    <w:rsid w:val="00A36E9B"/>
    <w:rsid w:val="00A41C5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2B7B"/>
    <w:rsid w:val="00AB3F52"/>
    <w:rsid w:val="00AB4B70"/>
    <w:rsid w:val="00AC14EC"/>
    <w:rsid w:val="00AC20C5"/>
    <w:rsid w:val="00AC2C87"/>
    <w:rsid w:val="00AC3D59"/>
    <w:rsid w:val="00AC5820"/>
    <w:rsid w:val="00AD01B5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117B6"/>
    <w:rsid w:val="00B1265D"/>
    <w:rsid w:val="00B136F6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1126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368"/>
    <w:rsid w:val="00B96441"/>
    <w:rsid w:val="00B968A4"/>
    <w:rsid w:val="00B968C8"/>
    <w:rsid w:val="00B96BB9"/>
    <w:rsid w:val="00B96CAD"/>
    <w:rsid w:val="00B974AB"/>
    <w:rsid w:val="00BA0328"/>
    <w:rsid w:val="00BA06B2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DB9"/>
    <w:rsid w:val="00BC3FD7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093D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60B4"/>
    <w:rsid w:val="00CB2B2F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2671"/>
    <w:rsid w:val="00CD4A35"/>
    <w:rsid w:val="00CD732E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08A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8DA"/>
    <w:rsid w:val="00DD0C43"/>
    <w:rsid w:val="00DD0FED"/>
    <w:rsid w:val="00DD11FD"/>
    <w:rsid w:val="00DD144E"/>
    <w:rsid w:val="00DD3FCD"/>
    <w:rsid w:val="00DD5DCE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66"/>
    <w:rsid w:val="00DE34CF"/>
    <w:rsid w:val="00DE53A9"/>
    <w:rsid w:val="00DE6CEB"/>
    <w:rsid w:val="00DE6EFA"/>
    <w:rsid w:val="00DF336A"/>
    <w:rsid w:val="00DF34F4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472C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569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6DB9"/>
    <w:rsid w:val="00EA7FA2"/>
    <w:rsid w:val="00EB092E"/>
    <w:rsid w:val="00EB09B7"/>
    <w:rsid w:val="00EB2625"/>
    <w:rsid w:val="00EB4183"/>
    <w:rsid w:val="00EC1DD2"/>
    <w:rsid w:val="00EC66EB"/>
    <w:rsid w:val="00ED1AAC"/>
    <w:rsid w:val="00ED31E4"/>
    <w:rsid w:val="00ED33F0"/>
    <w:rsid w:val="00ED5081"/>
    <w:rsid w:val="00EE0C9F"/>
    <w:rsid w:val="00EE111A"/>
    <w:rsid w:val="00EE282C"/>
    <w:rsid w:val="00EE2833"/>
    <w:rsid w:val="00EE3DA5"/>
    <w:rsid w:val="00EE738B"/>
    <w:rsid w:val="00EE7D7C"/>
    <w:rsid w:val="00EF456E"/>
    <w:rsid w:val="00EF5295"/>
    <w:rsid w:val="00EF6130"/>
    <w:rsid w:val="00EF75E4"/>
    <w:rsid w:val="00EF79B9"/>
    <w:rsid w:val="00F01B37"/>
    <w:rsid w:val="00F061BD"/>
    <w:rsid w:val="00F06A73"/>
    <w:rsid w:val="00F10AB5"/>
    <w:rsid w:val="00F13CB0"/>
    <w:rsid w:val="00F1774A"/>
    <w:rsid w:val="00F206CA"/>
    <w:rsid w:val="00F209E7"/>
    <w:rsid w:val="00F21A70"/>
    <w:rsid w:val="00F22CA8"/>
    <w:rsid w:val="00F237A8"/>
    <w:rsid w:val="00F25D98"/>
    <w:rsid w:val="00F27AAB"/>
    <w:rsid w:val="00F300FB"/>
    <w:rsid w:val="00F305A9"/>
    <w:rsid w:val="00F30F52"/>
    <w:rsid w:val="00F314B3"/>
    <w:rsid w:val="00F31650"/>
    <w:rsid w:val="00F32406"/>
    <w:rsid w:val="00F33432"/>
    <w:rsid w:val="00F35130"/>
    <w:rsid w:val="00F4005B"/>
    <w:rsid w:val="00F4052D"/>
    <w:rsid w:val="00F412B1"/>
    <w:rsid w:val="00F415DA"/>
    <w:rsid w:val="00F423AC"/>
    <w:rsid w:val="00F433B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E56"/>
    <w:rsid w:val="00FC31B1"/>
    <w:rsid w:val="00FC35CB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E60B28"/>
  <w15:docId w15:val="{F99A804E-FAF4-437C-A4A2-6A0F9322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03D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enpengchong@cictmobile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41246-5BFF-4299-A689-766AE90B7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1285</Words>
  <Characters>7328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5</cp:revision>
  <cp:lastPrinted>1900-12-31T16:00:00Z</cp:lastPrinted>
  <dcterms:created xsi:type="dcterms:W3CDTF">2023-03-16T15:38:00Z</dcterms:created>
  <dcterms:modified xsi:type="dcterms:W3CDTF">2023-06-08T06:32:00Z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