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0F590017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703B9" w:rsidRPr="00D703B9">
        <w:rPr>
          <w:b/>
          <w:bCs/>
          <w:i/>
          <w:iCs/>
          <w:sz w:val="24"/>
          <w:szCs w:val="24"/>
        </w:rPr>
        <w:t>R5s230224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5BFF3ADF" w:rsidR="00D351FF" w:rsidRPr="00410371" w:rsidRDefault="00A031A9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031A9">
              <w:rPr>
                <w:rFonts w:hint="eastAsia"/>
                <w:b/>
                <w:noProof/>
                <w:sz w:val="28"/>
              </w:rPr>
              <w:t>2</w:t>
            </w:r>
            <w:r w:rsidR="00D703B9">
              <w:rPr>
                <w:b/>
                <w:noProof/>
                <w:sz w:val="28"/>
              </w:rPr>
              <w:t>995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534B0474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>Correction to NR testcase 7.1.2.3.</w:t>
            </w:r>
            <w:r w:rsidR="005C517B">
              <w:t>7</w:t>
            </w:r>
            <w:r w:rsidR="00D703B9">
              <w:t xml:space="preserve"> for Redcap UE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46CE578A" w:rsidR="00D351FF" w:rsidRDefault="00D703B9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03B9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0DB94E7D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702031">
              <w:rPr>
                <w:lang w:eastAsia="zh-CN"/>
              </w:rPr>
              <w:t>07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6EE2E" w14:textId="404C1684" w:rsidR="00D351FF" w:rsidRPr="00F0027A" w:rsidRDefault="00F0027A" w:rsidP="00F0027A">
            <w:pPr>
              <w:pStyle w:val="CRCoverPage"/>
              <w:numPr>
                <w:ilvl w:val="0"/>
                <w:numId w:val="32"/>
              </w:numPr>
              <w:spacing w:after="0"/>
              <w:rPr>
                <w:i/>
                <w:noProof/>
              </w:rPr>
            </w:pPr>
            <w:r>
              <w:t xml:space="preserve">As per step 40, there </w:t>
            </w:r>
            <w:r w:rsidR="00E14847">
              <w:t>are</w:t>
            </w:r>
            <w:r>
              <w:t xml:space="preserve"> 2 NACK</w:t>
            </w:r>
            <w:r w:rsidR="00E14847">
              <w:t xml:space="preserve"> SN</w:t>
            </w:r>
            <w:r>
              <w:t xml:space="preserve"> list to be set. </w:t>
            </w:r>
            <w:proofErr w:type="gramStart"/>
            <w:r>
              <w:t>So</w:t>
            </w:r>
            <w:proofErr w:type="gramEnd"/>
            <w:r>
              <w:t xml:space="preserve"> NACK sequence must have E1 set to 1 and next should be 0</w:t>
            </w:r>
          </w:p>
          <w:p w14:paraId="2E8ED512" w14:textId="7606D01F" w:rsidR="00F0027A" w:rsidRPr="0095556A" w:rsidRDefault="00C1205A" w:rsidP="00F0027A">
            <w:pPr>
              <w:pStyle w:val="CRCoverPage"/>
              <w:numPr>
                <w:ilvl w:val="0"/>
                <w:numId w:val="32"/>
              </w:numPr>
              <w:spacing w:after="0"/>
              <w:rPr>
                <w:i/>
                <w:noProof/>
              </w:rPr>
            </w:pPr>
            <w:r w:rsidRPr="00D60D37">
              <w:t xml:space="preserve">At step </w:t>
            </w:r>
            <w:r>
              <w:t>40</w:t>
            </w:r>
            <w:r w:rsidRPr="00D60D37">
              <w:t xml:space="preserve">, There is next NACK SN to </w:t>
            </w:r>
            <w:r>
              <w:t>be set after first</w:t>
            </w:r>
            <w:r w:rsidRPr="00D60D37">
              <w:t xml:space="preserve">, so E1 should be </w:t>
            </w:r>
            <w:r>
              <w:t>set to</w:t>
            </w:r>
            <w:r w:rsidRPr="00D60D37">
              <w:t xml:space="preserve"> 1</w:t>
            </w:r>
            <w:r>
              <w:t xml:space="preserve"> for the first one.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DFBA8E" w14:textId="5F9B98D7" w:rsidR="00D351FF" w:rsidRDefault="00F0027A" w:rsidP="00F0027A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Added 3</w:t>
            </w:r>
            <w:r w:rsidRPr="00BB0606">
              <w:rPr>
                <w:vertAlign w:val="superscript"/>
              </w:rPr>
              <w:t>rd</w:t>
            </w:r>
            <w:r>
              <w:t xml:space="preserve"> argument on </w:t>
            </w:r>
            <w:r w:rsidRPr="00BB0606">
              <w:t>crs_NR_RLC_NACK_SN12_Range ()</w:t>
            </w:r>
            <w:r>
              <w:t xml:space="preserve"> at step 40</w:t>
            </w:r>
            <w:r w:rsidR="00B541D3">
              <w:t xml:space="preserve"> as 1</w:t>
            </w:r>
            <w:r>
              <w:t>.</w:t>
            </w:r>
          </w:p>
          <w:p w14:paraId="2E8ED518" w14:textId="092B77FE" w:rsidR="00F0027A" w:rsidRPr="006316B2" w:rsidRDefault="00614BCF" w:rsidP="00F0027A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lang w:val="en-SG"/>
              </w:rPr>
              <w:t>Added p_E1 with default value as '0'B, and from calling function passed 1 to set E</w:t>
            </w:r>
            <w:proofErr w:type="gramStart"/>
            <w:r>
              <w:rPr>
                <w:lang w:val="en-SG"/>
              </w:rPr>
              <w:t>1:=</w:t>
            </w:r>
            <w:proofErr w:type="gramEnd"/>
            <w:r>
              <w:rPr>
                <w:lang w:val="en-SG"/>
              </w:rPr>
              <w:t>1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4AB75AC3" w:rsidR="00D351FF" w:rsidRDefault="00D351FF" w:rsidP="0084166B">
            <w:pPr>
              <w:pStyle w:val="CRCoverPage"/>
              <w:spacing w:after="0"/>
              <w:rPr>
                <w:noProof/>
              </w:rPr>
            </w:pPr>
            <w:r w:rsidRPr="005D614C">
              <w:rPr>
                <w:noProof/>
              </w:rPr>
              <w:t>7.1.</w:t>
            </w:r>
            <w:r w:rsidR="0084166B">
              <w:rPr>
                <w:rFonts w:hint="eastAsia"/>
                <w:noProof/>
                <w:lang w:eastAsia="zh-CN"/>
              </w:rPr>
              <w:t>2</w:t>
            </w:r>
            <w:r w:rsidRPr="005D614C">
              <w:rPr>
                <w:noProof/>
              </w:rPr>
              <w:t>.</w:t>
            </w:r>
            <w:r w:rsidR="0084166B">
              <w:rPr>
                <w:rFonts w:hint="eastAsia"/>
                <w:noProof/>
                <w:lang w:eastAsia="zh-CN"/>
              </w:rPr>
              <w:t>3</w:t>
            </w:r>
            <w:r w:rsidRPr="005D614C">
              <w:rPr>
                <w:noProof/>
              </w:rPr>
              <w:t>.</w:t>
            </w:r>
            <w:r w:rsidR="005C517B">
              <w:rPr>
                <w:noProof/>
                <w:lang w:eastAsia="zh-CN"/>
              </w:rPr>
              <w:t>7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E8ED552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622260">
        <w:rPr>
          <w:rFonts w:ascii="Arial" w:hAnsi="Arial" w:cs="Arial"/>
          <w:iCs/>
        </w:rPr>
        <w:t>Table of Contents</w:t>
      </w:r>
      <w:r w:rsidR="005F0903">
        <w:tab/>
      </w:r>
      <w:r w:rsidR="005F0903">
        <w:fldChar w:fldCharType="begin"/>
      </w:r>
      <w:r w:rsidR="005F0903">
        <w:instrText xml:space="preserve"> PAGEREF _Toc124264125 \h </w:instrText>
      </w:r>
      <w:r w:rsidR="005F0903">
        <w:fldChar w:fldCharType="separate"/>
      </w:r>
      <w:r w:rsidR="005F0903">
        <w:t>3</w:t>
      </w:r>
      <w:r w:rsidR="005F0903">
        <w:fldChar w:fldCharType="end"/>
      </w:r>
    </w:p>
    <w:p w14:paraId="2E8ED55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_Toc124264126 \h </w:instrText>
      </w:r>
      <w:r>
        <w:fldChar w:fldCharType="separate"/>
      </w:r>
      <w:r>
        <w:t>3</w:t>
      </w:r>
      <w:r>
        <w:fldChar w:fldCharType="end"/>
      </w:r>
    </w:p>
    <w:p w14:paraId="2E8ED554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_Toc124264127 \h </w:instrText>
      </w:r>
      <w:r>
        <w:fldChar w:fldCharType="separate"/>
      </w:r>
      <w:r>
        <w:t>3</w:t>
      </w:r>
      <w:r>
        <w:fldChar w:fldCharType="end"/>
      </w:r>
    </w:p>
    <w:p w14:paraId="2E8ED555" w14:textId="77777777" w:rsidR="005F0903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226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2260">
        <w:rPr>
          <w:rFonts w:cs="Arial"/>
          <w:b/>
          <w:color w:val="000000"/>
          <w:lang w:eastAsia="en-GB"/>
        </w:rPr>
        <w:t xml:space="preserve">Correction to </w:t>
      </w:r>
      <w:r w:rsidR="00C25795" w:rsidRPr="00C25795">
        <w:rPr>
          <w:rFonts w:cs="Arial"/>
          <w:b/>
          <w:color w:val="000000"/>
          <w:lang w:eastAsia="en-GB"/>
        </w:rPr>
        <w:t>f_TC_7_1_2_3_6_NR_TestBody</w:t>
      </w:r>
      <w:r>
        <w:tab/>
      </w:r>
      <w:r>
        <w:fldChar w:fldCharType="begin"/>
      </w:r>
      <w:r>
        <w:instrText xml:space="preserve"> PAGEREF _Toc124264128 \h </w:instrText>
      </w:r>
      <w:r>
        <w:fldChar w:fldCharType="separate"/>
      </w:r>
      <w:r>
        <w:t>3</w:t>
      </w:r>
      <w:r>
        <w:fldChar w:fldCharType="end"/>
      </w:r>
    </w:p>
    <w:p w14:paraId="2E8ED556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8ED557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24264127"/>
      <w:r w:rsidRPr="00854C55">
        <w:rPr>
          <w:b/>
        </w:rPr>
        <w:t>Corrections required</w:t>
      </w:r>
      <w:bookmarkEnd w:id="38"/>
      <w:bookmarkEnd w:id="39"/>
      <w:bookmarkEnd w:id="40"/>
    </w:p>
    <w:p w14:paraId="2E8ED55B" w14:textId="16AE55AE" w:rsidR="005D27CA" w:rsidRDefault="00B93F7F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7B8A6D25" w:rsidR="005D27CA" w:rsidRPr="00CC39F9" w:rsidRDefault="00EF5EEC" w:rsidP="005D27CA">
            <w:pPr>
              <w:rPr>
                <w:rFonts w:ascii="Arial" w:hAnsi="Arial" w:cs="Arial"/>
                <w:lang w:eastAsia="en-GB"/>
              </w:rPr>
            </w:pPr>
            <w:r w:rsidRPr="00EF5EEC">
              <w:rPr>
                <w:rFonts w:ascii="Arial" w:hAnsi="Arial" w:cs="Arial"/>
                <w:lang w:eastAsia="en-GB"/>
              </w:rPr>
              <w:t>f_TC_7_1_2_3_7_NR_TestBody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0" w14:textId="21C058A8" w:rsidR="0030142E" w:rsidRPr="009B0B50" w:rsidRDefault="005174CD" w:rsidP="00297B1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As per step 40, there </w:t>
            </w:r>
            <w:r w:rsidR="00525828">
              <w:t>are</w:t>
            </w:r>
            <w:r>
              <w:t xml:space="preserve"> 2 NACK list to be set</w:t>
            </w:r>
            <w:r w:rsidR="001D3F35">
              <w:t>.</w:t>
            </w:r>
            <w:r>
              <w:t xml:space="preserve"> </w:t>
            </w:r>
            <w:proofErr w:type="gramStart"/>
            <w:r w:rsidR="001D3F35">
              <w:t>S</w:t>
            </w:r>
            <w:r>
              <w:t>o</w:t>
            </w:r>
            <w:proofErr w:type="gramEnd"/>
            <w:r w:rsidR="001D3F35">
              <w:t xml:space="preserve"> NACK sequence must have E1</w:t>
            </w:r>
            <w:r>
              <w:t xml:space="preserve"> set to 1</w:t>
            </w:r>
            <w:r w:rsidR="001D3F35">
              <w:t xml:space="preserve"> and next should be 0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3" w14:textId="1858E667" w:rsidR="0030142E" w:rsidRPr="00A72665" w:rsidRDefault="00BB0606" w:rsidP="00297B1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Added 3</w:t>
            </w:r>
            <w:r w:rsidRPr="00BB0606">
              <w:rPr>
                <w:vertAlign w:val="superscript"/>
              </w:rPr>
              <w:t>rd</w:t>
            </w:r>
            <w:r>
              <w:t xml:space="preserve"> argument on </w:t>
            </w:r>
            <w:r w:rsidRPr="00BB0606">
              <w:t>crs_NR_RLC_NACK_SN12_Range ()</w:t>
            </w:r>
            <w:r w:rsidR="00F0027A">
              <w:t xml:space="preserve"> at step 40</w:t>
            </w:r>
            <w:r w:rsidR="00B541D3">
              <w:t xml:space="preserve"> as 1</w:t>
            </w:r>
            <w:r w:rsidR="00F0027A">
              <w:t>.</w:t>
            </w:r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77777777" w:rsidR="00FA485A" w:rsidRPr="00CC39F9" w:rsidRDefault="00C2579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25795">
              <w:rPr>
                <w:rFonts w:ascii="Arial" w:hAnsi="Arial" w:cs="Arial"/>
                <w:lang w:eastAsia="en-GB"/>
              </w:rPr>
              <w:t>RLC_TC_Common_</w:t>
            </w:r>
            <w:proofErr w:type="gramStart"/>
            <w:r w:rsidRPr="00C25795"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B60C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5B8A452A" w:rsidR="00220349" w:rsidRPr="007B60C5" w:rsidRDefault="007B60C5" w:rsidP="00220349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7B60C5">
              <w:rPr>
                <w:rFonts w:ascii="Arial" w:hAnsi="Arial" w:cs="Arial"/>
                <w:highlight w:val="red"/>
              </w:rPr>
              <w:t>N</w:t>
            </w:r>
            <w:r w:rsidRPr="007B60C5">
              <w:rPr>
                <w:rFonts w:ascii="Arial" w:hAnsi="Arial" w:cs="Arial"/>
                <w:highlight w:val="red"/>
              </w:rPr>
              <w:t xml:space="preserve">ot </w:t>
            </w:r>
            <w:r w:rsidRPr="007B60C5">
              <w:rPr>
                <w:rFonts w:ascii="Arial" w:hAnsi="Arial" w:cs="Arial"/>
                <w:highlight w:val="red"/>
                <w:lang w:eastAsia="en-GB"/>
              </w:rPr>
              <w:t>n</w:t>
            </w:r>
            <w:r w:rsidRPr="007B60C5">
              <w:rPr>
                <w:rFonts w:ascii="Arial" w:hAnsi="Arial" w:cs="Arial"/>
                <w:highlight w:val="red"/>
              </w:rPr>
              <w:t>eeded.</w:t>
            </w:r>
            <w:r w:rsidRPr="007B60C5">
              <w:rPr>
                <w:rFonts w:ascii="Arial" w:hAnsi="Arial" w:cs="Arial"/>
                <w:highlight w:val="red"/>
              </w:rPr>
              <w:br/>
              <w:t xml:space="preserve">See </w:t>
            </w:r>
            <w:r w:rsidRPr="007B60C5">
              <w:rPr>
                <w:rFonts w:ascii="Arial" w:hAnsi="Arial" w:cs="Arial"/>
                <w:highlight w:val="red"/>
              </w:rPr>
              <w:t>R5s230118 additional change</w:t>
            </w:r>
            <w:r w:rsidRPr="007B60C5">
              <w:rPr>
                <w:rFonts w:ascii="Arial" w:hAnsi="Arial" w:cs="Arial"/>
                <w:highlight w:val="red"/>
              </w:rPr>
              <w:t>s</w:t>
            </w:r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20B5" w14:textId="77777777" w:rsidR="00F01260" w:rsidRPr="00F01260" w:rsidRDefault="00C25795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F01260" w:rsidRPr="00F01260">
              <w:rPr>
                <w:rFonts w:ascii="Courier New" w:hAnsi="Courier New" w:cs="Courier New"/>
                <w:color w:val="000000"/>
                <w:lang w:eastAsia="de-DE"/>
              </w:rPr>
              <w:t>function f_TC_7_1_2_3_7_NR_</w:t>
            </w:r>
            <w:proofErr w:type="gramStart"/>
            <w:r w:rsidR="00F01260" w:rsidRPr="00F0126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="00F01260" w:rsidRPr="00F01260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="00F01260"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F01260" w:rsidRPr="00F0126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="00F01260" w:rsidRPr="00F0126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5617D59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) runs 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on  NR</w:t>
            </w:r>
            <w:proofErr w:type="gram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_BASE_PTC</w:t>
            </w:r>
          </w:p>
          <w:p w14:paraId="28127EA6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916C6F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F9DF21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F1B1AE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v_TimingDL1;</w:t>
            </w:r>
          </w:p>
          <w:p w14:paraId="043A3F00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v_TimingDL2;</w:t>
            </w:r>
          </w:p>
          <w:p w14:paraId="498F8DDC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v_TimingDL3;</w:t>
            </w:r>
          </w:p>
          <w:p w14:paraId="2E8ED5A3" w14:textId="776A6D71" w:rsidR="00C25795" w:rsidRPr="00D86933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v_TimingDL4;</w:t>
            </w:r>
            <w:r w:rsidR="00C25795"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8ED5A4" w14:textId="7EAB2E1C" w:rsidR="00743D60" w:rsidRDefault="00743D60" w:rsidP="00743D60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</w:t>
            </w:r>
          </w:p>
          <w:p w14:paraId="0C5DF7B1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38"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0BF3FFCB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After 300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the SS transmits an AMD PDU with SN=16 and P=1.</w:t>
            </w:r>
          </w:p>
          <w:p w14:paraId="2AA8D4F5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f_NR_GetNextSendOccasion_DL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(nr_Cell1, 300);</w:t>
            </w:r>
          </w:p>
          <w:p w14:paraId="29FE760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16;</w:t>
            </w:r>
          </w:p>
          <w:p w14:paraId="2203894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));</w:t>
            </w:r>
          </w:p>
          <w:p w14:paraId="7CB6E167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0EF2207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39"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79D4F675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30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after step 38 the SS assigns an UL grant (UL grant allocation type 3) of size 112 bits.</w:t>
            </w:r>
          </w:p>
          <w:p w14:paraId="79FFD64B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TBS = Status Report with ACK_SN (3 Bytes) and 1 NACK_SNs with NACK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Range(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4 Bytes) + NACK SN (3 Bytes) + MAC PDU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subheader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(2 Bytes) + Short BSR (2 Byte) = 3 + 4 + 3 + 2 + 2 = 14 octets = 112 bits</w:t>
            </w:r>
          </w:p>
          <w:p w14:paraId="66CCFBBF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TBS = Status Report with ACK_SN (3 Bytes) and 1 NACK_SNs with NACK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Range(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3 Bytes) + NACK SN (2 Bytes) + MAC PDU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subheader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(2 Bytes) + Short BSR (2 Bytes)  + Padding (2 Bytes) = 3 + 3 + 2 + 2 + 2 + 2 = 14 octets = 112 bits 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RedCap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</w:t>
            </w:r>
          </w:p>
          <w:p w14:paraId="60E2BC01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R5s190791 change 5.1/8, R5s200250 sic@</w:t>
            </w:r>
          </w:p>
          <w:p w14:paraId="75536899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f_NR_GetNextSendOccasion_ULafterDL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(nr_Cell1,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30);</w:t>
            </w:r>
          </w:p>
          <w:p w14:paraId="1BE0A78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ResourceAllocation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f_NR_ResourceAllocation_UplinkGrant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(112,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v_NR_UplinkBWP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14888A57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OneULGrantTransmission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nr_Cell1,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),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v_NR_ResourceAllocation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552FF555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2BE3B3E4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40"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59790EE3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Check: Does the UE transmit a Status Report with ACK_SN=20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and  NACK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_SN: 13 including NACK Range 3 (SN 13, 14, 15) and NACK_SN=18 without NACK Range?</w:t>
            </w:r>
          </w:p>
          <w:p w14:paraId="143D0B3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p_RLC_Rec.AM_RX_Next_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Ack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20;</w:t>
            </w:r>
          </w:p>
          <w:p w14:paraId="04E4BE70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if (pc_supportOfRedCap_r17 == false)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{ /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/ @sic R5-227164 sic@</w:t>
            </w:r>
          </w:p>
          <w:p w14:paraId="566A86A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crs_NR_RLC_NACK_SN18_Range (13, 3, '1'B); //@sic R5s190791 change 5.1/7 sic@    //Anritsu TTCN CR R5s230064</w:t>
            </w:r>
          </w:p>
          <w:p w14:paraId="4FBCCF2B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crs_NR_RLC_NACK_SN18_Simple (18);</w:t>
            </w:r>
          </w:p>
          <w:p w14:paraId="1964934B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List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{ v_NR_NackSN18Bit_1, v_NR_NackSN18Bit_2 };</w:t>
            </w:r>
          </w:p>
          <w:p w14:paraId="42736296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f_NR_RxSTATUS_PDU_GetTimingInfo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v_NR_NackSN18Bit_List); //@sic R5s200250 sic@</w:t>
            </w:r>
          </w:p>
          <w:p w14:paraId="5F99F320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} else {</w:t>
            </w:r>
          </w:p>
          <w:p w14:paraId="3010FC46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crs_NR_RLC_NACK_SN12_Range </w:t>
            </w:r>
            <w:r w:rsidRPr="00B97FC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(13, 3);</w:t>
            </w:r>
          </w:p>
          <w:p w14:paraId="16AAE79E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 v_NR_NackSN12Bit_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crs_NR_RLC_NACK_SN12_Simple (18);</w:t>
            </w:r>
          </w:p>
          <w:p w14:paraId="3584583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List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{ v_NR_NackSN12Bit_1, v_NR_NackSN12Bit_2 };</w:t>
            </w:r>
          </w:p>
          <w:p w14:paraId="3139ECB6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f_NR_RxSTATUS_PDU_GetTimingInfo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-, v_NR_NackSN12Bit_List);</w:t>
            </w:r>
          </w:p>
          <w:p w14:paraId="163ABFB6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14:paraId="66D9686E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3D883075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41"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2CB7D2F2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60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after step 38 the SS transmits 4 AMD PDUs with SN=13, 14, 15 and 18. A time spacing of 20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is applied.</w:t>
            </w:r>
          </w:p>
          <w:p w14:paraId="23244A9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60);  //@sic R5s200250, R5s200540 sic@</w:t>
            </w:r>
          </w:p>
          <w:p w14:paraId="424EFB1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v_TimingDL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20);</w:t>
            </w:r>
          </w:p>
          <w:p w14:paraId="6B0398F0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v_TimingDL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40);</w:t>
            </w:r>
          </w:p>
          <w:p w14:paraId="040F2B7F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v_TimingDL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3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60);</w:t>
            </w:r>
          </w:p>
          <w:p w14:paraId="550467C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13;</w:t>
            </w:r>
          </w:p>
          <w:p w14:paraId="250EF3F3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));</w:t>
            </w:r>
          </w:p>
          <w:p w14:paraId="49B167E6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(v_TimingDL1));</w:t>
            </w:r>
          </w:p>
          <w:p w14:paraId="35EBCC5B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(v_TimingDL2));</w:t>
            </w:r>
          </w:p>
          <w:p w14:paraId="320B84D1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18;</w:t>
            </w:r>
          </w:p>
          <w:p w14:paraId="7EF323E2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(v_TimingDL3));</w:t>
            </w:r>
          </w:p>
          <w:p w14:paraId="50B48CC3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0814D87E" w14:textId="382997BE" w:rsid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42"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2EAF362E" w14:textId="2F7C884B" w:rsid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…………………..</w:t>
            </w:r>
          </w:p>
          <w:p w14:paraId="2E8ED5A5" w14:textId="77777777" w:rsidR="00C72ED8" w:rsidRPr="00053BB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F0E0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function f_TC_7_1_2_3_7_NR_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80F9E70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) runs 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on  NR</w:t>
            </w:r>
            <w:proofErr w:type="gram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_BASE_PTC</w:t>
            </w:r>
          </w:p>
          <w:p w14:paraId="4A3DF917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689CF5B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E4B465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E95477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v_TimingDL1;</w:t>
            </w:r>
          </w:p>
          <w:p w14:paraId="595A47E6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v_TimingDL2;</w:t>
            </w:r>
          </w:p>
          <w:p w14:paraId="77852755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v_TimingDL3;</w:t>
            </w:r>
          </w:p>
          <w:p w14:paraId="2E8ED5DF" w14:textId="7151F333" w:rsidR="00743D60" w:rsidRPr="00D86933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v_TimingDL4;</w:t>
            </w:r>
          </w:p>
          <w:p w14:paraId="2E8ED5E0" w14:textId="5785611D" w:rsidR="00743D60" w:rsidRDefault="00743D60" w:rsidP="00743D6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</w:t>
            </w:r>
          </w:p>
          <w:p w14:paraId="6AD865F3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38"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0ACC07A1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After 300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the SS transmits an AMD PDU with SN=16 and P=1.</w:t>
            </w:r>
          </w:p>
          <w:p w14:paraId="504D51C7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f_NR_GetNextSendOccasion_DL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(nr_Cell1, 300);</w:t>
            </w:r>
          </w:p>
          <w:p w14:paraId="4147122A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16;</w:t>
            </w:r>
          </w:p>
          <w:p w14:paraId="5E90AB0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));</w:t>
            </w:r>
          </w:p>
          <w:p w14:paraId="6EFEEAB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4480266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39"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034E443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30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after step 38 the SS assigns an UL grant (UL grant allocation type 3) of size 112 bits.</w:t>
            </w:r>
          </w:p>
          <w:p w14:paraId="6C9BC30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TBS = Status Report with ACK_SN (3 Bytes) and 1 NACK_SNs with NACK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Range(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4 Bytes) + NACK SN (3 Bytes) + MAC PDU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subheader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(2 Bytes) + Short BSR (2 Byte) = 3 + 4 + 3 + 2 + 2 = 14 octets = 112 bits</w:t>
            </w:r>
          </w:p>
          <w:p w14:paraId="2E96B819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TBS = Status Report with ACK_SN (3 Bytes) and 1 NACK_SNs with NACK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Range(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3 Bytes) + NACK SN (2 Bytes) + MAC PDU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subheader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(2 Bytes) + Short BSR (2 Bytes)  + Padding (2 Bytes) = 3 + 3 + 2 + 2 + 2 + 2 = 14 octets = 112 bits 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RedCap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</w:t>
            </w:r>
          </w:p>
          <w:p w14:paraId="6721508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R5s190791 change 5.1/8, R5s200250 sic@</w:t>
            </w:r>
          </w:p>
          <w:p w14:paraId="041C1747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f_NR_GetNextSendOccasion_ULafterDL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(nr_Cell1,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30);</w:t>
            </w:r>
          </w:p>
          <w:p w14:paraId="44B5C167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ResourceAllocation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f_NR_ResourceAllocation_UplinkGrant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(112,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v_NR_UplinkBWP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0BC9789E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OneULGrantTransmission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nr_Cell1,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),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v_NR_ResourceAllocation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4B2503F7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615E7E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40"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716E8C90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Check: Does the UE transmit a Status Report with ACK_SN=20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and  NACK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_SN: 13 including NACK Range 3 (SN 13, 14, 15) and NACK_SN=18 without NACK Range?</w:t>
            </w:r>
          </w:p>
          <w:p w14:paraId="391375F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p_RLC_Rec.AM_RX_Next_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Ack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20;</w:t>
            </w:r>
          </w:p>
          <w:p w14:paraId="3AA2202F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if (pc_supportOfRedCap_r17 == false)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{ /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/ @sic R5-227164 sic@</w:t>
            </w:r>
          </w:p>
          <w:p w14:paraId="78B98A8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crs_NR_RLC_NACK_SN18_Range (13, 3, '1'B); //@sic R5s190791 change 5.1/7 sic@    //Anritsu TTCN CR R5s230064</w:t>
            </w:r>
          </w:p>
          <w:p w14:paraId="01046CF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crs_NR_RLC_NACK_SN18_Simple (18);</w:t>
            </w:r>
          </w:p>
          <w:p w14:paraId="21D5B07A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List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{ v_NR_NackSN18Bit_1, v_NR_NackSN18Bit_2 };</w:t>
            </w:r>
          </w:p>
          <w:p w14:paraId="1DE00341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f_NR_RxSTATUS_PDU_GetTimingInfo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v_NR_NackSN18Bit_List); //@sic R5s200250 sic@</w:t>
            </w:r>
          </w:p>
          <w:p w14:paraId="35E985CE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} else {</w:t>
            </w:r>
          </w:p>
          <w:p w14:paraId="5ABEFFF8" w14:textId="6B3F80DC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crs_NR_RLC_NACK_SN12_Range </w:t>
            </w:r>
            <w:r w:rsidRPr="00B97FC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(13, 3, '1'B);</w:t>
            </w:r>
          </w:p>
          <w:p w14:paraId="6C6EC43A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crs_NR_RLC_NACK_SN12_Simple (18);</w:t>
            </w:r>
          </w:p>
          <w:p w14:paraId="706ADDE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List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{ v_NR_NackSN12Bit_1, v_NR_NackSN12Bit_2 };</w:t>
            </w:r>
          </w:p>
          <w:p w14:paraId="4ED0CCDA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f_NR_RxSTATUS_PDU_GetTimingInfo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-, v_NR_NackSN12Bit_List);</w:t>
            </w:r>
          </w:p>
          <w:p w14:paraId="3B4F957F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14:paraId="7726FBDB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2D98EEC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41"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5F0D29A0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60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after step 38 the SS transmits 4 AMD PDUs with SN=13, 14, 15 and 18. A time spacing of 20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is applied.</w:t>
            </w:r>
          </w:p>
          <w:p w14:paraId="1702B71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60);  //@sic R5s200250, R5s200540 sic@</w:t>
            </w:r>
          </w:p>
          <w:p w14:paraId="5E36D0A2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v_TimingDL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20);</w:t>
            </w:r>
          </w:p>
          <w:p w14:paraId="77EECA8A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v_TimingDL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40);</w:t>
            </w:r>
          </w:p>
          <w:p w14:paraId="1EDCFB5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v_TimingDL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3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60);</w:t>
            </w:r>
          </w:p>
          <w:p w14:paraId="1EA3A934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13;</w:t>
            </w:r>
          </w:p>
          <w:p w14:paraId="079EECE3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));</w:t>
            </w:r>
          </w:p>
          <w:p w14:paraId="76F26E65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(v_TimingDL1));</w:t>
            </w:r>
          </w:p>
          <w:p w14:paraId="4D81FFCB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(v_TimingDL2));</w:t>
            </w:r>
          </w:p>
          <w:p w14:paraId="0F3EE631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18;</w:t>
            </w:r>
          </w:p>
          <w:p w14:paraId="7B11984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(v_TimingDL3));</w:t>
            </w:r>
          </w:p>
          <w:p w14:paraId="6D0CAC25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32EB7465" w14:textId="7BEC7F4B" w:rsid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42"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3ADC5CA1" w14:textId="63D4F231" w:rsid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……………..</w:t>
            </w:r>
          </w:p>
          <w:p w14:paraId="2E8ED5E1" w14:textId="77777777" w:rsidR="001E3D37" w:rsidRPr="00DA356D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E3" w14:textId="39E1C190" w:rsidR="000E1C64" w:rsidRDefault="000E1C64" w:rsidP="00D86933">
      <w:pPr>
        <w:pStyle w:val="CRCoverPage"/>
        <w:rPr>
          <w:lang w:eastAsia="zh-CN"/>
        </w:rPr>
      </w:pPr>
    </w:p>
    <w:p w14:paraId="2CF16802" w14:textId="6404A922" w:rsidR="00B93F7F" w:rsidRDefault="00B93F7F" w:rsidP="00B93F7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93F7F" w14:paraId="7272DA9B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9D8" w14:textId="77777777" w:rsidR="00B93F7F" w:rsidRDefault="00B93F7F" w:rsidP="00567A4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EA7E" w14:textId="3945E8CA" w:rsidR="00B93F7F" w:rsidRPr="00CC39F9" w:rsidRDefault="00645C84" w:rsidP="00567A49">
            <w:pPr>
              <w:rPr>
                <w:rFonts w:ascii="Arial" w:hAnsi="Arial" w:cs="Arial"/>
                <w:lang w:eastAsia="en-GB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template crs_NR_RLC_NACK_SN12_Range</w:t>
            </w:r>
          </w:p>
        </w:tc>
      </w:tr>
      <w:tr w:rsidR="00B93F7F" w14:paraId="33E189CA" w14:textId="77777777" w:rsidTr="00567A4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6FCF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9A6" w14:textId="4E804776" w:rsidR="00B93F7F" w:rsidRPr="009B0B50" w:rsidRDefault="00D60D37" w:rsidP="00567A4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60D37">
              <w:t xml:space="preserve">At step </w:t>
            </w:r>
            <w:r>
              <w:t>40</w:t>
            </w:r>
            <w:r w:rsidRPr="00D60D37">
              <w:t xml:space="preserve">, There is next NACK SN to </w:t>
            </w:r>
            <w:r w:rsidR="006D5020">
              <w:t>be set after first</w:t>
            </w:r>
            <w:r w:rsidRPr="00D60D37">
              <w:t xml:space="preserve">, so E1 should be </w:t>
            </w:r>
            <w:r w:rsidR="006A7001">
              <w:t>set to</w:t>
            </w:r>
            <w:r w:rsidRPr="00D60D37">
              <w:t xml:space="preserve"> 1</w:t>
            </w:r>
          </w:p>
        </w:tc>
      </w:tr>
      <w:tr w:rsidR="00B93F7F" w14:paraId="5973F588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E4F8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EF16" w14:textId="62F9485F" w:rsidR="00B93F7F" w:rsidRPr="00A72665" w:rsidRDefault="00B17E2F" w:rsidP="00567A4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SG"/>
              </w:rPr>
              <w:t>Added p_E1 with default value as '0'B</w:t>
            </w:r>
            <w:r w:rsidR="006A7001">
              <w:rPr>
                <w:lang w:val="en-SG"/>
              </w:rPr>
              <w:t>, and from calling function passed 1 to set E</w:t>
            </w:r>
            <w:proofErr w:type="gramStart"/>
            <w:r w:rsidR="006A7001">
              <w:rPr>
                <w:lang w:val="en-SG"/>
              </w:rPr>
              <w:t>1:=</w:t>
            </w:r>
            <w:proofErr w:type="gramEnd"/>
            <w:r w:rsidR="00B55EF0">
              <w:rPr>
                <w:lang w:val="en-SG"/>
              </w:rPr>
              <w:t>1</w:t>
            </w:r>
          </w:p>
        </w:tc>
      </w:tr>
      <w:tr w:rsidR="00B93F7F" w14:paraId="3248B6D7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5ABE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9ED" w14:textId="2AC71B4F" w:rsidR="00B93F7F" w:rsidRPr="00CC39F9" w:rsidRDefault="00355425" w:rsidP="00567A4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</w:rPr>
              <w:t>NR_RLC_Common.ttcn</w:t>
            </w:r>
            <w:proofErr w:type="spellEnd"/>
          </w:p>
        </w:tc>
      </w:tr>
      <w:tr w:rsidR="00B93F7F" w14:paraId="7D6B5E3F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235C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B60C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E51" w14:textId="3D3A0BFD" w:rsidR="00B93F7F" w:rsidRDefault="007B60C5" w:rsidP="00567A49">
            <w:pPr>
              <w:rPr>
                <w:rFonts w:ascii="Arial" w:hAnsi="Arial"/>
                <w:highlight w:val="cyan"/>
                <w:lang w:eastAsia="zh-CN"/>
              </w:rPr>
            </w:pPr>
            <w:r w:rsidRPr="007B60C5">
              <w:rPr>
                <w:rFonts w:ascii="Arial" w:hAnsi="Arial" w:cs="Arial"/>
                <w:highlight w:val="red"/>
              </w:rPr>
              <w:t xml:space="preserve">Not </w:t>
            </w:r>
            <w:r w:rsidRPr="007B60C5">
              <w:rPr>
                <w:rFonts w:ascii="Arial" w:hAnsi="Arial" w:cs="Arial"/>
                <w:highlight w:val="red"/>
                <w:lang w:eastAsia="en-GB"/>
              </w:rPr>
              <w:t>n</w:t>
            </w:r>
            <w:r w:rsidRPr="007B60C5">
              <w:rPr>
                <w:rFonts w:ascii="Arial" w:hAnsi="Arial" w:cs="Arial"/>
                <w:highlight w:val="red"/>
              </w:rPr>
              <w:t>eeded.</w:t>
            </w:r>
            <w:r w:rsidRPr="007B60C5">
              <w:rPr>
                <w:rFonts w:ascii="Arial" w:hAnsi="Arial" w:cs="Arial"/>
                <w:highlight w:val="red"/>
              </w:rPr>
              <w:br/>
              <w:t>See R5s230118 additional changes</w:t>
            </w:r>
          </w:p>
        </w:tc>
      </w:tr>
    </w:tbl>
    <w:p w14:paraId="1B0B9944" w14:textId="77777777" w:rsidR="00B93F7F" w:rsidRDefault="00B93F7F" w:rsidP="00B93F7F">
      <w:pPr>
        <w:spacing w:after="0"/>
        <w:rPr>
          <w:rFonts w:ascii="Arial" w:hAnsi="Arial"/>
          <w:b/>
          <w:lang w:eastAsia="en-GB"/>
        </w:rPr>
      </w:pPr>
    </w:p>
    <w:p w14:paraId="27037B47" w14:textId="77777777" w:rsidR="00B93F7F" w:rsidRDefault="00B93F7F" w:rsidP="00B93F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93F7F" w:rsidRPr="00CD057D" w14:paraId="3AB59AC5" w14:textId="77777777" w:rsidTr="00567A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3C61" w14:textId="77777777" w:rsidR="00E5552E" w:rsidRPr="00E5552E" w:rsidRDefault="00B93F7F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NR_RLC_Status_NackSN12Bit_Type crs_NR_RLC_NACK_SN12_</w:t>
            </w:r>
            <w:proofErr w:type="gramStart"/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>Range(</w:t>
            </w:r>
            <w:proofErr w:type="gramEnd"/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7D3A04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integer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)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3627910F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* serves to transmit or receive  */</w:t>
            </w:r>
          </w:p>
          <w:p w14:paraId="26F4AB9E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(ENDC, NR5GC) */</w:t>
            </w:r>
          </w:p>
          <w:p w14:paraId="13688499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SequenceNumberNACK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12),       /* 12 bits SN */</w:t>
            </w:r>
          </w:p>
          <w:p w14:paraId="2BB39DE7" w14:textId="77777777" w:rsidR="00E5552E" w:rsidRPr="007B60C5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B60C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E1 := </w:t>
            </w:r>
            <w:r w:rsidRPr="007B60C5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'1'B</w:t>
            </w:r>
            <w:r w:rsidRPr="007B60C5">
              <w:rPr>
                <w:rFonts w:ascii="Courier New" w:hAnsi="Courier New" w:cs="Courier New"/>
                <w:color w:val="000000"/>
                <w:lang w:val="de-DE" w:eastAsia="de-DE"/>
              </w:rPr>
              <w:t>,                         /* 1 bit E1 field */</w:t>
            </w:r>
          </w:p>
          <w:p w14:paraId="24BD62DD" w14:textId="77777777" w:rsidR="00E5552E" w:rsidRPr="007B60C5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B60C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E2 := '0'B,                         /* 1 bit E2 field */</w:t>
            </w:r>
          </w:p>
          <w:p w14:paraId="108677C1" w14:textId="77777777" w:rsidR="00E5552E" w:rsidRPr="007B60C5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B60C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E3 := '1'B,                         /* 1 bit E3 field */</w:t>
            </w:r>
          </w:p>
          <w:p w14:paraId="11ACD4D3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60C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Reserved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'0'B,                   /* 1 bits reserved */</w:t>
            </w:r>
          </w:p>
          <w:p w14:paraId="2E6D4E7D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SOstart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268CEDA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SOstop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9D458EF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8)</w:t>
            </w:r>
          </w:p>
          <w:p w14:paraId="3D1A72DF" w14:textId="6264BD90" w:rsidR="00B93F7F" w:rsidRPr="00053BB5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3FF5586" w14:textId="77777777" w:rsidR="00B93F7F" w:rsidRPr="00CD057D" w:rsidRDefault="00B93F7F" w:rsidP="00B93F7F">
      <w:pPr>
        <w:spacing w:after="0"/>
        <w:rPr>
          <w:rFonts w:ascii="Arial" w:hAnsi="Arial"/>
          <w:b/>
          <w:color w:val="000000"/>
          <w:lang w:eastAsia="en-GB"/>
        </w:rPr>
      </w:pPr>
    </w:p>
    <w:p w14:paraId="5580ED57" w14:textId="77777777" w:rsidR="00B93F7F" w:rsidRPr="00CD057D" w:rsidRDefault="00B93F7F" w:rsidP="00B93F7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93F7F" w:rsidRPr="00CD057D" w14:paraId="5DE10726" w14:textId="77777777" w:rsidTr="00567A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9F56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NR_RLC_Status_NackSN12Bit_Type crs_NR_RLC_NACK_SN12_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Range(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0D05201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integer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E6A6D6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</w:t>
            </w:r>
            <w:r w:rsidRPr="00E555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B1_Type p_E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'0'B</w:t>
            </w: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759B471A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* serves to transmit or receive  */</w:t>
            </w:r>
          </w:p>
          <w:p w14:paraId="61039C7D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(ENDC, NR5GC) */</w:t>
            </w:r>
          </w:p>
          <w:p w14:paraId="629764EA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SequenceNumberNACK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12),       /* 12 bits SN */</w:t>
            </w:r>
          </w:p>
          <w:p w14:paraId="6507485C" w14:textId="77777777" w:rsidR="00E5552E" w:rsidRPr="007B60C5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B60C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E1 := </w:t>
            </w:r>
            <w:r w:rsidRPr="007B60C5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p_E1,</w:t>
            </w:r>
            <w:r w:rsidRPr="007B60C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/* 1 bit E1 field */</w:t>
            </w:r>
          </w:p>
          <w:p w14:paraId="636FEC14" w14:textId="77777777" w:rsidR="00E5552E" w:rsidRPr="007B60C5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B60C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E2 := '0'B,                         /* 1 bit E2 field */</w:t>
            </w:r>
          </w:p>
          <w:p w14:paraId="57C0A25E" w14:textId="77777777" w:rsidR="00E5552E" w:rsidRPr="007B60C5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B60C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E3 := '1'B,                         /* 1 bit E3 field */</w:t>
            </w:r>
          </w:p>
          <w:p w14:paraId="1421C798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60C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Reserved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'0'B,                   /* 1 bits reserved */</w:t>
            </w:r>
          </w:p>
          <w:p w14:paraId="6EF2C4B8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SOstart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271B104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SOstop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EA0CF22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8)</w:t>
            </w:r>
          </w:p>
          <w:p w14:paraId="2F6C03F8" w14:textId="4A36F563" w:rsidR="00B93F7F" w:rsidRPr="00DA356D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24CB7919" w14:textId="77777777" w:rsidR="00B93F7F" w:rsidRDefault="00B93F7F" w:rsidP="00D86933">
      <w:pPr>
        <w:pStyle w:val="CRCoverPage"/>
        <w:rPr>
          <w:lang w:eastAsia="zh-CN"/>
        </w:rPr>
      </w:pPr>
    </w:p>
    <w:sectPr w:rsidR="00B93F7F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23EA6" w14:textId="77777777" w:rsidR="007314E8" w:rsidRDefault="007314E8">
      <w:r>
        <w:separator/>
      </w:r>
    </w:p>
  </w:endnote>
  <w:endnote w:type="continuationSeparator" w:id="0">
    <w:p w14:paraId="5A18DE59" w14:textId="77777777" w:rsidR="007314E8" w:rsidRDefault="00731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B5918" w14:textId="77777777" w:rsidR="007314E8" w:rsidRDefault="007314E8">
      <w:r>
        <w:separator/>
      </w:r>
    </w:p>
  </w:footnote>
  <w:footnote w:type="continuationSeparator" w:id="0">
    <w:p w14:paraId="42FD317A" w14:textId="77777777" w:rsidR="007314E8" w:rsidRDefault="00731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5"/>
  </w:num>
  <w:num w:numId="5" w16cid:durableId="2037349397">
    <w:abstractNumId w:val="10"/>
  </w:num>
  <w:num w:numId="6" w16cid:durableId="663971015">
    <w:abstractNumId w:val="16"/>
  </w:num>
  <w:num w:numId="7" w16cid:durableId="1954556731">
    <w:abstractNumId w:val="26"/>
  </w:num>
  <w:num w:numId="8" w16cid:durableId="1988392054">
    <w:abstractNumId w:val="6"/>
  </w:num>
  <w:num w:numId="9" w16cid:durableId="2021736483">
    <w:abstractNumId w:val="14"/>
  </w:num>
  <w:num w:numId="10" w16cid:durableId="479611874">
    <w:abstractNumId w:val="30"/>
  </w:num>
  <w:num w:numId="11" w16cid:durableId="320742571">
    <w:abstractNumId w:val="11"/>
  </w:num>
  <w:num w:numId="12" w16cid:durableId="409473776">
    <w:abstractNumId w:val="17"/>
  </w:num>
  <w:num w:numId="13" w16cid:durableId="21829365">
    <w:abstractNumId w:val="2"/>
  </w:num>
  <w:num w:numId="14" w16cid:durableId="811218290">
    <w:abstractNumId w:val="13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8"/>
  </w:num>
  <w:num w:numId="19" w16cid:durableId="959452049">
    <w:abstractNumId w:val="29"/>
  </w:num>
  <w:num w:numId="20" w16cid:durableId="2082873196">
    <w:abstractNumId w:val="25"/>
  </w:num>
  <w:num w:numId="21" w16cid:durableId="873272268">
    <w:abstractNumId w:val="9"/>
  </w:num>
  <w:num w:numId="22" w16cid:durableId="458884617">
    <w:abstractNumId w:val="20"/>
  </w:num>
  <w:num w:numId="23" w16cid:durableId="68114274">
    <w:abstractNumId w:val="24"/>
  </w:num>
  <w:num w:numId="24" w16cid:durableId="1466852022">
    <w:abstractNumId w:val="12"/>
  </w:num>
  <w:num w:numId="25" w16cid:durableId="701712808">
    <w:abstractNumId w:val="22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19"/>
  </w:num>
  <w:num w:numId="29" w16cid:durableId="1908224470">
    <w:abstractNumId w:val="21"/>
  </w:num>
  <w:num w:numId="30" w16cid:durableId="1609192639">
    <w:abstractNumId w:val="23"/>
  </w:num>
  <w:num w:numId="31" w16cid:durableId="977492678">
    <w:abstractNumId w:val="27"/>
  </w:num>
  <w:num w:numId="32" w16cid:durableId="181556969">
    <w:abstractNumId w:val="8"/>
  </w:num>
  <w:num w:numId="33" w16cid:durableId="182466481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53BB5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13BA"/>
    <w:rsid w:val="00355425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96226"/>
    <w:rsid w:val="003C2766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0D86"/>
    <w:rsid w:val="00460215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174CD"/>
    <w:rsid w:val="00525828"/>
    <w:rsid w:val="005279F5"/>
    <w:rsid w:val="0053156E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57ED"/>
    <w:rsid w:val="00625935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21FB"/>
    <w:rsid w:val="006E4465"/>
    <w:rsid w:val="006E5627"/>
    <w:rsid w:val="006E7773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14E8"/>
    <w:rsid w:val="0073208D"/>
    <w:rsid w:val="0073742E"/>
    <w:rsid w:val="0073773F"/>
    <w:rsid w:val="00743D60"/>
    <w:rsid w:val="00755C92"/>
    <w:rsid w:val="00762213"/>
    <w:rsid w:val="00763BA2"/>
    <w:rsid w:val="007656FE"/>
    <w:rsid w:val="007658A5"/>
    <w:rsid w:val="00792342"/>
    <w:rsid w:val="00793020"/>
    <w:rsid w:val="007977A8"/>
    <w:rsid w:val="007A653A"/>
    <w:rsid w:val="007A73E5"/>
    <w:rsid w:val="007B512A"/>
    <w:rsid w:val="007B60C5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166B"/>
    <w:rsid w:val="00846A67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556A"/>
    <w:rsid w:val="00956250"/>
    <w:rsid w:val="00956A50"/>
    <w:rsid w:val="00957995"/>
    <w:rsid w:val="009633D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31A9"/>
    <w:rsid w:val="00A0746C"/>
    <w:rsid w:val="00A230E4"/>
    <w:rsid w:val="00A246B6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2F"/>
    <w:rsid w:val="00B17EC1"/>
    <w:rsid w:val="00B258BB"/>
    <w:rsid w:val="00B3074E"/>
    <w:rsid w:val="00B51BA6"/>
    <w:rsid w:val="00B52828"/>
    <w:rsid w:val="00B541D3"/>
    <w:rsid w:val="00B55EF0"/>
    <w:rsid w:val="00B5725C"/>
    <w:rsid w:val="00B66D01"/>
    <w:rsid w:val="00B67B97"/>
    <w:rsid w:val="00B7315D"/>
    <w:rsid w:val="00B75E77"/>
    <w:rsid w:val="00B76E16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50255"/>
    <w:rsid w:val="00D52BD7"/>
    <w:rsid w:val="00D5400F"/>
    <w:rsid w:val="00D5561D"/>
    <w:rsid w:val="00D60D37"/>
    <w:rsid w:val="00D60EE8"/>
    <w:rsid w:val="00D63444"/>
    <w:rsid w:val="00D66520"/>
    <w:rsid w:val="00D703B9"/>
    <w:rsid w:val="00D720E3"/>
    <w:rsid w:val="00D7237E"/>
    <w:rsid w:val="00D7387B"/>
    <w:rsid w:val="00D86933"/>
    <w:rsid w:val="00D86DC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748E"/>
    <w:rsid w:val="00E20322"/>
    <w:rsid w:val="00E2067E"/>
    <w:rsid w:val="00E32E48"/>
    <w:rsid w:val="00E34898"/>
    <w:rsid w:val="00E37029"/>
    <w:rsid w:val="00E541FB"/>
    <w:rsid w:val="00E5552E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7410"/>
    <w:rsid w:val="00F11469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C27"/>
    <w:rsid w:val="00F76F15"/>
    <w:rsid w:val="00F770AB"/>
    <w:rsid w:val="00F83E9A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1756</Words>
  <Characters>11065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Erich Weber</cp:lastModifiedBy>
  <cp:revision>2</cp:revision>
  <cp:lastPrinted>1900-12-31T16:00:00Z</cp:lastPrinted>
  <dcterms:created xsi:type="dcterms:W3CDTF">2023-03-12T21:00:00Z</dcterms:created>
  <dcterms:modified xsi:type="dcterms:W3CDTF">2023-03-12T21:00:00Z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