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19D4D" w14:textId="77777777" w:rsidR="00A15CBF" w:rsidRDefault="00A15CBF" w:rsidP="00A15C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R5s230222</w:t>
        </w:r>
      </w:fldSimple>
    </w:p>
    <w:p w14:paraId="05BC54FD" w14:textId="77777777" w:rsidR="00A15CBF" w:rsidRDefault="00A15CBF" w:rsidP="00A15C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CBF" w14:paraId="36D402F5" w14:textId="77777777" w:rsidTr="00C232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5225D" w14:textId="77777777" w:rsidR="00A15CBF" w:rsidRDefault="00A15CBF" w:rsidP="00C232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5CBF" w14:paraId="65254D2B" w14:textId="77777777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3B2E" w14:textId="77777777" w:rsidR="00A15CBF" w:rsidRDefault="00A15CBF" w:rsidP="00C232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5CBF" w14:paraId="37EED750" w14:textId="77777777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E5564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1B9F3B7B" w14:textId="77777777" w:rsidTr="00C23293">
        <w:tc>
          <w:tcPr>
            <w:tcW w:w="142" w:type="dxa"/>
            <w:tcBorders>
              <w:left w:val="single" w:sz="4" w:space="0" w:color="auto"/>
            </w:tcBorders>
          </w:tcPr>
          <w:p w14:paraId="60C6E6CF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918FBB" w14:textId="77777777" w:rsidR="00A15CBF" w:rsidRPr="00410371" w:rsidRDefault="00A15CBF" w:rsidP="00C232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043CE6D" w14:textId="77777777" w:rsidR="00A15CBF" w:rsidRDefault="00A15CBF" w:rsidP="00C232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30F19" w14:textId="77777777" w:rsidR="00A15CBF" w:rsidRPr="00410371" w:rsidRDefault="00A15CBF" w:rsidP="00C232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2994</w:t>
              </w:r>
            </w:fldSimple>
          </w:p>
        </w:tc>
        <w:tc>
          <w:tcPr>
            <w:tcW w:w="709" w:type="dxa"/>
          </w:tcPr>
          <w:p w14:paraId="31773AAD" w14:textId="77777777" w:rsidR="00A15CBF" w:rsidRDefault="00A15CBF" w:rsidP="00C232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12DDC8" w14:textId="77777777" w:rsidR="00A15CBF" w:rsidRPr="00410371" w:rsidRDefault="00A15CBF" w:rsidP="00C232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D320D0" w14:textId="77777777" w:rsidR="00A15CBF" w:rsidRDefault="00A15CBF" w:rsidP="00C232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9EBFA1" w14:textId="77777777" w:rsidR="00A15CBF" w:rsidRPr="00410371" w:rsidRDefault="00A15CBF" w:rsidP="00C232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A44D4" w14:textId="77777777"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14:paraId="58AC3BEF" w14:textId="77777777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99594" w14:textId="77777777"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14:paraId="0496955E" w14:textId="77777777" w:rsidTr="00C232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84329D" w14:textId="77777777" w:rsidR="00A15CBF" w:rsidRPr="00F25D98" w:rsidRDefault="00A15CBF" w:rsidP="00C232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5CBF" w14:paraId="6030DF71" w14:textId="77777777" w:rsidTr="00C23293">
        <w:tc>
          <w:tcPr>
            <w:tcW w:w="9641" w:type="dxa"/>
            <w:gridSpan w:val="9"/>
          </w:tcPr>
          <w:p w14:paraId="1FECF2F2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8CE5D" w14:textId="77777777" w:rsidR="00A15CBF" w:rsidRDefault="00A15CBF" w:rsidP="00A15C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CBF" w14:paraId="1A36D08F" w14:textId="77777777" w:rsidTr="00C23293">
        <w:tc>
          <w:tcPr>
            <w:tcW w:w="2835" w:type="dxa"/>
          </w:tcPr>
          <w:p w14:paraId="5D11973B" w14:textId="77777777" w:rsidR="00A15CBF" w:rsidRDefault="00A15CBF" w:rsidP="00C232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39D49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5ADBE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B74305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2C700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E8F69B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98D93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8FE26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A9EB2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BB2C6" w14:textId="77777777" w:rsidR="00A15CBF" w:rsidRDefault="00A15CBF" w:rsidP="00A15C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CBF" w14:paraId="6E26C67C" w14:textId="77777777" w:rsidTr="00C23293">
        <w:tc>
          <w:tcPr>
            <w:tcW w:w="9640" w:type="dxa"/>
            <w:gridSpan w:val="11"/>
          </w:tcPr>
          <w:p w14:paraId="443631F1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3127B6F9" w14:textId="77777777" w:rsidTr="00C232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97E61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22879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testcases 7.1.1.4.2.X for a Redcap UE</w:t>
              </w:r>
            </w:fldSimple>
          </w:p>
        </w:tc>
      </w:tr>
      <w:tr w:rsidR="00A15CBF" w14:paraId="0534FCDC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5BA3429A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EE71D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0DE9D67A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5CD535AC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8F8B3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15CBF" w14:paraId="4C1FF75E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5ED5CC14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2F93A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5CBF" w14:paraId="33CA8C0A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0161AE10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5F5848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5B89D97D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7C6B1E5A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86C87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E842A6" w14:textId="77777777" w:rsidR="00A15CBF" w:rsidRDefault="00A15CBF" w:rsidP="00C232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19859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E5118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15CBF" w14:paraId="49A840B3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52696D18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B2602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3DF0F8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2368E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03C4F8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4E5997A9" w14:textId="77777777" w:rsidTr="00C232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C6EE5D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B34FBC" w14:textId="77777777" w:rsidR="00A15CBF" w:rsidRDefault="00A15CBF" w:rsidP="00C232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6B2FF" w14:textId="77777777"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D8FFE" w14:textId="77777777" w:rsidR="00A15CBF" w:rsidRDefault="00A15CBF" w:rsidP="00C232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9D552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15CBF" w14:paraId="7F8C1C1B" w14:textId="77777777" w:rsidTr="00C232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C054F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49C82" w14:textId="77777777" w:rsidR="00A15CBF" w:rsidRDefault="00A15CBF" w:rsidP="00C232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52E3F" w14:textId="77777777" w:rsidR="00A15CBF" w:rsidRDefault="00A15CBF" w:rsidP="00C232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FC0D04" w14:textId="77777777" w:rsidR="00A15CBF" w:rsidRPr="007C2097" w:rsidRDefault="00A15CBF" w:rsidP="00C23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5CBF" w14:paraId="13F7C503" w14:textId="77777777" w:rsidTr="00C23293">
        <w:tc>
          <w:tcPr>
            <w:tcW w:w="1843" w:type="dxa"/>
          </w:tcPr>
          <w:p w14:paraId="3D1F26DA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25A86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5BC3ACBA" w14:textId="77777777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DC129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7F6CA" w14:textId="77777777" w:rsidR="00A15CBF" w:rsidRPr="001729CA" w:rsidRDefault="00A15CBF" w:rsidP="00A15CBF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TBS size in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is not implemented as per TS 38.523-1, </w:t>
            </w:r>
            <w:r w:rsidRPr="00BB5D0C">
              <w:t>Table 7.1.1.4.2.5.3.2-2A</w:t>
            </w:r>
            <w:r>
              <w:t xml:space="preserve"> (</w:t>
            </w:r>
            <w:r w:rsidRPr="001C46C9">
              <w:t xml:space="preserve">Number of </w:t>
            </w:r>
            <w:proofErr w:type="gramStart"/>
            <w:r w:rsidRPr="001C46C9">
              <w:t>uplink</w:t>
            </w:r>
            <w:proofErr w:type="gramEnd"/>
            <w:r w:rsidRPr="001C46C9">
              <w:t xml:space="preserve"> PDCP SDUs and PDCP SDU size used as test data for </w:t>
            </w:r>
            <w:proofErr w:type="spellStart"/>
            <w:r w:rsidRPr="001C46C9">
              <w:t>RedCap</w:t>
            </w:r>
            <w:proofErr w:type="spellEnd"/>
            <w:r w:rsidRPr="001C46C9">
              <w:t xml:space="preserve"> UE</w:t>
            </w:r>
            <w:r>
              <w:t>) requirements for a Redcap UE.</w:t>
            </w:r>
          </w:p>
        </w:tc>
      </w:tr>
      <w:tr w:rsidR="00A15CBF" w14:paraId="56134028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63375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1122D" w14:textId="77777777" w:rsidR="00A15CBF" w:rsidRPr="00F12C50" w:rsidRDefault="00A15CBF" w:rsidP="00A15CB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15CBF" w14:paraId="0C0FB7A6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12961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D48D4" w14:textId="77777777" w:rsidR="00A15CBF" w:rsidRPr="006316B2" w:rsidRDefault="00A15CBF" w:rsidP="00A15CB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as per TS 38.523-1, </w:t>
            </w:r>
            <w:r w:rsidRPr="00BB5D0C">
              <w:t>Table 7.1.1.4.2.5.3.2-2A</w:t>
            </w:r>
            <w:r>
              <w:t xml:space="preserve"> requirements for a Redcap UE.</w:t>
            </w:r>
          </w:p>
        </w:tc>
      </w:tr>
      <w:tr w:rsidR="00A15CBF" w14:paraId="72D49CB7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0B7C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66605" w14:textId="77777777" w:rsidR="00A15CBF" w:rsidRPr="00CF39F2" w:rsidRDefault="00A15CBF" w:rsidP="00A15C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15CBF" w14:paraId="65420447" w14:textId="77777777" w:rsidTr="00C232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CFC95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2D3BD" w14:textId="77777777" w:rsidR="00A15CBF" w:rsidRPr="00CF39F2" w:rsidRDefault="00A15CBF" w:rsidP="00A15C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A15CBF" w14:paraId="4FCF24E2" w14:textId="77777777" w:rsidTr="00C23293">
        <w:tc>
          <w:tcPr>
            <w:tcW w:w="2694" w:type="dxa"/>
            <w:gridSpan w:val="2"/>
          </w:tcPr>
          <w:p w14:paraId="30AAF322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E22F0" w14:textId="77777777" w:rsidR="00A15CBF" w:rsidRDefault="00A15CBF" w:rsidP="00A15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7B29DA1B" w14:textId="77777777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6C7D1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C9556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 w:rsidRPr="00B660C3">
              <w:rPr>
                <w:noProof/>
              </w:rPr>
              <w:t>7.1.1.4.2.</w:t>
            </w:r>
            <w:r>
              <w:rPr>
                <w:noProof/>
              </w:rPr>
              <w:t>5.NR5GC</w:t>
            </w:r>
          </w:p>
        </w:tc>
      </w:tr>
      <w:tr w:rsidR="00A15CBF" w14:paraId="4C043F22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4429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0803C" w14:textId="77777777" w:rsidR="00A15CBF" w:rsidRDefault="00A15CBF" w:rsidP="00A15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41E7FE8C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6E42D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C709B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98D77A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F5630" w14:textId="77777777" w:rsidR="00A15CBF" w:rsidRDefault="00A15CBF" w:rsidP="00A15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A345F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4F7BF3E3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191F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9B96B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AFACA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3E4B6" w14:textId="77777777" w:rsidR="00A15CBF" w:rsidRDefault="00A15CBF" w:rsidP="00A15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9DEFB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2F2A68DA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827DA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DAE9D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07D65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78D04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9C013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52358869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45C5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2507D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68E8C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7611B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53741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374DBCB2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F0F24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4C09A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14:paraId="537400E0" w14:textId="77777777" w:rsidTr="00C232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CCFF5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2B4EE" w14:textId="77777777" w:rsidR="00A15CBF" w:rsidRDefault="00A15CBF" w:rsidP="00A15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CBF" w:rsidRPr="008863B9" w14:paraId="522AAF9C" w14:textId="77777777" w:rsidTr="00C232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2793A" w14:textId="77777777" w:rsidR="00A15CBF" w:rsidRPr="008863B9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17679" w14:textId="77777777" w:rsidR="00A15CBF" w:rsidRPr="008863B9" w:rsidRDefault="00A15CBF" w:rsidP="00A15C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CBF" w14:paraId="3D7A7A6D" w14:textId="77777777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FE197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E4999" w14:textId="77777777" w:rsidR="00A15CBF" w:rsidRDefault="00A15CBF" w:rsidP="00A15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B78D9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2BF226A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7E018" w14:textId="77777777" w:rsidR="009478EE" w:rsidRDefault="009478EE" w:rsidP="009478EE">
      <w:pPr>
        <w:rPr>
          <w:noProof/>
        </w:rPr>
      </w:pPr>
    </w:p>
    <w:p w14:paraId="527D03A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89955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1016BFE" w14:textId="77777777" w:rsidR="00A15CB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5CBF" w:rsidRPr="003C5D31">
        <w:rPr>
          <w:rFonts w:ascii="Arial" w:hAnsi="Arial" w:cs="Arial"/>
          <w:iCs/>
        </w:rPr>
        <w:t>Table of Contents</w:t>
      </w:r>
      <w:r w:rsidR="00A15CBF">
        <w:tab/>
      </w:r>
      <w:r w:rsidR="00A15CBF">
        <w:fldChar w:fldCharType="begin"/>
      </w:r>
      <w:r w:rsidR="00A15CBF">
        <w:instrText xml:space="preserve"> PAGEREF _Toc128995545 \h </w:instrText>
      </w:r>
      <w:r w:rsidR="00A15CBF">
        <w:fldChar w:fldCharType="separate"/>
      </w:r>
      <w:r w:rsidR="00A15CBF">
        <w:t>2</w:t>
      </w:r>
      <w:r w:rsidR="00A15CBF">
        <w:fldChar w:fldCharType="end"/>
      </w:r>
    </w:p>
    <w:p w14:paraId="4E98B8B4" w14:textId="77777777" w:rsidR="00A15CBF" w:rsidRDefault="00A15C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5D3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C5D3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_Toc128995546 \h </w:instrText>
      </w:r>
      <w:r>
        <w:fldChar w:fldCharType="separate"/>
      </w:r>
      <w:r>
        <w:t>2</w:t>
      </w:r>
      <w:r>
        <w:fldChar w:fldCharType="end"/>
      </w:r>
    </w:p>
    <w:p w14:paraId="53F2AB87" w14:textId="77777777" w:rsidR="00A15CBF" w:rsidRDefault="00A15C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5D3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C5D3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_Toc128995547 \h </w:instrText>
      </w:r>
      <w:r>
        <w:fldChar w:fldCharType="separate"/>
      </w:r>
      <w:r>
        <w:t>2</w:t>
      </w:r>
      <w:r>
        <w:fldChar w:fldCharType="end"/>
      </w:r>
    </w:p>
    <w:p w14:paraId="1FAB4797" w14:textId="77777777" w:rsidR="00A15CBF" w:rsidRDefault="00A15C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C5D3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C5D31">
        <w:rPr>
          <w:rFonts w:cs="Arial"/>
          <w:b/>
          <w:color w:val="000000"/>
          <w:lang w:eastAsia="en-GB"/>
        </w:rPr>
        <w:t xml:space="preserve">Correction to the </w:t>
      </w:r>
      <w:r w:rsidRPr="003C5D31">
        <w:rPr>
          <w:rFonts w:cs="Arial"/>
          <w:b/>
          <w:bCs/>
          <w:color w:val="000000"/>
          <w:lang w:val="en-US" w:eastAsia="en-GB"/>
        </w:rPr>
        <w:t>Function fl_NR_GetPdcpSduList_1TB</w:t>
      </w:r>
      <w:r>
        <w:tab/>
      </w:r>
      <w:r>
        <w:fldChar w:fldCharType="begin"/>
      </w:r>
      <w:r>
        <w:instrText xml:space="preserve"> PAGEREF _Toc128995548 \h </w:instrText>
      </w:r>
      <w:r>
        <w:fldChar w:fldCharType="separate"/>
      </w:r>
      <w:r>
        <w:t>2</w:t>
      </w:r>
      <w:r>
        <w:fldChar w:fldCharType="end"/>
      </w:r>
    </w:p>
    <w:p w14:paraId="08E634C4" w14:textId="77777777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82EC91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723433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3BA3457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976DA41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F9FC8B3" w14:textId="77777777" w:rsidR="007A73E5" w:rsidRDefault="007A73E5" w:rsidP="007A73E5">
      <w:pPr>
        <w:rPr>
          <w:b/>
          <w:sz w:val="24"/>
          <w:lang w:eastAsia="ja-JP"/>
        </w:rPr>
      </w:pPr>
    </w:p>
    <w:p w14:paraId="5FE37A1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8995547"/>
      <w:r w:rsidRPr="00854C55">
        <w:rPr>
          <w:b/>
        </w:rPr>
        <w:t>Corrections required</w:t>
      </w:r>
      <w:bookmarkEnd w:id="21"/>
      <w:bookmarkEnd w:id="22"/>
      <w:bookmarkEnd w:id="23"/>
    </w:p>
    <w:p w14:paraId="34D03A0C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89955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232554" w:rsidRPr="00232554">
        <w:rPr>
          <w:rFonts w:cs="Arial"/>
          <w:b/>
          <w:bCs/>
          <w:color w:val="000000"/>
          <w:lang w:val="en-US" w:eastAsia="en-GB"/>
        </w:rPr>
        <w:t>fl_NR_GetPdcpSduList_1TB</w:t>
      </w:r>
      <w:bookmarkEnd w:id="24"/>
    </w:p>
    <w:tbl>
      <w:tblPr>
        <w:tblW w:w="97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18"/>
      </w:tblGrid>
      <w:tr w:rsidR="00FB0A08" w14:paraId="19140855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A8D7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08B7" w14:textId="77777777" w:rsidR="00FB0A08" w:rsidRPr="00B15B18" w:rsidRDefault="00D0591E" w:rsidP="002B42D8">
            <w:pPr>
              <w:pStyle w:val="CRCoverPage"/>
              <w:spacing w:after="0"/>
              <w:rPr>
                <w:b/>
                <w:noProof/>
              </w:rPr>
            </w:pPr>
            <w:r w:rsidRPr="00D0591E">
              <w:t>fl_NR_GetPdcpSduList_1TB</w:t>
            </w:r>
          </w:p>
        </w:tc>
      </w:tr>
      <w:tr w:rsidR="00FB0A08" w14:paraId="15355C67" w14:textId="77777777" w:rsidTr="00615A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730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EB1" w14:textId="77777777" w:rsidR="008641D4" w:rsidRPr="00AD4ADA" w:rsidRDefault="001C46C9" w:rsidP="001C46C9">
            <w:pPr>
              <w:pStyle w:val="CRCoverPage"/>
              <w:spacing w:after="0"/>
              <w:rPr>
                <w:noProof/>
              </w:rPr>
            </w:pPr>
            <w:r w:rsidRPr="001C46C9">
              <w:rPr>
                <w:noProof/>
              </w:rPr>
              <w:t>1.</w:t>
            </w:r>
            <w:r>
              <w:rPr>
                <w:noProof/>
              </w:rPr>
              <w:t xml:space="preserve"> TBS size in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is not implemented as per TS 38.523-1, </w:t>
            </w:r>
            <w:r w:rsidRPr="00BB5D0C">
              <w:t>Table 7.1.1.4.2.5.3.2-2</w:t>
            </w:r>
            <w:proofErr w:type="gramStart"/>
            <w:r w:rsidRPr="00BB5D0C">
              <w:t>A</w:t>
            </w:r>
            <w:r w:rsidR="001D184A">
              <w:t>(</w:t>
            </w:r>
            <w:proofErr w:type="gramEnd"/>
            <w:r w:rsidR="001D184A" w:rsidRPr="001D184A">
              <w:t xml:space="preserve">Number of uplink PDCP SDUs and PDCP SDU size used as test data for </w:t>
            </w:r>
            <w:proofErr w:type="spellStart"/>
            <w:r w:rsidR="001D184A" w:rsidRPr="001D184A">
              <w:t>RedCap</w:t>
            </w:r>
            <w:proofErr w:type="spellEnd"/>
            <w:r w:rsidR="001D184A" w:rsidRPr="001D184A">
              <w:t xml:space="preserve"> UE</w:t>
            </w:r>
            <w:r w:rsidR="001D184A">
              <w:t>)</w:t>
            </w:r>
            <w:r>
              <w:t xml:space="preserve"> requirements for a Redcap UE.</w:t>
            </w:r>
          </w:p>
        </w:tc>
      </w:tr>
      <w:tr w:rsidR="00F919B8" w14:paraId="2AEF9FF2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9590" w14:textId="77777777" w:rsidR="00F919B8" w:rsidRDefault="00F919B8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D5A" w14:textId="77777777" w:rsidR="001B6722" w:rsidRPr="001124B3" w:rsidRDefault="00A44096" w:rsidP="001B67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Updated </w:t>
            </w:r>
            <w:r w:rsidR="001C46C9">
              <w:rPr>
                <w:noProof/>
              </w:rPr>
              <w:t>f</w:t>
            </w:r>
            <w:r>
              <w:rPr>
                <w:noProof/>
              </w:rPr>
              <w:t xml:space="preserve">unction </w:t>
            </w:r>
            <w:r w:rsidR="001C46C9" w:rsidRPr="001C46C9">
              <w:rPr>
                <w:noProof/>
              </w:rPr>
              <w:t>fl_NR_GetPdcpSduList_1TB</w:t>
            </w:r>
            <w:r w:rsidR="001C46C9">
              <w:rPr>
                <w:noProof/>
              </w:rPr>
              <w:t xml:space="preserve"> </w:t>
            </w:r>
            <w:r>
              <w:rPr>
                <w:noProof/>
              </w:rPr>
              <w:t xml:space="preserve">as per TS 38.523-1, </w:t>
            </w:r>
            <w:r w:rsidRPr="00BB5D0C">
              <w:t>Table 7.1.1.4.2.5.3.2-2A</w:t>
            </w:r>
            <w:r>
              <w:t xml:space="preserve"> requirements for a Redcap UE.</w:t>
            </w:r>
          </w:p>
        </w:tc>
      </w:tr>
      <w:tr w:rsidR="00F919B8" w14:paraId="6131ADAE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D01E" w14:textId="77777777" w:rsidR="00F919B8" w:rsidRDefault="00615AE8" w:rsidP="00F919B8">
            <w:pPr>
              <w:spacing w:before="40" w:after="40"/>
              <w:rPr>
                <w:rFonts w:ascii="Arial" w:hAnsi="Arial"/>
                <w:b/>
              </w:rPr>
            </w:pPr>
            <w:r w:rsidRPr="00615AE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FA80" w14:textId="77777777" w:rsidR="00F919B8" w:rsidRPr="00CC39F9" w:rsidRDefault="00D0591E" w:rsidP="00F919B8">
            <w:pPr>
              <w:spacing w:after="0"/>
              <w:rPr>
                <w:rFonts w:ascii="Arial" w:hAnsi="Arial" w:cs="Arial"/>
                <w:lang w:eastAsia="en-GB"/>
              </w:rPr>
            </w:pPr>
            <w:r w:rsidRPr="00D0591E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D0591E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D0591E">
              <w:rPr>
                <w:rFonts w:ascii="Arial" w:hAnsi="Arial" w:cs="Arial"/>
                <w:lang w:eastAsia="en-GB"/>
              </w:rPr>
              <w:t>\7_1_1\</w:t>
            </w:r>
            <w:proofErr w:type="spellStart"/>
            <w:r w:rsidRPr="00D0591E"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919B8" w14:paraId="0AC4BE74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DA5B" w14:textId="77777777" w:rsidR="00F919B8" w:rsidRPr="00FC0FB8" w:rsidRDefault="00F919B8" w:rsidP="00F919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C0FB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AF59" w14:textId="38F8CCFE" w:rsidR="00F919B8" w:rsidRPr="00FC0FB8" w:rsidRDefault="00FC0FB8" w:rsidP="00F919B8">
            <w:pPr>
              <w:rPr>
                <w:rFonts w:ascii="Arial" w:hAnsi="Arial"/>
                <w:highlight w:val="cyan"/>
                <w:lang w:eastAsia="zh-CN"/>
              </w:rPr>
            </w:pPr>
            <w:r w:rsidRPr="00FC0FB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8CB28C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64E9374F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1FBAEA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5298A50" w14:textId="77777777" w:rsidTr="00D300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96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function fl_NR_GetPdcpSduList_1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TB(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</w:p>
          <w:p w14:paraId="57967DA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{//@sic R5-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227169  sic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35E8DD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D7335D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7E615D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00E06F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D17347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12128) {</w:t>
            </w:r>
          </w:p>
          <w:p w14:paraId="3E45C9B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16589E7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- 128)/8;</w:t>
            </w:r>
          </w:p>
          <w:p w14:paraId="60C50AE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2405CE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24200) {</w:t>
            </w:r>
          </w:p>
          <w:p w14:paraId="7A38854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2;</w:t>
            </w:r>
          </w:p>
          <w:p w14:paraId="655D9E3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- 200)/16;</w:t>
            </w:r>
          </w:p>
          <w:p w14:paraId="538C191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AAA6F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36272) {</w:t>
            </w:r>
          </w:p>
          <w:p w14:paraId="6DD56E3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3;</w:t>
            </w:r>
          </w:p>
          <w:p w14:paraId="2FF1E4D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- 272)/24;</w:t>
            </w:r>
          </w:p>
          <w:p w14:paraId="6DE4A9B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84F2E9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48344) {</w:t>
            </w:r>
          </w:p>
          <w:p w14:paraId="10BA31F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14:paraId="521AA61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- 344)/32; //@sic R5s190927 sic@</w:t>
            </w:r>
          </w:p>
          <w:p w14:paraId="6363B63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53779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60416) {</w:t>
            </w:r>
          </w:p>
          <w:p w14:paraId="341E9FA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5;</w:t>
            </w:r>
          </w:p>
          <w:p w14:paraId="15DEFF4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- 416)/40;</w:t>
            </w:r>
          </w:p>
          <w:p w14:paraId="26F3B66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EA8AFE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72488) {</w:t>
            </w:r>
          </w:p>
          <w:p w14:paraId="58713D1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6;</w:t>
            </w:r>
          </w:p>
          <w:p w14:paraId="0B422F5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- 488)/48;</w:t>
            </w:r>
          </w:p>
          <w:p w14:paraId="051E0F9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D48F38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84560) {</w:t>
            </w:r>
          </w:p>
          <w:p w14:paraId="22B3CD4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7;</w:t>
            </w:r>
          </w:p>
          <w:p w14:paraId="66D5DB1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- 560)/56;</w:t>
            </w:r>
          </w:p>
          <w:p w14:paraId="35435FE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C299C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96632) {</w:t>
            </w:r>
          </w:p>
          <w:p w14:paraId="68931D7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8;</w:t>
            </w:r>
          </w:p>
          <w:p w14:paraId="6EDF6AA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- 632)/64;</w:t>
            </w:r>
          </w:p>
          <w:p w14:paraId="0C0C4B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EA675C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108704) {</w:t>
            </w:r>
          </w:p>
          <w:p w14:paraId="6300216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9;</w:t>
            </w:r>
          </w:p>
          <w:p w14:paraId="170EB11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- 704)/72;</w:t>
            </w:r>
          </w:p>
          <w:p w14:paraId="29AD2B3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736048C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120776) {</w:t>
            </w:r>
          </w:p>
          <w:p w14:paraId="4FD4EC0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10;</w:t>
            </w:r>
          </w:p>
          <w:p w14:paraId="366FE4E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- 776)/80;</w:t>
            </w:r>
          </w:p>
          <w:p w14:paraId="7DADE86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3BAB4B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132848) {</w:t>
            </w:r>
          </w:p>
          <w:p w14:paraId="7CB42BA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11;</w:t>
            </w:r>
          </w:p>
          <w:p w14:paraId="26FB3E3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- 848)/88;</w:t>
            </w:r>
          </w:p>
          <w:p w14:paraId="0F8FC08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8DA5D2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144920) {</w:t>
            </w:r>
          </w:p>
          <w:p w14:paraId="0C35688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12;</w:t>
            </w:r>
          </w:p>
          <w:p w14:paraId="77F7F36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- 920)/96;</w:t>
            </w:r>
          </w:p>
          <w:p w14:paraId="7E42D4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4EC557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156992) {</w:t>
            </w:r>
          </w:p>
          <w:p w14:paraId="599848F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13;</w:t>
            </w:r>
          </w:p>
          <w:p w14:paraId="4235150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- 992)/104; //@sic R5-190676 R5s210884 sic@</w:t>
            </w:r>
          </w:p>
          <w:p w14:paraId="0974CF2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13C506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169064) {</w:t>
            </w:r>
          </w:p>
          <w:p w14:paraId="61E4761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14;</w:t>
            </w:r>
          </w:p>
          <w:p w14:paraId="149292C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- 1064)/112;</w:t>
            </w:r>
          </w:p>
          <w:p w14:paraId="5615373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6F3A31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181136) {</w:t>
            </w:r>
          </w:p>
          <w:p w14:paraId="4BC4F4C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15;</w:t>
            </w:r>
          </w:p>
          <w:p w14:paraId="5DEFA2C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- 1136)/120;</w:t>
            </w:r>
          </w:p>
          <w:p w14:paraId="4D448B6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9A3CEF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193208) {</w:t>
            </w:r>
          </w:p>
          <w:p w14:paraId="7C47EBE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16;</w:t>
            </w:r>
          </w:p>
          <w:p w14:paraId="6E32587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- 1208)/128;</w:t>
            </w:r>
          </w:p>
          <w:p w14:paraId="1C78627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16525B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205280) {</w:t>
            </w:r>
          </w:p>
          <w:p w14:paraId="3066000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17;</w:t>
            </w:r>
          </w:p>
          <w:p w14:paraId="541BFF1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- 1280)/136;</w:t>
            </w:r>
          </w:p>
          <w:p w14:paraId="5116A49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CB549B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217352) {</w:t>
            </w:r>
          </w:p>
          <w:p w14:paraId="01DAAE6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18;</w:t>
            </w:r>
          </w:p>
          <w:p w14:paraId="3D6272A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- 1352)/144;</w:t>
            </w:r>
          </w:p>
          <w:p w14:paraId="04D4349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BF2C59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229424) {</w:t>
            </w:r>
          </w:p>
          <w:p w14:paraId="0B9252C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19;</w:t>
            </w:r>
          </w:p>
          <w:p w14:paraId="077E3C8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- 1424)/152;</w:t>
            </w:r>
          </w:p>
          <w:p w14:paraId="10E44B7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3051A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55B92E5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20;</w:t>
            </w:r>
          </w:p>
          <w:p w14:paraId="3C337BB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- 1496)/160;</w:t>
            </w:r>
          </w:p>
          <w:p w14:paraId="1E1D4F6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7CFAC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//Redcap UE</w:t>
            </w:r>
          </w:p>
          <w:p w14:paraId="06ADEA5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903754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12112) {</w:t>
            </w:r>
          </w:p>
          <w:p w14:paraId="74B6F9A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2A95A70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)/8;</w:t>
            </w:r>
          </w:p>
          <w:p w14:paraId="4A36C74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88176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24168) {</w:t>
            </w:r>
          </w:p>
          <w:p w14:paraId="29F5D89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2;</w:t>
            </w:r>
          </w:p>
          <w:p w14:paraId="5783692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)/16;</w:t>
            </w:r>
          </w:p>
          <w:p w14:paraId="6765FBD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E7C79C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36224) {</w:t>
            </w:r>
          </w:p>
          <w:p w14:paraId="185859A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3;</w:t>
            </w:r>
          </w:p>
          <w:p w14:paraId="1074226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272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)/24;</w:t>
            </w:r>
          </w:p>
          <w:p w14:paraId="52588EE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A6E0FD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48280) {</w:t>
            </w:r>
          </w:p>
          <w:p w14:paraId="5B61F36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14:paraId="57C4C4B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344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)/32; //@sic R5s190927 sic@</w:t>
            </w:r>
          </w:p>
          <w:p w14:paraId="32BC51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847A8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60336) {</w:t>
            </w:r>
          </w:p>
          <w:p w14:paraId="5E5E6FA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5;</w:t>
            </w:r>
          </w:p>
          <w:p w14:paraId="67EF34C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416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)/40;</w:t>
            </w:r>
          </w:p>
          <w:p w14:paraId="5EC9D7C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068647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72392) {</w:t>
            </w:r>
          </w:p>
          <w:p w14:paraId="3FE3A57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6;</w:t>
            </w:r>
          </w:p>
          <w:p w14:paraId="1B4EA2F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488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)/48;</w:t>
            </w:r>
          </w:p>
          <w:p w14:paraId="32CEA77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FB298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84448) {</w:t>
            </w:r>
          </w:p>
          <w:p w14:paraId="0A748A0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7;</w:t>
            </w:r>
          </w:p>
          <w:p w14:paraId="33DF85D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560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)/56;</w:t>
            </w:r>
          </w:p>
          <w:p w14:paraId="211F0A9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EE4EE4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96504) {</w:t>
            </w:r>
          </w:p>
          <w:p w14:paraId="6F96344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8;</w:t>
            </w:r>
          </w:p>
          <w:p w14:paraId="70610FE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)/64;</w:t>
            </w:r>
          </w:p>
          <w:p w14:paraId="56AC68C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F3CCCB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108560) {</w:t>
            </w:r>
          </w:p>
          <w:p w14:paraId="4A85B52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9;</w:t>
            </w:r>
          </w:p>
          <w:p w14:paraId="0683C05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704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)/72;</w:t>
            </w:r>
          </w:p>
          <w:p w14:paraId="07765FF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34B329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120616) {</w:t>
            </w:r>
          </w:p>
          <w:p w14:paraId="56E15BE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10;</w:t>
            </w:r>
          </w:p>
          <w:p w14:paraId="1E8F362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776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)/80;</w:t>
            </w:r>
          </w:p>
          <w:p w14:paraId="771C9D4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FCB82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132672) {</w:t>
            </w:r>
          </w:p>
          <w:p w14:paraId="5D67534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11;</w:t>
            </w:r>
          </w:p>
          <w:p w14:paraId="5FF307E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848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)/88;</w:t>
            </w:r>
          </w:p>
          <w:p w14:paraId="0983612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337B3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144728) {</w:t>
            </w:r>
          </w:p>
          <w:p w14:paraId="220A1F6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12;</w:t>
            </w:r>
          </w:p>
          <w:p w14:paraId="796498D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920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)/96;</w:t>
            </w:r>
          </w:p>
          <w:p w14:paraId="2349A20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AD948C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156784) {</w:t>
            </w:r>
          </w:p>
          <w:p w14:paraId="5CCA8FA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13;</w:t>
            </w:r>
          </w:p>
          <w:p w14:paraId="61F6CA5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992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)/104; //@sic R5-190676 R5s210884 sic@</w:t>
            </w:r>
          </w:p>
          <w:p w14:paraId="53BC89E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031BC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168840) {</w:t>
            </w:r>
          </w:p>
          <w:p w14:paraId="294DE90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14;</w:t>
            </w:r>
          </w:p>
          <w:p w14:paraId="2CF27B4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)/112;</w:t>
            </w:r>
          </w:p>
          <w:p w14:paraId="6D71392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BAB450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180896) {</w:t>
            </w:r>
          </w:p>
          <w:p w14:paraId="6483AA5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15;</w:t>
            </w:r>
          </w:p>
          <w:p w14:paraId="2A2B413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1136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)/120;</w:t>
            </w:r>
          </w:p>
          <w:p w14:paraId="5871EB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59901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192952) {</w:t>
            </w:r>
          </w:p>
          <w:p w14:paraId="77F8DC6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16;</w:t>
            </w:r>
          </w:p>
          <w:p w14:paraId="212B46E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1208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)/128;</w:t>
            </w:r>
          </w:p>
          <w:p w14:paraId="144C323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2E113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205008) {</w:t>
            </w:r>
          </w:p>
          <w:p w14:paraId="645814A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17;</w:t>
            </w:r>
          </w:p>
          <w:p w14:paraId="221DD7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1280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)/136;</w:t>
            </w:r>
          </w:p>
          <w:p w14:paraId="6DD60C7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A8B62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217064) {</w:t>
            </w:r>
          </w:p>
          <w:p w14:paraId="2E61B5E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18;</w:t>
            </w:r>
          </w:p>
          <w:p w14:paraId="758BA1A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1352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)/144;</w:t>
            </w:r>
          </w:p>
          <w:p w14:paraId="08C4610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0CA09C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229120) {</w:t>
            </w:r>
          </w:p>
          <w:p w14:paraId="11E6DE4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19;</w:t>
            </w:r>
          </w:p>
          <w:p w14:paraId="60EA3DB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1424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)/152;</w:t>
            </w:r>
          </w:p>
          <w:p w14:paraId="154E228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18F130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18D9845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20;</w:t>
            </w:r>
          </w:p>
          <w:p w14:paraId="6BB6585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1496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)/160;</w:t>
            </w:r>
          </w:p>
          <w:p w14:paraId="4D68DD6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4B0358F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78E8A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8312B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7280A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29BD5B2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f_NR_Build_N_PDCP_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5EEFFC" w14:textId="77777777" w:rsidR="008641D4" w:rsidRPr="00455951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5ABEAE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F5EFFC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6"/>
      </w:tblGrid>
      <w:tr w:rsidR="00FB0A08" w:rsidRPr="00CD057D" w14:paraId="69DD14DF" w14:textId="77777777" w:rsidTr="00D300F3">
        <w:tc>
          <w:tcPr>
            <w:tcW w:w="1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2BB0" w14:textId="77777777" w:rsidR="00D300F3" w:rsidRPr="00D300F3" w:rsidRDefault="0076382D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fl_NR_GetPdcpSduList_1</w:t>
            </w:r>
            <w:proofErr w:type="gramStart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>TB(</w:t>
            </w:r>
            <w:proofErr w:type="gramEnd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</w:p>
          <w:p w14:paraId="2EA3FA5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{//@sic R5-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227169  sic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3C7E21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639DB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493B4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61758FA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615B6B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12128) {</w:t>
            </w:r>
          </w:p>
          <w:p w14:paraId="3A0E6BC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5649BC9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- 128)/8;</w:t>
            </w:r>
          </w:p>
          <w:p w14:paraId="65D493A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731E46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24200) {</w:t>
            </w:r>
          </w:p>
          <w:p w14:paraId="4014491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2;</w:t>
            </w:r>
          </w:p>
          <w:p w14:paraId="6544D2F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- 200)/16;</w:t>
            </w:r>
          </w:p>
          <w:p w14:paraId="1C5F39B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C36A48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36272) {</w:t>
            </w:r>
          </w:p>
          <w:p w14:paraId="2751E67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3;</w:t>
            </w:r>
          </w:p>
          <w:p w14:paraId="0C02676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- 272)/24;</w:t>
            </w:r>
          </w:p>
          <w:p w14:paraId="53449E0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A7019D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48344) {</w:t>
            </w:r>
          </w:p>
          <w:p w14:paraId="099BFAA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14:paraId="3FEC100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- 344)/32; //@sic R5s190927 sic@</w:t>
            </w:r>
          </w:p>
          <w:p w14:paraId="5E2F558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8EFE67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60416) {</w:t>
            </w:r>
          </w:p>
          <w:p w14:paraId="066A453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5;</w:t>
            </w:r>
          </w:p>
          <w:p w14:paraId="35ED455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- 416)/40;</w:t>
            </w:r>
          </w:p>
          <w:p w14:paraId="6A89DA9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593D7B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72488) {</w:t>
            </w:r>
          </w:p>
          <w:p w14:paraId="53C6F01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6;</w:t>
            </w:r>
          </w:p>
          <w:p w14:paraId="11F5FBE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- 488)/48;</w:t>
            </w:r>
          </w:p>
          <w:p w14:paraId="24CC7F7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442CFD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84560) {</w:t>
            </w:r>
          </w:p>
          <w:p w14:paraId="222B921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7;</w:t>
            </w:r>
          </w:p>
          <w:p w14:paraId="7C905E4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- 560)/56;</w:t>
            </w:r>
          </w:p>
          <w:p w14:paraId="497DFFD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01CDD07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96632) {</w:t>
            </w:r>
          </w:p>
          <w:p w14:paraId="4FC390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8;</w:t>
            </w:r>
          </w:p>
          <w:p w14:paraId="1C807B2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- 632)/64;</w:t>
            </w:r>
          </w:p>
          <w:p w14:paraId="08016A9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634A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108704) {</w:t>
            </w:r>
          </w:p>
          <w:p w14:paraId="313B237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9;</w:t>
            </w:r>
          </w:p>
          <w:p w14:paraId="44CBCA9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- 704)/72;</w:t>
            </w:r>
          </w:p>
          <w:p w14:paraId="5927FE9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E5DAFE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120776) {</w:t>
            </w:r>
          </w:p>
          <w:p w14:paraId="1B3135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10;</w:t>
            </w:r>
          </w:p>
          <w:p w14:paraId="49D336C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- 776)/80;</w:t>
            </w:r>
          </w:p>
          <w:p w14:paraId="46EA3CA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326896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132848) {</w:t>
            </w:r>
          </w:p>
          <w:p w14:paraId="1871CBA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11;</w:t>
            </w:r>
          </w:p>
          <w:p w14:paraId="609E5E9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- 848)/88;</w:t>
            </w:r>
          </w:p>
          <w:p w14:paraId="36A0BFE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FEE8EA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144920) {</w:t>
            </w:r>
          </w:p>
          <w:p w14:paraId="0DE2998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12;</w:t>
            </w:r>
          </w:p>
          <w:p w14:paraId="4929484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- 920)/96;</w:t>
            </w:r>
          </w:p>
          <w:p w14:paraId="4FC6C36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42362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156992) {</w:t>
            </w:r>
          </w:p>
          <w:p w14:paraId="622569A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13;</w:t>
            </w:r>
          </w:p>
          <w:p w14:paraId="5053684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- 992)/104; //@sic R5-190676 R5s210884 sic@</w:t>
            </w:r>
          </w:p>
          <w:p w14:paraId="2AD3B37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69805D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169064) {</w:t>
            </w:r>
          </w:p>
          <w:p w14:paraId="6124D26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14;</w:t>
            </w:r>
          </w:p>
          <w:p w14:paraId="5CA7EC2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- 1064)/112;</w:t>
            </w:r>
          </w:p>
          <w:p w14:paraId="311BFD0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9C77D8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181136) {</w:t>
            </w:r>
          </w:p>
          <w:p w14:paraId="152707B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15;</w:t>
            </w:r>
          </w:p>
          <w:p w14:paraId="156004B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- 1136)/120;</w:t>
            </w:r>
          </w:p>
          <w:p w14:paraId="1FA1EFB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77314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193208) {</w:t>
            </w:r>
          </w:p>
          <w:p w14:paraId="51A94D4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16;</w:t>
            </w:r>
          </w:p>
          <w:p w14:paraId="67074FC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- 1208)/128;</w:t>
            </w:r>
          </w:p>
          <w:p w14:paraId="1E8C3FB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57603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205280) {</w:t>
            </w:r>
          </w:p>
          <w:p w14:paraId="1B66086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17;</w:t>
            </w:r>
          </w:p>
          <w:p w14:paraId="345C624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- 1280)/136;</w:t>
            </w:r>
          </w:p>
          <w:p w14:paraId="573427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6E97DB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217352) {</w:t>
            </w:r>
          </w:p>
          <w:p w14:paraId="468771D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18;</w:t>
            </w:r>
          </w:p>
          <w:p w14:paraId="5527726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- 1352)/144;</w:t>
            </w:r>
          </w:p>
          <w:p w14:paraId="655D2B8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5B4D1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229424) {</w:t>
            </w:r>
          </w:p>
          <w:p w14:paraId="43A8E83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19;</w:t>
            </w:r>
          </w:p>
          <w:p w14:paraId="41E1215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- 1424)/152;</w:t>
            </w:r>
          </w:p>
          <w:p w14:paraId="74C878D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9CFD9F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45E8E1A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20;</w:t>
            </w:r>
          </w:p>
          <w:p w14:paraId="1226454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- 1496)/160;</w:t>
            </w:r>
          </w:p>
          <w:p w14:paraId="613C545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27C532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//Redcap UE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Table 7.1.1.4.2.5.3.2-2A:   //WA#WI=1066074</w:t>
            </w:r>
          </w:p>
          <w:p w14:paraId="568E552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D64D7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12112) {</w:t>
            </w:r>
          </w:p>
          <w:p w14:paraId="109969E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687FA3C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)/8; //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Table 7.1.1.4.2.5.3.2-2A:   //WA#WI=1066074</w:t>
            </w:r>
          </w:p>
          <w:p w14:paraId="03BA9DE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48588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24168) {</w:t>
            </w:r>
          </w:p>
          <w:p w14:paraId="5778C99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2;</w:t>
            </w:r>
          </w:p>
          <w:p w14:paraId="4FDABFE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168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)/16; </w:t>
            </w:r>
          </w:p>
          <w:p w14:paraId="1601128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2FB5E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36224) {</w:t>
            </w:r>
          </w:p>
          <w:p w14:paraId="3B6347D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3;</w:t>
            </w:r>
          </w:p>
          <w:p w14:paraId="6AC8283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224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)/24;</w:t>
            </w:r>
          </w:p>
          <w:p w14:paraId="1BBCDF9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DB651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48280) {</w:t>
            </w:r>
          </w:p>
          <w:p w14:paraId="76C157F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14:paraId="7258F5F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280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)/32; //@sic R5s190927 sic@</w:t>
            </w:r>
          </w:p>
          <w:p w14:paraId="59E2324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B04E6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60336) {</w:t>
            </w:r>
          </w:p>
          <w:p w14:paraId="67BD63A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5;</w:t>
            </w:r>
          </w:p>
          <w:p w14:paraId="67A485A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336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)/40;</w:t>
            </w:r>
          </w:p>
          <w:p w14:paraId="2DA9752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8FF0B5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72392) {</w:t>
            </w:r>
          </w:p>
          <w:p w14:paraId="4B62E3B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6;</w:t>
            </w:r>
          </w:p>
          <w:p w14:paraId="2BC6DEE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392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)/48; </w:t>
            </w:r>
          </w:p>
          <w:p w14:paraId="07618A8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0C0B4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84448) {</w:t>
            </w:r>
          </w:p>
          <w:p w14:paraId="1D19590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7;</w:t>
            </w:r>
          </w:p>
          <w:p w14:paraId="7079C1F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448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)/56;</w:t>
            </w:r>
          </w:p>
          <w:p w14:paraId="0A12880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F86A9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96504) {</w:t>
            </w:r>
          </w:p>
          <w:p w14:paraId="6C1E606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8;</w:t>
            </w:r>
          </w:p>
          <w:p w14:paraId="6465FE3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)/64;</w:t>
            </w:r>
          </w:p>
          <w:p w14:paraId="37D5EB2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4AC18D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108560) {</w:t>
            </w:r>
          </w:p>
          <w:p w14:paraId="7941640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9;</w:t>
            </w:r>
          </w:p>
          <w:p w14:paraId="5CA7CA7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560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)/72;</w:t>
            </w:r>
          </w:p>
          <w:p w14:paraId="2C0F3AB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F4CE94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120616) {</w:t>
            </w:r>
          </w:p>
          <w:p w14:paraId="249F393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10;</w:t>
            </w:r>
          </w:p>
          <w:p w14:paraId="0B62D1B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616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)/80;</w:t>
            </w:r>
          </w:p>
          <w:p w14:paraId="69133D8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2D4AA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132672) {</w:t>
            </w:r>
          </w:p>
          <w:p w14:paraId="3E95A8E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11;</w:t>
            </w:r>
          </w:p>
          <w:p w14:paraId="0E7CB32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672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)/88;</w:t>
            </w:r>
          </w:p>
          <w:p w14:paraId="60F0C85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4272C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144728) {</w:t>
            </w:r>
          </w:p>
          <w:p w14:paraId="603AB0A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12;</w:t>
            </w:r>
          </w:p>
          <w:p w14:paraId="46971D5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728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)/96;</w:t>
            </w:r>
          </w:p>
          <w:p w14:paraId="2E4DF21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4E3C5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156784) {</w:t>
            </w:r>
          </w:p>
          <w:p w14:paraId="776EC95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13;</w:t>
            </w:r>
          </w:p>
          <w:p w14:paraId="702E53A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784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)/104; //@sic R5-190676 R5s210884 sic@</w:t>
            </w:r>
          </w:p>
          <w:p w14:paraId="3C4B700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149D7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168840) {</w:t>
            </w:r>
          </w:p>
          <w:p w14:paraId="72E9ECE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14;</w:t>
            </w:r>
          </w:p>
          <w:p w14:paraId="1331E10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840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)/112;</w:t>
            </w:r>
          </w:p>
          <w:p w14:paraId="7B92F9F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08DA2C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180896) {</w:t>
            </w:r>
          </w:p>
          <w:p w14:paraId="64AA589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15;</w:t>
            </w:r>
          </w:p>
          <w:p w14:paraId="7614E6A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896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)/120;</w:t>
            </w:r>
          </w:p>
          <w:p w14:paraId="1AE17A0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713EF0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192952) {</w:t>
            </w:r>
          </w:p>
          <w:p w14:paraId="32C6DDF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16;</w:t>
            </w:r>
          </w:p>
          <w:p w14:paraId="123E9D4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952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)/128;</w:t>
            </w:r>
          </w:p>
          <w:p w14:paraId="0723B3D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B7D25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205008) {</w:t>
            </w:r>
          </w:p>
          <w:p w14:paraId="4A0C4DA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17;</w:t>
            </w:r>
          </w:p>
          <w:p w14:paraId="550B226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1008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)/136;</w:t>
            </w:r>
          </w:p>
          <w:p w14:paraId="2732DDF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7A612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217064) {</w:t>
            </w:r>
          </w:p>
          <w:p w14:paraId="22EE5B9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18;</w:t>
            </w:r>
          </w:p>
          <w:p w14:paraId="2D3C160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)/144;</w:t>
            </w:r>
          </w:p>
          <w:p w14:paraId="75250B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29246C7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229120) {</w:t>
            </w:r>
          </w:p>
          <w:p w14:paraId="7561431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19;</w:t>
            </w:r>
          </w:p>
          <w:p w14:paraId="2F57452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1120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)/152;</w:t>
            </w:r>
          </w:p>
          <w:p w14:paraId="4205092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3C7C5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697B4D1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20;</w:t>
            </w:r>
          </w:p>
          <w:p w14:paraId="3A49D86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1176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)/160;</w:t>
            </w:r>
          </w:p>
          <w:p w14:paraId="3E00C2B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E3A964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A444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D20A9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ED4B7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E7459A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f_NR_Build_N_PDCP_</w:t>
            </w:r>
            <w:proofErr w:type="gram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9FA5E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7AC95D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2FE1E4D" w14:textId="77777777" w:rsidR="00FB0A08" w:rsidRPr="006D35E4" w:rsidRDefault="00FB0A08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176AD9B" w14:textId="77777777" w:rsidR="00302E95" w:rsidRPr="00E1590B" w:rsidRDefault="00302E95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0EEEC67" w14:textId="77777777" w:rsidR="00E1590B" w:rsidRPr="00E1590B" w:rsidRDefault="00E1590B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1590B" w:rsidRPr="00E1590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03042" w14:textId="77777777" w:rsidR="00496213" w:rsidRDefault="00496213">
      <w:r>
        <w:separator/>
      </w:r>
    </w:p>
  </w:endnote>
  <w:endnote w:type="continuationSeparator" w:id="0">
    <w:p w14:paraId="3BC1C428" w14:textId="77777777" w:rsidR="00496213" w:rsidRDefault="0049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257D" w14:textId="77777777" w:rsidR="00A15CBF" w:rsidRDefault="00A15C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08D7" w14:textId="77777777" w:rsidR="00A15CBF" w:rsidRDefault="00A15C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4642" w14:textId="77777777" w:rsidR="00A15CBF" w:rsidRDefault="00A15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ED7AE" w14:textId="77777777" w:rsidR="00496213" w:rsidRDefault="00496213">
      <w:r>
        <w:separator/>
      </w:r>
    </w:p>
  </w:footnote>
  <w:footnote w:type="continuationSeparator" w:id="0">
    <w:p w14:paraId="6388A833" w14:textId="77777777" w:rsidR="00496213" w:rsidRDefault="00496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F394A" w14:textId="77777777" w:rsidR="00723433" w:rsidRDefault="007234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6654D3D" wp14:editId="7750DE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ACD8C12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E3885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4801671" wp14:editId="70E9E1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CD83377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6CA9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73BD0D" wp14:editId="0E2883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214F38A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08BB5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343CF30" wp14:editId="1B7046D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9775EC8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8B271" w14:textId="77777777" w:rsidR="00723433" w:rsidRDefault="00723433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59ACB9" wp14:editId="3444052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5973635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9423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86A21A" wp14:editId="38059F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646A731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CCB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D6B37"/>
    <w:multiLevelType w:val="hybridMultilevel"/>
    <w:tmpl w:val="5BD458EC"/>
    <w:lvl w:ilvl="0" w:tplc="60D4F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F70A5"/>
    <w:multiLevelType w:val="hybridMultilevel"/>
    <w:tmpl w:val="9230B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883E25"/>
    <w:multiLevelType w:val="hybridMultilevel"/>
    <w:tmpl w:val="B1F45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C1208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64D2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F50E3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C1977"/>
    <w:multiLevelType w:val="hybridMultilevel"/>
    <w:tmpl w:val="4F6650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D4CC2"/>
    <w:multiLevelType w:val="hybridMultilevel"/>
    <w:tmpl w:val="8828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050CA"/>
    <w:multiLevelType w:val="hybridMultilevel"/>
    <w:tmpl w:val="EB64E8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9A3199"/>
    <w:multiLevelType w:val="hybridMultilevel"/>
    <w:tmpl w:val="C99E2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76251"/>
    <w:multiLevelType w:val="hybridMultilevel"/>
    <w:tmpl w:val="669E2B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321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610065">
    <w:abstractNumId w:val="9"/>
  </w:num>
  <w:num w:numId="3" w16cid:durableId="1111121978">
    <w:abstractNumId w:val="3"/>
  </w:num>
  <w:num w:numId="4" w16cid:durableId="1977177509">
    <w:abstractNumId w:val="24"/>
  </w:num>
  <w:num w:numId="5" w16cid:durableId="54741805">
    <w:abstractNumId w:val="17"/>
  </w:num>
  <w:num w:numId="6" w16cid:durableId="1814373900">
    <w:abstractNumId w:val="22"/>
  </w:num>
  <w:num w:numId="7" w16cid:durableId="1627272316">
    <w:abstractNumId w:val="5"/>
  </w:num>
  <w:num w:numId="8" w16cid:durableId="1691251310">
    <w:abstractNumId w:val="23"/>
  </w:num>
  <w:num w:numId="9" w16cid:durableId="1861818821">
    <w:abstractNumId w:val="8"/>
  </w:num>
  <w:num w:numId="10" w16cid:durableId="1180125641">
    <w:abstractNumId w:val="12"/>
  </w:num>
  <w:num w:numId="11" w16cid:durableId="1425344907">
    <w:abstractNumId w:val="0"/>
  </w:num>
  <w:num w:numId="12" w16cid:durableId="300428035">
    <w:abstractNumId w:val="4"/>
  </w:num>
  <w:num w:numId="13" w16cid:durableId="700401665">
    <w:abstractNumId w:val="25"/>
  </w:num>
  <w:num w:numId="14" w16cid:durableId="491723602">
    <w:abstractNumId w:val="1"/>
  </w:num>
  <w:num w:numId="15" w16cid:durableId="1272280208">
    <w:abstractNumId w:val="16"/>
  </w:num>
  <w:num w:numId="16" w16cid:durableId="147672720">
    <w:abstractNumId w:val="11"/>
  </w:num>
  <w:num w:numId="17" w16cid:durableId="967666455">
    <w:abstractNumId w:val="2"/>
  </w:num>
  <w:num w:numId="18" w16cid:durableId="431169068">
    <w:abstractNumId w:val="14"/>
  </w:num>
  <w:num w:numId="19" w16cid:durableId="1291743913">
    <w:abstractNumId w:val="15"/>
  </w:num>
  <w:num w:numId="20" w16cid:durableId="1518077525">
    <w:abstractNumId w:val="13"/>
  </w:num>
  <w:num w:numId="21" w16cid:durableId="1982029240">
    <w:abstractNumId w:val="18"/>
  </w:num>
  <w:num w:numId="22" w16cid:durableId="451482494">
    <w:abstractNumId w:val="21"/>
  </w:num>
  <w:num w:numId="23" w16cid:durableId="1604992609">
    <w:abstractNumId w:val="19"/>
  </w:num>
  <w:num w:numId="24" w16cid:durableId="328362778">
    <w:abstractNumId w:val="6"/>
  </w:num>
  <w:num w:numId="25" w16cid:durableId="907767994">
    <w:abstractNumId w:val="20"/>
  </w:num>
  <w:num w:numId="26" w16cid:durableId="1547451782">
    <w:abstractNumId w:val="7"/>
  </w:num>
  <w:num w:numId="27" w16cid:durableId="484317552">
    <w:abstractNumId w:val="10"/>
  </w:num>
  <w:num w:numId="28" w16cid:durableId="16112069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1D6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3CE6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722"/>
    <w:rsid w:val="001B71FC"/>
    <w:rsid w:val="001B7A65"/>
    <w:rsid w:val="001C249D"/>
    <w:rsid w:val="001C31F3"/>
    <w:rsid w:val="001C4405"/>
    <w:rsid w:val="001C44F3"/>
    <w:rsid w:val="001C46C9"/>
    <w:rsid w:val="001C5C2A"/>
    <w:rsid w:val="001C6BC1"/>
    <w:rsid w:val="001C76B8"/>
    <w:rsid w:val="001D11AF"/>
    <w:rsid w:val="001D1407"/>
    <w:rsid w:val="001D184A"/>
    <w:rsid w:val="001D22EC"/>
    <w:rsid w:val="001D29C1"/>
    <w:rsid w:val="001D3C40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554"/>
    <w:rsid w:val="00232611"/>
    <w:rsid w:val="00232B70"/>
    <w:rsid w:val="002339FF"/>
    <w:rsid w:val="00233AFC"/>
    <w:rsid w:val="0023444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182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9EA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E95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4B8B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2E7A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3D6"/>
    <w:rsid w:val="003C4639"/>
    <w:rsid w:val="003C4641"/>
    <w:rsid w:val="003C4691"/>
    <w:rsid w:val="003C4FCA"/>
    <w:rsid w:val="003C526F"/>
    <w:rsid w:val="003C53FB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103"/>
    <w:rsid w:val="003E3232"/>
    <w:rsid w:val="003E33B8"/>
    <w:rsid w:val="003E481B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865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F6D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13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E6686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52B6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5AE8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407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70B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3433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0D34"/>
    <w:rsid w:val="007511D6"/>
    <w:rsid w:val="0075249E"/>
    <w:rsid w:val="007528D9"/>
    <w:rsid w:val="00753F2F"/>
    <w:rsid w:val="00755B36"/>
    <w:rsid w:val="00755C92"/>
    <w:rsid w:val="00755FD5"/>
    <w:rsid w:val="007567E2"/>
    <w:rsid w:val="007603AD"/>
    <w:rsid w:val="0076081A"/>
    <w:rsid w:val="00761BCF"/>
    <w:rsid w:val="00762213"/>
    <w:rsid w:val="00762AEB"/>
    <w:rsid w:val="00763406"/>
    <w:rsid w:val="0076382D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06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1D4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4718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11A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37A"/>
    <w:rsid w:val="009273EA"/>
    <w:rsid w:val="00927787"/>
    <w:rsid w:val="0093020E"/>
    <w:rsid w:val="009314F9"/>
    <w:rsid w:val="00932748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67EBF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5CBF"/>
    <w:rsid w:val="00A1776F"/>
    <w:rsid w:val="00A179A0"/>
    <w:rsid w:val="00A21DF1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096"/>
    <w:rsid w:val="00A44185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B5C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BD0"/>
    <w:rsid w:val="00B13880"/>
    <w:rsid w:val="00B13A4F"/>
    <w:rsid w:val="00B14250"/>
    <w:rsid w:val="00B14E1C"/>
    <w:rsid w:val="00B15B18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3B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0C3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D45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D7DFB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3EED"/>
    <w:rsid w:val="00BF46A2"/>
    <w:rsid w:val="00BF49B4"/>
    <w:rsid w:val="00BF4CF9"/>
    <w:rsid w:val="00BF4F0A"/>
    <w:rsid w:val="00BF53F2"/>
    <w:rsid w:val="00BF56BF"/>
    <w:rsid w:val="00BF60DF"/>
    <w:rsid w:val="00BF648C"/>
    <w:rsid w:val="00BF65D3"/>
    <w:rsid w:val="00BF760B"/>
    <w:rsid w:val="00C0088C"/>
    <w:rsid w:val="00C01A4C"/>
    <w:rsid w:val="00C01E7A"/>
    <w:rsid w:val="00C02292"/>
    <w:rsid w:val="00C053B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91E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00F3"/>
    <w:rsid w:val="00D3151A"/>
    <w:rsid w:val="00D32B66"/>
    <w:rsid w:val="00D32DA0"/>
    <w:rsid w:val="00D336CA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0C28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DF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A710F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5F29"/>
    <w:rsid w:val="00DC7140"/>
    <w:rsid w:val="00DC72C8"/>
    <w:rsid w:val="00DC7607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067D"/>
    <w:rsid w:val="00DE1526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11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590B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365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A2F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3D9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7FB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03F"/>
    <w:rsid w:val="00F90D12"/>
    <w:rsid w:val="00F919B8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76C6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0FB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A8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5C96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FCF35-25BC-4DAC-A981-F0075846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2113</Words>
  <Characters>12050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2023-03-14T06:47:00Z</dcterms:created>
  <dcterms:modified xsi:type="dcterms:W3CDTF">2023-03-14T06:47:00Z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