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EC839" w14:textId="71CDE33E" w:rsidR="00767585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</w:t>
        </w:r>
        <w:r w:rsidR="00FC35CB">
          <w:rPr>
            <w:rFonts w:hint="eastAsia"/>
            <w:b/>
            <w:i/>
            <w:noProof/>
            <w:sz w:val="28"/>
            <w:lang w:eastAsia="zh-CN"/>
          </w:rPr>
          <w:t>0217</w:t>
        </w:r>
      </w:fldSimple>
    </w:p>
    <w:p w14:paraId="16F41C22" w14:textId="77777777" w:rsidR="00767585" w:rsidRDefault="00000000" w:rsidP="007675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7585" w:rsidRPr="00BA51D9">
          <w:rPr>
            <w:b/>
            <w:noProof/>
            <w:sz w:val="24"/>
          </w:rPr>
          <w:t>Online</w:t>
        </w:r>
      </w:fldSimple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fldSimple w:instr=" DOCPROPERTY  StartDate  \* MERGEFORMAT ">
        <w:r w:rsidR="00767585" w:rsidRPr="00BA51D9">
          <w:rPr>
            <w:b/>
            <w:noProof/>
            <w:sz w:val="24"/>
          </w:rPr>
          <w:t>9th Dec 2022</w:t>
        </w:r>
      </w:fldSimple>
      <w:r w:rsidR="00767585">
        <w:rPr>
          <w:b/>
          <w:noProof/>
          <w:sz w:val="24"/>
        </w:rPr>
        <w:t xml:space="preserve"> - </w:t>
      </w:r>
      <w:fldSimple w:instr=" DOCPROPERTY  EndDate  \* MERGEFORMAT ">
        <w:r w:rsidR="0076758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000000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58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39D841A6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5989">
              <w:rPr>
                <w:rFonts w:hint="eastAsia"/>
                <w:b/>
                <w:noProof/>
                <w:sz w:val="28"/>
              </w:rPr>
              <w:t>2992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2793D8AC" w:rsidR="00767585" w:rsidRPr="00410371" w:rsidRDefault="00767585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3059A414" w:rsidR="00767585" w:rsidRPr="00410371" w:rsidRDefault="00000000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585" w:rsidRPr="00410371">
                <w:rPr>
                  <w:b/>
                  <w:noProof/>
                  <w:sz w:val="28"/>
                </w:rPr>
                <w:t>17.</w:t>
              </w:r>
              <w:r w:rsidR="00606315">
                <w:rPr>
                  <w:b/>
                  <w:noProof/>
                  <w:sz w:val="28"/>
                </w:rPr>
                <w:t>5</w:t>
              </w:r>
              <w:r w:rsidR="0076758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0867046C" w:rsidR="00767585" w:rsidRDefault="00000000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7585">
                <w:t>Addi</w:t>
              </w:r>
              <w:r w:rsidR="00696D50">
                <w:t xml:space="preserve">tion of NR5GC test case </w:t>
              </w:r>
              <w:r w:rsidR="00696D50">
                <w:rPr>
                  <w:rFonts w:hint="eastAsia"/>
                  <w:lang w:eastAsia="zh-CN"/>
                </w:rPr>
                <w:t>10.1.8.1</w:t>
              </w:r>
              <w:r w:rsidR="00767585">
                <w:t xml:space="preserve"> in FR1</w:t>
              </w:r>
            </w:fldSimple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000000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696D50" w:rsidRPr="00C8354F">
                <w:rPr>
                  <w:lang w:eastAsia="zh-CN"/>
                </w:rPr>
                <w:t>Datang</w:t>
              </w:r>
              <w:r w:rsidR="00696D50">
                <w:rPr>
                  <w:rFonts w:hint="eastAsia"/>
                  <w:lang w:eastAsia="zh-CN"/>
                </w:rPr>
                <w:t xml:space="preserve"> LinkTester,</w:t>
              </w:r>
            </w:fldSimple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54EEB7DD" w:rsidR="00767585" w:rsidRDefault="00000000" w:rsidP="00382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382E16">
                <w:rPr>
                  <w:sz w:val="22"/>
                  <w:szCs w:val="22"/>
                </w:rPr>
                <w:t>eNS_Ph2-UEConTest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1BD63687" w:rsidR="00767585" w:rsidRDefault="00000000" w:rsidP="00FC35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96D50">
                <w:rPr>
                  <w:noProof/>
                </w:rPr>
                <w:t>202</w:t>
              </w:r>
              <w:r w:rsidR="00696D50">
                <w:rPr>
                  <w:rFonts w:hint="eastAsia"/>
                  <w:noProof/>
                  <w:lang w:eastAsia="zh-CN"/>
                </w:rPr>
                <w:t>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</w:t>
              </w:r>
              <w:r w:rsidR="00FC35CB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000000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758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000000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585">
                <w:rPr>
                  <w:noProof/>
                </w:rPr>
                <w:t>Rel-17</w:t>
              </w:r>
            </w:fldSimple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1E1615D9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696D50">
              <w:rPr>
                <w:rFonts w:hint="eastAsia"/>
                <w:lang w:eastAsia="zh-CN"/>
              </w:rPr>
              <w:t>10.1.8.1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27161D27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696D50">
              <w:rPr>
                <w:rFonts w:hint="eastAsia"/>
                <w:lang w:eastAsia="zh-CN"/>
              </w:rPr>
              <w:t>10.1.8.1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163B9853" w:rsidR="00767585" w:rsidRPr="00D268E5" w:rsidRDefault="00696D50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10.1.8.1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867790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8781065" w14:textId="77777777" w:rsidR="00851BEB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851BEB" w:rsidRPr="001234D4">
        <w:rPr>
          <w:rFonts w:ascii="Arial" w:hAnsi="Arial" w:cs="Arial"/>
          <w:iCs/>
        </w:rPr>
        <w:t>Table of Contents</w:t>
      </w:r>
      <w:r w:rsidR="00851BEB">
        <w:tab/>
      </w:r>
      <w:r w:rsidR="00851BEB">
        <w:fldChar w:fldCharType="begin"/>
      </w:r>
      <w:r w:rsidR="00851BEB">
        <w:instrText xml:space="preserve"> PAGEREF _Toc128677909 \h </w:instrText>
      </w:r>
      <w:r w:rsidR="00851BEB">
        <w:fldChar w:fldCharType="separate"/>
      </w:r>
      <w:r w:rsidR="00851BEB">
        <w:t>2</w:t>
      </w:r>
      <w:r w:rsidR="00851BEB">
        <w:fldChar w:fldCharType="end"/>
      </w:r>
    </w:p>
    <w:p w14:paraId="4119CC15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_Toc128677910 \h </w:instrText>
      </w:r>
      <w:r>
        <w:fldChar w:fldCharType="separate"/>
      </w:r>
      <w:r>
        <w:t>3</w:t>
      </w:r>
      <w:r>
        <w:fldChar w:fldCharType="end"/>
      </w:r>
    </w:p>
    <w:p w14:paraId="15B70FDB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_Toc128677911 \h </w:instrText>
      </w:r>
      <w:r>
        <w:fldChar w:fldCharType="separate"/>
      </w:r>
      <w:r>
        <w:t>3</w:t>
      </w:r>
      <w:r>
        <w:fldChar w:fldCharType="end"/>
      </w:r>
    </w:p>
    <w:p w14:paraId="2AE81050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_Toc128677912 \h </w:instrText>
      </w:r>
      <w:r>
        <w:fldChar w:fldCharType="separate"/>
      </w:r>
      <w:r>
        <w:t>4</w:t>
      </w:r>
      <w:r>
        <w:fldChar w:fldCharType="end"/>
      </w:r>
    </w:p>
    <w:p w14:paraId="23C6990B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  <w:b/>
          <w:color w:val="000000"/>
          <w:lang w:eastAsia="en-GB"/>
        </w:rPr>
        <w:t>Function fl_TC_10_1_8_1_Body ()</w:t>
      </w:r>
      <w:r>
        <w:tab/>
      </w:r>
      <w:r>
        <w:fldChar w:fldCharType="begin"/>
      </w:r>
      <w:r>
        <w:instrText xml:space="preserve"> PAGEREF _Toc128677913 \h </w:instrText>
      </w:r>
      <w:r>
        <w:fldChar w:fldCharType="separate"/>
      </w:r>
      <w:r>
        <w:t>4</w:t>
      </w:r>
      <w:r>
        <w:fldChar w:fldCharType="end"/>
      </w:r>
    </w:p>
    <w:p w14:paraId="14E9F585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_Toc128677914 \h </w:instrText>
      </w:r>
      <w:r>
        <w:fldChar w:fldCharType="separate"/>
      </w:r>
      <w:r>
        <w:t>12</w:t>
      </w:r>
      <w:r>
        <w:fldChar w:fldCharType="end"/>
      </w:r>
    </w:p>
    <w:p w14:paraId="6E7C9D78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_Toc128677915 \h </w:instrText>
      </w:r>
      <w:r>
        <w:fldChar w:fldCharType="separate"/>
      </w:r>
      <w:r>
        <w:t>12</w:t>
      </w:r>
      <w:r>
        <w:fldChar w:fldCharType="end"/>
      </w:r>
    </w:p>
    <w:p w14:paraId="3DB2009A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_Toc128677916 \h </w:instrText>
      </w:r>
      <w:r>
        <w:fldChar w:fldCharType="separate"/>
      </w:r>
      <w:r>
        <w:t>12</w:t>
      </w:r>
      <w:r>
        <w:fldChar w:fldCharType="end"/>
      </w:r>
    </w:p>
    <w:p w14:paraId="70CDDF19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_Toc128677917 \h </w:instrText>
      </w:r>
      <w:r>
        <w:fldChar w:fldCharType="separate"/>
      </w:r>
      <w:r>
        <w:t>12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8677910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6F1F83DB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>This document lists all the essencial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10.1.8.1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E8569B" w:rsidRPr="00E8569B">
        <w:rPr>
          <w:rFonts w:cs="Arial" w:hint="eastAsia"/>
          <w:b/>
          <w:sz w:val="24"/>
          <w:lang w:eastAsia="ja-JP"/>
        </w:rPr>
        <w:t>Pengchong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8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8677911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BD9E73D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10.1.8.1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r w:rsidR="00107CC5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107CC5">
        <w:rPr>
          <w:rFonts w:cs="Arial"/>
          <w:lang w:eastAsia="ja-JP"/>
        </w:rPr>
        <w:t>HiSilicon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8677912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7D78BF01" w:rsidR="00EE282C" w:rsidRPr="008974E7" w:rsidRDefault="00793FBC" w:rsidP="00BA06B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8677913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BA06B2" w:rsidRPr="00BA06B2">
        <w:rPr>
          <w:rFonts w:cs="Arial"/>
          <w:b/>
          <w:color w:val="000000"/>
          <w:lang w:eastAsia="en-GB"/>
        </w:rPr>
        <w:t xml:space="preserve">fl_TC_10_1_8_1_Body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240E8835" w:rsidR="00EE282C" w:rsidRPr="005E2E04" w:rsidRDefault="00BA06B2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A06B2">
              <w:rPr>
                <w:noProof/>
              </w:rPr>
              <w:t xml:space="preserve">fl_TC_10_1_8_1_Body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A69" w14:textId="77777777" w:rsidR="00092B08" w:rsidRDefault="00955F0F" w:rsidP="0077387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may not send PDU Session Establishment Request automatically in NR5GC.</w:t>
            </w:r>
            <w:r w:rsidR="00127B7A">
              <w:rPr>
                <w:rFonts w:hint="eastAsia"/>
                <w:noProof/>
                <w:lang w:eastAsia="zh-CN"/>
              </w:rPr>
              <w:t xml:space="preserve"> So an AT Command </w:t>
            </w:r>
            <w:r w:rsidR="00680E0F">
              <w:rPr>
                <w:rFonts w:hint="eastAsia"/>
                <w:noProof/>
                <w:lang w:eastAsia="zh-CN"/>
              </w:rPr>
              <w:t xml:space="preserve">to ACTIVATE_BEARER </w:t>
            </w:r>
            <w:r w:rsidR="00127B7A">
              <w:rPr>
                <w:rFonts w:hint="eastAsia"/>
                <w:noProof/>
                <w:lang w:eastAsia="zh-CN"/>
              </w:rPr>
              <w:t>shall be added after PDU Session Establishment Reject message to make sure UE shall not send PDU Session Establishment Request</w:t>
            </w:r>
            <w:r w:rsidR="00680E0F">
              <w:rPr>
                <w:rFonts w:hint="eastAsia"/>
                <w:noProof/>
                <w:lang w:eastAsia="zh-CN"/>
              </w:rPr>
              <w:t xml:space="preserve"> </w:t>
            </w:r>
            <w:r w:rsidR="00CF408A">
              <w:rPr>
                <w:rFonts w:hint="eastAsia"/>
                <w:noProof/>
                <w:lang w:eastAsia="zh-CN"/>
              </w:rPr>
              <w:t>even if there is AT Command</w:t>
            </w:r>
            <w:r w:rsidR="00127B7A">
              <w:rPr>
                <w:rFonts w:hint="eastAsia"/>
                <w:noProof/>
                <w:lang w:eastAsia="zh-CN"/>
              </w:rPr>
              <w:t>.</w:t>
            </w:r>
          </w:p>
          <w:p w14:paraId="1F94F5A6" w14:textId="2DB5DFB4" w:rsidR="0077387D" w:rsidRPr="00092B08" w:rsidRDefault="0077387D" w:rsidP="0077387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Establishment procedure is done in RRC Connected mode, not in Idle mode.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DD4" w14:textId="77777777" w:rsidR="0077387D" w:rsidRDefault="007C4CB0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7C4CB0">
              <w:rPr>
                <w:noProof/>
                <w:lang w:eastAsia="zh-CN"/>
              </w:rPr>
              <w:t>f_UT_RequestPDUSession(UT, f_NR5GC_MobileInfo_GetNoOfSessions()+1, -, -, -, v_NSSAI);</w:t>
            </w:r>
            <w:r>
              <w:rPr>
                <w:rFonts w:hint="eastAsia"/>
                <w:noProof/>
                <w:lang w:eastAsia="zh-CN"/>
              </w:rPr>
              <w:t xml:space="preserve"> after step 3</w:t>
            </w:r>
            <w:r w:rsidR="009A4149">
              <w:rPr>
                <w:rFonts w:hint="eastAsia"/>
                <w:noProof/>
                <w:lang w:eastAsia="zh-CN"/>
              </w:rPr>
              <w:t>.</w:t>
            </w:r>
          </w:p>
          <w:p w14:paraId="2793D02D" w14:textId="29CF8C20" w:rsidR="0077387D" w:rsidRPr="0077387D" w:rsidRDefault="0077387D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 w:rsidRPr="0077387D">
              <w:rPr>
                <w:rFonts w:hint="eastAsia"/>
                <w:noProof/>
                <w:lang w:eastAsia="zh-CN"/>
              </w:rPr>
              <w:t xml:space="preserve">Modify function </w:t>
            </w:r>
            <w:r w:rsidRPr="0077387D">
              <w:rPr>
                <w:noProof/>
                <w:lang w:eastAsia="zh-CN"/>
              </w:rPr>
              <w:t>f_NR5GC_RRC_IdleState1N_Def(v_NGC_NASCellA, -, noRrcConnectionRelease);</w:t>
            </w:r>
            <w:r w:rsidRPr="0077387D">
              <w:rPr>
                <w:rFonts w:hint="eastAsia"/>
                <w:noProof/>
                <w:lang w:eastAsia="zh-CN"/>
              </w:rPr>
              <w:t xml:space="preserve"> to function </w:t>
            </w:r>
            <w:r w:rsidRPr="0077387D">
              <w:rPr>
                <w:noProof/>
                <w:lang w:eastAsia="zh-CN"/>
              </w:rPr>
              <w:t>f_NR5GC_PDUSessionEstablishment (v_NGC_NASCellA, 1);</w:t>
            </w:r>
            <w:r>
              <w:rPr>
                <w:rFonts w:hint="eastAsia"/>
                <w:noProof/>
                <w:lang w:eastAsia="zh-CN"/>
              </w:rPr>
              <w:t xml:space="preserve"> i</w:t>
            </w:r>
            <w:r w:rsidRPr="0077387D">
              <w:rPr>
                <w:rFonts w:hint="eastAsia"/>
                <w:noProof/>
                <w:lang w:eastAsia="zh-CN"/>
              </w:rPr>
              <w:t xml:space="preserve">n </w:t>
            </w:r>
            <w:r w:rsidR="00201229">
              <w:rPr>
                <w:rFonts w:hint="eastAsia"/>
                <w:noProof/>
                <w:lang w:eastAsia="zh-CN"/>
              </w:rPr>
              <w:t>S</w:t>
            </w:r>
            <w:r w:rsidRPr="0077387D">
              <w:rPr>
                <w:rFonts w:hint="eastAsia"/>
                <w:noProof/>
                <w:lang w:eastAsia="zh-CN"/>
              </w:rPr>
              <w:t>tep 12-13.</w:t>
            </w:r>
          </w:p>
          <w:p w14:paraId="4D86F0F0" w14:textId="7F7B9BFC" w:rsidR="0077387D" w:rsidRPr="00092B08" w:rsidRDefault="0077387D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7C4CB0">
              <w:rPr>
                <w:noProof/>
                <w:lang w:eastAsia="zh-CN"/>
              </w:rPr>
              <w:t>f_UT_RequestPDUSession(UT, f_NR5GC_MobileInfo_GetNoOfSessions()+1, -, -, -, v_NSSAI);</w:t>
            </w:r>
            <w:r>
              <w:rPr>
                <w:rFonts w:hint="eastAsia"/>
                <w:noProof/>
                <w:lang w:eastAsia="zh-CN"/>
              </w:rPr>
              <w:t xml:space="preserve"> after step 16.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40973949" w:rsidR="00EE282C" w:rsidRPr="005E2E04" w:rsidRDefault="00D55835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</w:t>
            </w:r>
            <w:r w:rsidR="00D91B8A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d , Prose CR needed for changes 1 and 3 and to check that S-NSSAI is not included in Step 15.</w:t>
            </w: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58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function fl_TC_10_1_8_1_Body() runs on NR5GC_PTC</w:t>
            </w:r>
          </w:p>
          <w:p w14:paraId="79A37B2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B8F34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45595F0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109F7BE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v_GSM_MobilityInfo_s;</w:t>
            </w:r>
          </w:p>
          <w:p w14:paraId="5160A65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v_SRB;</w:t>
            </w:r>
          </w:p>
          <w:p w14:paraId="03D9CFD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v_NSSAI := f_ConvertS_NSSAI_ForATCommand (cs_S_NSSAI_SST1eMBB);</w:t>
            </w:r>
          </w:p>
          <w:p w14:paraId="56063C9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v_BackOffTimer_Step3and6 := cs_GPRS_Timer2_3_IEI('37'O, '101'B, '00011'B);</w:t>
            </w:r>
          </w:p>
          <w:p w14:paraId="484F91D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v_MsgToSend;</w:t>
            </w:r>
          </w:p>
          <w:p w14:paraId="2F9B0AA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69F358F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NG_NAS_UL_Message_Type v_GSMMsg;</w:t>
            </w:r>
          </w:p>
          <w:p w14:paraId="37A8E87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 := '00'O;</w:t>
            </w:r>
          </w:p>
          <w:p w14:paraId="65EA731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6E4F42F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C86A8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v_SRB := tsc_NR_RbId_SRB2;</w:t>
            </w:r>
          </w:p>
          <w:p w14:paraId="30AC69E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6166C1AA" w14:textId="76DFBE9B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1" siclog@</w:t>
            </w:r>
          </w:p>
          <w:p w14:paraId="3E208A4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session.</w:t>
            </w:r>
          </w:p>
          <w:p w14:paraId="016662E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4FECCA8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16C23" w14:textId="098581A2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2" siclog@</w:t>
            </w:r>
          </w:p>
          <w:p w14:paraId="7F3E65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17CDFFC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54DA157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4D75409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263C48C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71C01B2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71DDCD5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 //S-NSSAI present</w:t>
            </w:r>
          </w:p>
          <w:p w14:paraId="651AF19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55B34B9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5A67542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914C29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3C7949C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410695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54A5960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6F79749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2179B95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C81034" w14:textId="61CAD2AE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3" siclog@</w:t>
            </w:r>
          </w:p>
          <w:p w14:paraId="77226D4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7EC8686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695A4F9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3A1C347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71636C9" w14:textId="75AEFC9A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4" siclog@</w:t>
            </w:r>
          </w:p>
          <w:p w14:paraId="5A40B0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7EC51B1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6AADB5F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252BD3B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D66431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7729806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0E2F091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3D7BA65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4BAA522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601E21C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14:paraId="7F03461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BA5601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5264039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1EA51E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4");</w:t>
            </w:r>
          </w:p>
          <w:p w14:paraId="7555F96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4D5AA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89C8785" w14:textId="35859CF0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5" siclog@</w:t>
            </w:r>
          </w:p>
          <w:p w14:paraId="2807F01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5392055B" w14:textId="61E284BE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6" siclog@</w:t>
            </w:r>
          </w:p>
          <w:p w14:paraId="23E468F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f_NR_UE_DeRegisterOnSwitchOff(v_NGC_NASCellA, STATE_IDLE_1A);</w:t>
            </w:r>
          </w:p>
          <w:p w14:paraId="0C9AF38B" w14:textId="4A0B59E5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7" siclog@</w:t>
            </w:r>
          </w:p>
          <w:p w14:paraId="2F7DD6F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09AD8A4B" w14:textId="30847D1C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619F25A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f_NR5GC_RRC_IdleState1N_Def(v_NGC_NASCellA, -, noRrcConnectionRelease);</w:t>
            </w:r>
          </w:p>
          <w:p w14:paraId="31755429" w14:textId="65C0699F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9" siclog@</w:t>
            </w:r>
          </w:p>
          <w:p w14:paraId="7D2A7B7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1.</w:t>
            </w:r>
          </w:p>
          <w:p w14:paraId="61CF648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6C4FDF29" w14:textId="47E4FC70" w:rsidR="009A4149" w:rsidRPr="009A4149" w:rsidRDefault="009A4149" w:rsidP="003C1B8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10" siclog@</w:t>
            </w:r>
          </w:p>
          <w:p w14:paraId="4F31257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2B777D4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220E035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0EA294F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E3AA83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7B534A6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455AFD4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4EB38A2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8C7A93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7EB3CC3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2AF4CE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A250BD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6A44D2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D51774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10");</w:t>
            </w:r>
          </w:p>
          <w:p w14:paraId="6959C43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CA7C7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163B1E" w14:textId="3ACF1FE7" w:rsidR="009A4149" w:rsidRPr="009A4149" w:rsidRDefault="009A4149" w:rsidP="00842B38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11" siclog@</w:t>
            </w:r>
          </w:p>
          <w:p w14:paraId="41E6F63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1, after 1 minute since end of Step 10.</w:t>
            </w:r>
          </w:p>
          <w:p w14:paraId="547F9F3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f_Delay(60.0); //Wait for 1 minute</w:t>
            </w:r>
          </w:p>
          <w:p w14:paraId="3F0C3D5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//Now trigger a PDU </w:t>
            </w: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session WITH S-NSSAI used in Step 1</w:t>
            </w:r>
          </w:p>
          <w:p w14:paraId="539A71E6" w14:textId="7D16CE38" w:rsidR="009A4149" w:rsidRPr="009A4149" w:rsidRDefault="009A4149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12 - 13" siclog@</w:t>
            </w:r>
          </w:p>
          <w:p w14:paraId="78728C56" w14:textId="6F524806" w:rsidR="009A4149" w:rsidRPr="001A5AE2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CA60B4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f_NR5GC_RRC_IdleState1N_Def(v_NGC_NASCellA, -, noRrcConnectionRelease);</w:t>
            </w:r>
          </w:p>
          <w:p w14:paraId="5D7EBC5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0D6F6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12 - 13");</w:t>
            </w:r>
          </w:p>
          <w:p w14:paraId="387711DE" w14:textId="082B520A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14" siclog@</w:t>
            </w:r>
          </w:p>
          <w:p w14:paraId="4AF5308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f_NR5GC_MobileInfo_GetNoOfSessions()+1);</w:t>
            </w:r>
          </w:p>
          <w:p w14:paraId="3B52FAA4" w14:textId="00F70488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15" siclog@</w:t>
            </w:r>
          </w:p>
          <w:p w14:paraId="7966326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60A7940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17E75DE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220A8D6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09DFBFD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67CFC55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8D28ED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//S-NSSAI not present</w:t>
            </w:r>
          </w:p>
          <w:p w14:paraId="30BDDD9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7EE9BDE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6826D93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5675FA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59CD799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BF3DB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55B0ADB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760428F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18A407B0" w14:textId="1F75800B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16" siclog@</w:t>
            </w:r>
          </w:p>
          <w:p w14:paraId="67C7A5C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712ECD8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2B8EB96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44F77BDC" w14:textId="67AFC5F2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CA60B4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</w:p>
          <w:p w14:paraId="65577FEF" w14:textId="05551CBA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68D3EBE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250F102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4DECA52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0A89A1D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D127D8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2967C99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0DAD7C4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5384674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197B32A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265360C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14:paraId="67B37A0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5DDF1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0B44998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1C2829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17");</w:t>
            </w:r>
          </w:p>
          <w:p w14:paraId="7E19D88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950A9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C4F2D7" w14:textId="5D49B173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18" siclog@</w:t>
            </w:r>
          </w:p>
          <w:p w14:paraId="0EA4F8B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69E6AA2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86268C" w14:textId="511A3E95" w:rsidR="000F0F9C" w:rsidRPr="00877584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} //End of test body of TC_10_1_8_1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C42" w14:textId="77777777" w:rsidR="001A5AE2" w:rsidRPr="009A4149" w:rsidRDefault="00625E7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1A5AE2" w:rsidRPr="009A4149">
              <w:rPr>
                <w:rFonts w:ascii="Courier New" w:hAnsi="Courier New" w:cs="Courier New"/>
                <w:color w:val="000000"/>
                <w:lang w:eastAsia="de-DE"/>
              </w:rPr>
              <w:t>function fl_TC_10_1_8_1_Body() runs on NR5GC_PTC</w:t>
            </w:r>
          </w:p>
          <w:p w14:paraId="42E424E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68A5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5AA056C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542E62B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v_GSM_MobilityInfo_s;</w:t>
            </w:r>
          </w:p>
          <w:p w14:paraId="128CFBF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v_SRB;</w:t>
            </w:r>
          </w:p>
          <w:p w14:paraId="45AA05A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v_NSSAI := f_ConvertS_NSSAI_ForATCommand (cs_S_NSSAI_SST1eMBB);</w:t>
            </w:r>
          </w:p>
          <w:p w14:paraId="26A7748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v_BackOffTimer_Step3and6 := cs_GPRS_Timer2_3_IEI('37'O, '101'B, '00011'B);</w:t>
            </w:r>
          </w:p>
          <w:p w14:paraId="012DC32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v_MsgToSend;</w:t>
            </w:r>
          </w:p>
          <w:p w14:paraId="53A532F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3A03E1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NG_NAS_UL_Message_Type v_GSMMsg;</w:t>
            </w:r>
          </w:p>
          <w:p w14:paraId="357AC4E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 := '00'O;</w:t>
            </w:r>
          </w:p>
          <w:p w14:paraId="41E1D0B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0F11497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3CF2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v_SRB := tsc_NR_RbId_SRB2;</w:t>
            </w:r>
          </w:p>
          <w:p w14:paraId="2E371F3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B502D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1" siclog@</w:t>
            </w:r>
          </w:p>
          <w:p w14:paraId="223B53C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session.</w:t>
            </w:r>
          </w:p>
          <w:p w14:paraId="590A4A1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7ACA43A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9246F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2" siclog@</w:t>
            </w:r>
          </w:p>
          <w:p w14:paraId="52B86D5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0847314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2E3AD4C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22028C0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56C37E7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4D6F6A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65C1BF6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?, //S-NSSAI present</w:t>
            </w:r>
          </w:p>
          <w:p w14:paraId="54D7F4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7BCA0EE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11A9E0E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D25A78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6897D26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70CC9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39663F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22AAB87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0A72DBD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6956B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3" siclog@</w:t>
            </w:r>
          </w:p>
          <w:p w14:paraId="2B30BBD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07A30FA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159B7C3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08FA07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FCB81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9A41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f_UT_RequestPDUSession(UT, f_NR5GC_MobileInfo_GetNoOfSessions()+1, -, -, -, v_NSSAI);</w:t>
            </w: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4C2E569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BCC6C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4" siclog@</w:t>
            </w:r>
          </w:p>
          <w:p w14:paraId="6D22BE0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68E0BE1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0E8CD4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4E17BF4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01136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2F551ED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6F8E16E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39122EE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099E459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17E0540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14043D6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1B550E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23EC3F6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949E5D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4");</w:t>
            </w:r>
          </w:p>
          <w:p w14:paraId="6303E84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7F4122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69AB9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5" siclog@</w:t>
            </w:r>
          </w:p>
          <w:p w14:paraId="45E809D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71CE0BA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6" siclog@</w:t>
            </w:r>
          </w:p>
          <w:p w14:paraId="08A1759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f_NR_UE_DeRegisterOnSwitchOff(v_NGC_NASCellA, STATE_IDLE_1A);</w:t>
            </w:r>
          </w:p>
          <w:p w14:paraId="3527C6D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7" siclog@</w:t>
            </w:r>
          </w:p>
          <w:p w14:paraId="5204026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f_NR5GC_SwitchOnAndResetIMS();</w:t>
            </w:r>
          </w:p>
          <w:p w14:paraId="7EDD945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158FD24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f_NR5GC_RRC_IdleState1N_Def(v_NGC_NASCellA, -, noRrcConnectionRelease);</w:t>
            </w:r>
          </w:p>
          <w:p w14:paraId="4982A20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9" siclog@</w:t>
            </w:r>
          </w:p>
          <w:p w14:paraId="338E647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1.</w:t>
            </w:r>
          </w:p>
          <w:p w14:paraId="78B03FF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//AT command to trigger a PDU session WITH S-NSSAI</w:t>
            </w:r>
          </w:p>
          <w:p w14:paraId="1C926BF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10" siclog@</w:t>
            </w:r>
          </w:p>
          <w:p w14:paraId="384524B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4F9E8AF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045598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4F88744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40E262C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47F5081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1E45693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67E19E7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58A473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34DB54C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D507F4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2ED17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43263E1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D29927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10");</w:t>
            </w:r>
          </w:p>
          <w:p w14:paraId="2EE48DF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127E39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524EE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11" siclog@</w:t>
            </w:r>
          </w:p>
          <w:p w14:paraId="6AA8C45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1, after 1 minute since end of Step 10.</w:t>
            </w:r>
          </w:p>
          <w:p w14:paraId="6781E73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f_Delay(60.0); //Wait for 1 minute</w:t>
            </w:r>
          </w:p>
          <w:p w14:paraId="7D903B7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-, -, -, v_NSSAI); //Now trigger a PDU session WITH S-NSSAI used in Step 1</w:t>
            </w:r>
          </w:p>
          <w:p w14:paraId="21462231" w14:textId="77777777" w:rsidR="001A5AE2" w:rsidRPr="009A4149" w:rsidRDefault="001A5AE2" w:rsidP="00642291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12 - 13" siclog@</w:t>
            </w:r>
          </w:p>
          <w:p w14:paraId="34A432FE" w14:textId="66610021" w:rsidR="001A5AE2" w:rsidRPr="009A4149" w:rsidRDefault="001A5AE2" w:rsidP="00642291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f_NR5GC_PDUSessionEstablishment (v_NGC_NASCellA, 1);</w:t>
            </w:r>
          </w:p>
          <w:p w14:paraId="1A451D1B" w14:textId="77777777" w:rsidR="001A5AE2" w:rsidRPr="00642291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7A5E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12 - 13");</w:t>
            </w:r>
          </w:p>
          <w:p w14:paraId="398F638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14" siclog@</w:t>
            </w:r>
          </w:p>
          <w:p w14:paraId="4CE9E08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f_NR5GC_MobileInfo_GetNoOfSessions()+1);</w:t>
            </w:r>
          </w:p>
          <w:p w14:paraId="435659A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"Steps 15" siclog@</w:t>
            </w:r>
          </w:p>
          <w:p w14:paraId="62BA3CA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1DB4A19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35A8D58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29159A6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?,?,-,-,</w:t>
            </w:r>
          </w:p>
          <w:p w14:paraId="3CD137E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4159CA7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CB9309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//S-NSSAI not present</w:t>
            </w:r>
          </w:p>
          <w:p w14:paraId="578ADAC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04F761F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2176865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B0BAAB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69A2024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3E540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7D2A828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62DD99A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v_GSMMsg.pdu_Session_Establishment_Request.procedureTransactionIdentifier;</w:t>
            </w:r>
          </w:p>
          <w:p w14:paraId="6A5B9E9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16" siclog@</w:t>
            </w:r>
          </w:p>
          <w:p w14:paraId="57E0C0C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64517B8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f_Get_NG_PDUSessionEstablishmentReject(v_GSM_MobilityInfo_s.SessionId , v_PTI, cs_GMM_GSM_Cause (omit, '01000101'B), v_BackOffTimer_Step3and6);</w:t>
            </w:r>
          </w:p>
          <w:p w14:paraId="24FC919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086ABD8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6A6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f_UT_RequestPDUSession(UT, f_NR5GC_MobileInfo_GetNoOfSessions()+1);</w:t>
            </w:r>
          </w:p>
          <w:p w14:paraId="6E6566F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</w:p>
          <w:p w14:paraId="432BA79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7CC9FDE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t_Wait.start(60.0);</w:t>
            </w:r>
          </w:p>
          <w:p w14:paraId="6C1FBA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833501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SRB.receive(car_NR_SRB_NasPdu_IND(v_NGC_NASCellA, v_SRB, cr_NG_NAS_IndWithPiggybacking(tsc_SHT_IntegrityProtected_Ciphered))) -&gt; value v_ReceivedAsp</w:t>
            </w:r>
          </w:p>
          <w:p w14:paraId="0394315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73585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t_Wait.stop;</w:t>
            </w:r>
          </w:p>
          <w:p w14:paraId="0B5B40A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f_Check_NG_PDUSessionEstablishmentReq(v_GSM_MobilityInfo,</w:t>
            </w:r>
          </w:p>
          <w:p w14:paraId="46CCE49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v_ReceivedAsp.Signalling.Nas[0].Pdu))</w:t>
            </w:r>
          </w:p>
          <w:p w14:paraId="3D6A7A7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38E888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"Received PDU Session Establishment REQ");</w:t>
            </w:r>
          </w:p>
          <w:p w14:paraId="4BD550C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188CB7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F37B8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[]t_Wait.timeout</w:t>
            </w:r>
          </w:p>
          <w:p w14:paraId="22D6292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CF5B1D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17");</w:t>
            </w:r>
          </w:p>
          <w:p w14:paraId="48B40B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E1AAC4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50E73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//@siclog "Step 18" siclog@</w:t>
            </w:r>
          </w:p>
          <w:p w14:paraId="5AC3936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1BFBCA5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7AD5C8" w14:textId="258F1EBD" w:rsidR="00EE282C" w:rsidRPr="00D624CC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 //End of test body of TC_10_1_8_1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3" w:name="_Toc54888065"/>
      <w:bookmarkStart w:id="14" w:name="_Toc128677914"/>
      <w:bookmarkStart w:id="15" w:name="_Toc122434494"/>
      <w:bookmarkStart w:id="16" w:name="_Toc295288971"/>
      <w:bookmarkStart w:id="17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3"/>
      <w:bookmarkEnd w:id="14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8" w:name="_Toc128677915"/>
      <w:r w:rsidRPr="00D268E5">
        <w:rPr>
          <w:rFonts w:cs="Arial"/>
        </w:rPr>
        <w:t>Execution Log Files</w:t>
      </w:r>
      <w:bookmarkEnd w:id="15"/>
      <w:bookmarkEnd w:id="16"/>
      <w:bookmarkEnd w:id="17"/>
      <w:bookmarkEnd w:id="18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43191966"/>
      <w:bookmarkStart w:id="20" w:name="_Toc54877395"/>
      <w:bookmarkStart w:id="21" w:name="_Toc96523155"/>
      <w:bookmarkStart w:id="22" w:name="_Toc96965697"/>
      <w:bookmarkStart w:id="23" w:name="_Toc128677916"/>
      <w:r w:rsidRPr="008E5C6A">
        <w:rPr>
          <w:b/>
          <w:lang w:val="pt-BR"/>
        </w:rPr>
        <w:t>HiSilicon Balong 5000</w:t>
      </w:r>
      <w:bookmarkEnd w:id="19"/>
      <w:bookmarkEnd w:id="20"/>
      <w:bookmarkEnd w:id="21"/>
      <w:bookmarkEnd w:id="22"/>
      <w:bookmarkEnd w:id="23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r w:rsidRPr="00383171">
        <w:rPr>
          <w:b/>
        </w:rPr>
        <w:t>HiSilicon Balong 5000</w:t>
      </w:r>
      <w:r w:rsidRPr="00383171">
        <w:rPr>
          <w:rFonts w:cs="Arial"/>
        </w:rPr>
        <w:t xml:space="preserve"> passed this test case on </w:t>
      </w:r>
      <w:r w:rsidRPr="00383171">
        <w:rPr>
          <w:rFonts w:ascii="Arial" w:hAnsi="Arial"/>
          <w:b/>
          <w:lang w:eastAsia="zh-CN"/>
        </w:rPr>
        <w:t>Datang LinkTester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AB8F2" w:rsidR="00182A90" w:rsidRPr="00776403" w:rsidRDefault="00776403" w:rsidP="00F829B4">
      <w:pPr>
        <w:rPr>
          <w:rFonts w:ascii="Arial" w:eastAsia="SimSun" w:hAnsi="Arial"/>
        </w:rPr>
      </w:pPr>
      <w:r w:rsidRPr="00776403">
        <w:rPr>
          <w:rFonts w:ascii="Arial" w:eastAsia="SimSun" w:hAnsi="Arial"/>
        </w:rPr>
        <w:t>TC_10_1_8_1_NR5GC_N41.htm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4" w:name="_Toc122434496"/>
      <w:bookmarkStart w:id="25" w:name="_Toc295288973"/>
      <w:bookmarkStart w:id="26" w:name="_Toc325725668"/>
      <w:bookmarkStart w:id="27" w:name="_Toc128677917"/>
      <w:r w:rsidRPr="00D268E5">
        <w:rPr>
          <w:rFonts w:cs="Arial"/>
        </w:rPr>
        <w:t>References</w:t>
      </w:r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6C6EA7CD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114616">
              <w:rPr>
                <w:rFonts w:hint="eastAsia"/>
                <w:lang w:eastAsia="zh-CN"/>
              </w:rPr>
              <w:t>0218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383171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10.1.8.1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C80E2" w14:textId="77777777" w:rsidR="00226B0A" w:rsidRDefault="00226B0A">
      <w:r>
        <w:separator/>
      </w:r>
    </w:p>
  </w:endnote>
  <w:endnote w:type="continuationSeparator" w:id="0">
    <w:p w14:paraId="7A6BC0D6" w14:textId="77777777" w:rsidR="00226B0A" w:rsidRDefault="0022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AA6F" w14:textId="77777777" w:rsidR="00D91B8A" w:rsidRDefault="00D91B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3738" w14:textId="77777777" w:rsidR="00D91B8A" w:rsidRDefault="00D91B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26F5" w14:textId="77777777" w:rsidR="00D91B8A" w:rsidRDefault="00D91B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F3F94" w14:textId="77777777" w:rsidR="00226B0A" w:rsidRDefault="00226B0A">
      <w:r>
        <w:separator/>
      </w:r>
    </w:p>
  </w:footnote>
  <w:footnote w:type="continuationSeparator" w:id="0">
    <w:p w14:paraId="217FA755" w14:textId="77777777" w:rsidR="00226B0A" w:rsidRDefault="00226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9C2F" w14:textId="77777777" w:rsidR="00D55835" w:rsidRDefault="00D558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52D8EDB3" w14:textId="77777777" w:rsidR="00D55835" w:rsidRPr="00A11327" w:rsidRDefault="00D5583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52D8EDB3" w14:textId="77777777" w:rsidR="00D55835" w:rsidRPr="00A11327" w:rsidRDefault="00D5583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BAE" w14:textId="77777777" w:rsidR="00D55835" w:rsidRDefault="00D55835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870E24E" w14:textId="77777777" w:rsidR="00D55835" w:rsidRPr="00A11327" w:rsidRDefault="00D5583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870E24E" w14:textId="77777777" w:rsidR="00D55835" w:rsidRPr="00A11327" w:rsidRDefault="00D5583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DB10" w14:textId="77777777" w:rsidR="00D55835" w:rsidRDefault="00D55835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62F67F51" w14:textId="77777777" w:rsidR="00D55835" w:rsidRPr="00A11327" w:rsidRDefault="00D5583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62F67F51" w14:textId="77777777" w:rsidR="00D55835" w:rsidRPr="00A11327" w:rsidRDefault="00D5583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56E8" w14:textId="77777777" w:rsidR="00D55835" w:rsidRDefault="00D55835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2BF13D4C" w14:textId="77777777" w:rsidR="00D55835" w:rsidRPr="00A11327" w:rsidRDefault="00D5583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2BF13D4C" w14:textId="77777777" w:rsidR="00D55835" w:rsidRPr="00A11327" w:rsidRDefault="00D5583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B4DB" w14:textId="77777777" w:rsidR="00D55835" w:rsidRDefault="00D55835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EE41F67" w14:textId="77777777" w:rsidR="00D55835" w:rsidRPr="00A11327" w:rsidRDefault="00D5583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EE41F67" w14:textId="77777777" w:rsidR="00D55835" w:rsidRPr="00A11327" w:rsidRDefault="00D5583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C15B" w14:textId="77777777" w:rsidR="00D55835" w:rsidRDefault="00D55835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02445F14" w14:textId="77777777" w:rsidR="00D55835" w:rsidRPr="00A11327" w:rsidRDefault="00D5583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02445F14" w14:textId="77777777" w:rsidR="00D55835" w:rsidRPr="00A11327" w:rsidRDefault="00D5583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5655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608257">
    <w:abstractNumId w:val="14"/>
  </w:num>
  <w:num w:numId="3" w16cid:durableId="1545632151">
    <w:abstractNumId w:val="7"/>
  </w:num>
  <w:num w:numId="4" w16cid:durableId="1949072383">
    <w:abstractNumId w:val="15"/>
  </w:num>
  <w:num w:numId="5" w16cid:durableId="2055617884">
    <w:abstractNumId w:val="0"/>
  </w:num>
  <w:num w:numId="6" w16cid:durableId="1731296818">
    <w:abstractNumId w:val="26"/>
  </w:num>
  <w:num w:numId="7" w16cid:durableId="1063717028">
    <w:abstractNumId w:val="16"/>
  </w:num>
  <w:num w:numId="8" w16cid:durableId="1830752238">
    <w:abstractNumId w:val="1"/>
  </w:num>
  <w:num w:numId="9" w16cid:durableId="2136874542">
    <w:abstractNumId w:val="8"/>
  </w:num>
  <w:num w:numId="10" w16cid:durableId="1490487986">
    <w:abstractNumId w:val="3"/>
  </w:num>
  <w:num w:numId="11" w16cid:durableId="1652053115">
    <w:abstractNumId w:val="22"/>
  </w:num>
  <w:num w:numId="12" w16cid:durableId="73675393">
    <w:abstractNumId w:val="10"/>
  </w:num>
  <w:num w:numId="13" w16cid:durableId="1364749899">
    <w:abstractNumId w:val="29"/>
  </w:num>
  <w:num w:numId="14" w16cid:durableId="522743553">
    <w:abstractNumId w:val="34"/>
  </w:num>
  <w:num w:numId="15" w16cid:durableId="266155067">
    <w:abstractNumId w:val="23"/>
  </w:num>
  <w:num w:numId="16" w16cid:durableId="1046028699">
    <w:abstractNumId w:val="31"/>
  </w:num>
  <w:num w:numId="17" w16cid:durableId="240606045">
    <w:abstractNumId w:val="24"/>
  </w:num>
  <w:num w:numId="18" w16cid:durableId="1939556121">
    <w:abstractNumId w:val="13"/>
  </w:num>
  <w:num w:numId="19" w16cid:durableId="476845196">
    <w:abstractNumId w:val="27"/>
  </w:num>
  <w:num w:numId="20" w16cid:durableId="1671716678">
    <w:abstractNumId w:val="28"/>
  </w:num>
  <w:num w:numId="21" w16cid:durableId="1279723319">
    <w:abstractNumId w:val="2"/>
  </w:num>
  <w:num w:numId="22" w16cid:durableId="1648822509">
    <w:abstractNumId w:val="32"/>
  </w:num>
  <w:num w:numId="23" w16cid:durableId="415443346">
    <w:abstractNumId w:val="19"/>
  </w:num>
  <w:num w:numId="24" w16cid:durableId="1231498141">
    <w:abstractNumId w:val="6"/>
  </w:num>
  <w:num w:numId="25" w16cid:durableId="150487513">
    <w:abstractNumId w:val="12"/>
  </w:num>
  <w:num w:numId="26" w16cid:durableId="1655834591">
    <w:abstractNumId w:val="4"/>
  </w:num>
  <w:num w:numId="27" w16cid:durableId="213738765">
    <w:abstractNumId w:val="25"/>
  </w:num>
  <w:num w:numId="28" w16cid:durableId="786509122">
    <w:abstractNumId w:val="18"/>
  </w:num>
  <w:num w:numId="29" w16cid:durableId="941182355">
    <w:abstractNumId w:val="17"/>
  </w:num>
  <w:num w:numId="30" w16cid:durableId="1735859729">
    <w:abstractNumId w:val="5"/>
  </w:num>
  <w:num w:numId="31" w16cid:durableId="306326445">
    <w:abstractNumId w:val="9"/>
  </w:num>
  <w:num w:numId="32" w16cid:durableId="1978801061">
    <w:abstractNumId w:val="20"/>
  </w:num>
  <w:num w:numId="33" w16cid:durableId="1041781111">
    <w:abstractNumId w:val="33"/>
  </w:num>
  <w:num w:numId="34" w16cid:durableId="2124954129">
    <w:abstractNumId w:val="30"/>
  </w:num>
  <w:num w:numId="35" w16cid:durableId="1343052423">
    <w:abstractNumId w:val="11"/>
  </w:num>
  <w:num w:numId="36" w16cid:durableId="35962639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26B0A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70D22"/>
    <w:rsid w:val="0037169B"/>
    <w:rsid w:val="00374DD4"/>
    <w:rsid w:val="00381218"/>
    <w:rsid w:val="00382E16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14B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28C2"/>
    <w:rsid w:val="005641F6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90D2E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6315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276B4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5989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2C7E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0F9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5835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1B8A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5C5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774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60B28"/>
  <w15:docId w15:val="{2D6EEE3F-CF38-484B-AD1B-3DACDCFF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enpengchong@cictmobile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EE1DB-F554-488B-9E2C-532284C8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2996</Words>
  <Characters>17083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2023-03-12T19:31:00Z</dcterms:created>
  <dcterms:modified xsi:type="dcterms:W3CDTF">2023-06-02T14:06:00Z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