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1AA3CA" w14:textId="0A99BCBA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72C27">
        <w:rPr>
          <w:b/>
          <w:noProof/>
          <w:sz w:val="24"/>
        </w:rPr>
        <w:t>3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0F0FA7">
        <w:fldChar w:fldCharType="begin"/>
      </w:r>
      <w:r w:rsidR="000F0FA7">
        <w:instrText xml:space="preserve"> DOCPROPERTY  Tdoc#  \* MERGEFORMAT </w:instrText>
      </w:r>
      <w:r w:rsidR="000F0FA7">
        <w:fldChar w:fldCharType="separate"/>
      </w:r>
      <w:r>
        <w:rPr>
          <w:b/>
          <w:i/>
          <w:noProof/>
          <w:sz w:val="28"/>
        </w:rPr>
        <w:t>R5s2</w:t>
      </w:r>
      <w:r w:rsidR="00272C27">
        <w:rPr>
          <w:b/>
          <w:i/>
          <w:noProof/>
          <w:sz w:val="28"/>
        </w:rPr>
        <w:t>3</w:t>
      </w:r>
      <w:r w:rsidR="00AC2713">
        <w:rPr>
          <w:b/>
          <w:i/>
          <w:noProof/>
          <w:sz w:val="28"/>
        </w:rPr>
        <w:t>0</w:t>
      </w:r>
      <w:r w:rsidR="007157AA">
        <w:rPr>
          <w:b/>
          <w:i/>
          <w:noProof/>
          <w:sz w:val="28"/>
        </w:rPr>
        <w:t>201</w:t>
      </w:r>
      <w:r w:rsidR="000F0FA7">
        <w:rPr>
          <w:b/>
          <w:i/>
          <w:noProof/>
          <w:sz w:val="28"/>
        </w:rPr>
        <w:fldChar w:fldCharType="end"/>
      </w:r>
    </w:p>
    <w:p w14:paraId="210A5493" w14:textId="36EF72AA" w:rsidR="00745C21" w:rsidRDefault="000F0FA7" w:rsidP="00745C2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proofErr w:type="gramStart"/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>,</w:t>
      </w:r>
      <w:proofErr w:type="gramEnd"/>
      <w:r w:rsidR="00745C21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45C21">
        <w:rPr>
          <w:b/>
          <w:noProof/>
          <w:sz w:val="24"/>
        </w:rPr>
        <w:t>1</w:t>
      </w:r>
      <w:r w:rsidR="00272C27">
        <w:rPr>
          <w:b/>
          <w:noProof/>
          <w:sz w:val="24"/>
        </w:rPr>
        <w:t>2</w:t>
      </w:r>
      <w:r w:rsidR="00745C21" w:rsidRPr="00BA51D9">
        <w:rPr>
          <w:b/>
          <w:noProof/>
          <w:sz w:val="24"/>
        </w:rPr>
        <w:t>th Dec 20</w:t>
      </w:r>
      <w:r w:rsidR="00745C21">
        <w:rPr>
          <w:b/>
          <w:noProof/>
          <w:sz w:val="24"/>
        </w:rPr>
        <w:t>2</w:t>
      </w:r>
      <w:r w:rsidR="00272C27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31st Dec 202</w:t>
      </w:r>
      <w:r w:rsidR="00272C27"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64E8AED" w:rsidR="001E41F3" w:rsidRPr="00410371" w:rsidRDefault="000F0FA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C2713">
              <w:rPr>
                <w:b/>
                <w:noProof/>
                <w:sz w:val="28"/>
              </w:rPr>
              <w:t>3</w:t>
            </w:r>
            <w:r w:rsidR="00D34B1F">
              <w:rPr>
                <w:b/>
                <w:noProof/>
                <w:sz w:val="28"/>
              </w:rPr>
              <w:t>6</w:t>
            </w:r>
            <w:r w:rsidR="00AC2713">
              <w:rPr>
                <w:b/>
                <w:noProof/>
                <w:sz w:val="28"/>
              </w:rPr>
              <w:t>.523-</w:t>
            </w:r>
            <w:r w:rsidR="00374096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442AEA" w:rsidR="001E41F3" w:rsidRPr="00410371" w:rsidRDefault="0092033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4720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CFDF50" w:rsidR="001E41F3" w:rsidRPr="00410371" w:rsidRDefault="000F0FA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40BAC">
              <w:rPr>
                <w:b/>
                <w:noProof/>
                <w:sz w:val="28"/>
              </w:rPr>
              <w:t>17.5.0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E16B1C" w:rsidR="001E41F3" w:rsidRDefault="0092033B" w:rsidP="009C5B9C">
            <w:pPr>
              <w:pStyle w:val="CRCoverPage"/>
              <w:spacing w:after="0"/>
              <w:rPr>
                <w:noProof/>
              </w:rPr>
            </w:pPr>
            <w:r w:rsidRPr="0092033B">
              <w:t>Correction for EUTRA CA frequencies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053B21" w:rsidR="001E41F3" w:rsidRDefault="009C5B9C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A8A8830" w:rsidR="001E41F3" w:rsidRDefault="007C04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92033B">
              <w:rPr>
                <w:noProof/>
              </w:rPr>
              <w:t>0_Test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332FF5" w:rsidR="001E41F3" w:rsidRDefault="009D53BE" w:rsidP="009D53B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2023-0</w:t>
            </w:r>
            <w:r w:rsidR="00E85DD2">
              <w:rPr>
                <w:noProof/>
              </w:rPr>
              <w:t>3-01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0B8C72" w:rsidR="001E41F3" w:rsidRDefault="000F0FA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9D53B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097213A" w:rsidR="001E41F3" w:rsidRDefault="009D53B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6574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16574" w:rsidRDefault="00916574" w:rsidP="009165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DE786DF" w:rsidR="00916574" w:rsidRDefault="00CD2803" w:rsidP="006276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DL EARFCN for EUTRA band 71 is currently incorrect for CA bands. The mid-range EARCFN value should be 68761 according to 36.508 Table 4.3.1.1.71-1 but in f_EUTRA_CA_InitFrequenciesInterBand() it is implemented as as 68671.</w:t>
            </w:r>
          </w:p>
        </w:tc>
      </w:tr>
      <w:tr w:rsidR="00916574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16574" w:rsidRDefault="00916574" w:rsidP="009165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CF35400" w:rsidR="00916574" w:rsidRDefault="00916574" w:rsidP="009165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657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16574" w:rsidRDefault="00916574" w:rsidP="009165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E32F2ED" w:rsidR="00916574" w:rsidRDefault="00CD2803" w:rsidP="009165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Corrected the value of DL EARFCN for CA band 71 to 68761.</w:t>
            </w:r>
          </w:p>
        </w:tc>
      </w:tr>
      <w:tr w:rsidR="0091657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16574" w:rsidRDefault="00916574" w:rsidP="009165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16574" w:rsidRDefault="00916574" w:rsidP="009165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6574" w14:paraId="678D7BF9" w14:textId="77777777" w:rsidTr="00DB6D83">
        <w:trPr>
          <w:trHeight w:val="391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16574" w:rsidRDefault="00916574" w:rsidP="009165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8107ED4" w:rsidR="00916574" w:rsidRDefault="00CD2803" w:rsidP="009165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EARFCN used in CA test configurations</w:t>
            </w:r>
          </w:p>
        </w:tc>
      </w:tr>
      <w:tr w:rsidR="00916574" w14:paraId="034AF533" w14:textId="77777777" w:rsidTr="00547111">
        <w:tc>
          <w:tcPr>
            <w:tcW w:w="2694" w:type="dxa"/>
            <w:gridSpan w:val="2"/>
          </w:tcPr>
          <w:p w14:paraId="39D9EB5B" w14:textId="77777777" w:rsidR="00916574" w:rsidRDefault="00916574" w:rsidP="009165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916574" w:rsidRDefault="00916574" w:rsidP="009165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657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916574" w:rsidRDefault="00916574" w:rsidP="009165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D1682F" w:rsidR="00916574" w:rsidRDefault="00517836" w:rsidP="0051783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CA test cases using band 71</w:t>
            </w:r>
          </w:p>
        </w:tc>
      </w:tr>
      <w:tr w:rsidR="0091657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916574" w:rsidRDefault="00916574" w:rsidP="009165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916574" w:rsidRDefault="00916574" w:rsidP="009165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657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916574" w:rsidRDefault="00916574" w:rsidP="009165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916574" w:rsidRDefault="00916574" w:rsidP="009165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916574" w:rsidRDefault="00916574" w:rsidP="009165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916574" w:rsidRDefault="00916574" w:rsidP="009165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916574" w:rsidRDefault="00916574" w:rsidP="009165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1657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916574" w:rsidRDefault="00916574" w:rsidP="009165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916574" w:rsidRDefault="00916574" w:rsidP="009165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916574" w:rsidRDefault="00916574" w:rsidP="009165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916574" w:rsidRDefault="00916574" w:rsidP="009165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916574" w:rsidRDefault="00916574" w:rsidP="009165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1657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916574" w:rsidRDefault="00916574" w:rsidP="009165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916574" w:rsidRDefault="00916574" w:rsidP="009165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9F98CC" w:rsidR="00916574" w:rsidRDefault="00916574" w:rsidP="009165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916574" w:rsidRDefault="00916574" w:rsidP="009165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916574" w:rsidRDefault="00916574" w:rsidP="009165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1657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916574" w:rsidRDefault="00916574" w:rsidP="009165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916574" w:rsidRDefault="00916574" w:rsidP="009165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916574" w:rsidRDefault="00916574" w:rsidP="009165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916574" w:rsidRDefault="00916574" w:rsidP="009165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916574" w:rsidRDefault="00916574" w:rsidP="009165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1657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916574" w:rsidRDefault="00916574" w:rsidP="009165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916574" w:rsidRDefault="00916574" w:rsidP="00916574">
            <w:pPr>
              <w:pStyle w:val="CRCoverPage"/>
              <w:spacing w:after="0"/>
              <w:rPr>
                <w:noProof/>
              </w:rPr>
            </w:pPr>
          </w:p>
        </w:tc>
      </w:tr>
      <w:tr w:rsidR="0091657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916574" w:rsidRDefault="00916574" w:rsidP="009165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916574" w:rsidRDefault="00916574" w:rsidP="009165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1657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916574" w:rsidRPr="008863B9" w:rsidRDefault="00916574" w:rsidP="009165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916574" w:rsidRPr="008863B9" w:rsidRDefault="00916574" w:rsidP="0091657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1657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916574" w:rsidRDefault="00916574" w:rsidP="009165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916574" w:rsidRDefault="00916574" w:rsidP="009165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26242284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6255C8C3" w14:textId="097F060A" w:rsidR="00916574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916574" w:rsidRPr="00DF63D5">
        <w:rPr>
          <w:rFonts w:cs="Arial"/>
          <w:iCs/>
        </w:rPr>
        <w:t>Table of Contents</w:t>
      </w:r>
      <w:r w:rsidR="00916574">
        <w:tab/>
      </w:r>
      <w:r w:rsidR="00916574">
        <w:fldChar w:fldCharType="begin"/>
      </w:r>
      <w:r w:rsidR="00916574">
        <w:instrText xml:space="preserve"> PAGEREF _Toc126242284 \h </w:instrText>
      </w:r>
      <w:r w:rsidR="00916574">
        <w:fldChar w:fldCharType="separate"/>
      </w:r>
      <w:r w:rsidR="00916574">
        <w:t>3</w:t>
      </w:r>
      <w:r w:rsidR="00916574">
        <w:fldChar w:fldCharType="end"/>
      </w:r>
    </w:p>
    <w:p w14:paraId="1003BA15" w14:textId="48F9529C" w:rsidR="00916574" w:rsidRDefault="0091657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DF63D5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DF63D5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_Toc126242285 \h </w:instrText>
      </w:r>
      <w:r>
        <w:fldChar w:fldCharType="separate"/>
      </w:r>
      <w:r>
        <w:t>4</w:t>
      </w:r>
      <w:r>
        <w:fldChar w:fldCharType="end"/>
      </w:r>
    </w:p>
    <w:p w14:paraId="7A0677EA" w14:textId="0385F771" w:rsidR="00916574" w:rsidRDefault="00916574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DF63D5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DF63D5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_Toc126242286 \h </w:instrText>
      </w:r>
      <w:r>
        <w:fldChar w:fldCharType="separate"/>
      </w:r>
      <w:r>
        <w:t>4</w:t>
      </w:r>
      <w:r>
        <w:fldChar w:fldCharType="end"/>
      </w:r>
    </w:p>
    <w:p w14:paraId="6533465D" w14:textId="77D58D54" w:rsidR="00916574" w:rsidRDefault="00916574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DF63D5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DF63D5">
        <w:rPr>
          <w:rFonts w:cs="Arial"/>
          <w:b/>
          <w:color w:val="000000"/>
          <w:lang w:eastAsia="en-GB"/>
        </w:rPr>
        <w:t>Change 1</w:t>
      </w:r>
      <w:r>
        <w:tab/>
      </w:r>
      <w:r>
        <w:fldChar w:fldCharType="begin"/>
      </w:r>
      <w:r>
        <w:instrText xml:space="preserve"> PAGEREF _Toc126242287 \h </w:instrText>
      </w:r>
      <w:r>
        <w:fldChar w:fldCharType="separate"/>
      </w:r>
      <w:r>
        <w:t>4</w:t>
      </w:r>
      <w:r>
        <w:fldChar w:fldCharType="end"/>
      </w:r>
    </w:p>
    <w:p w14:paraId="325A0C2F" w14:textId="7B1F4F73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26242285"/>
      <w:r>
        <w:rPr>
          <w:b/>
          <w:lang w:eastAsia="ja-JP"/>
        </w:rPr>
        <w:lastRenderedPageBreak/>
        <w:t>Overview</w:t>
      </w:r>
      <w:bookmarkEnd w:id="2"/>
      <w:bookmarkEnd w:id="3"/>
    </w:p>
    <w:p w14:paraId="6A6F6ABB" w14:textId="6890A0CC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550F54" w:rsidRPr="00550F54">
        <w:rPr>
          <w:rFonts w:cs="Arial"/>
          <w:lang w:eastAsia="ja-JP"/>
        </w:rPr>
        <w:t>iwd-TTCN3-B2022-09_D22wk49</w:t>
      </w:r>
      <w:r w:rsidRPr="00550F54">
        <w:rPr>
          <w:rFonts w:cs="Arial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4F5E6FB5" w14:textId="3FBD82B4" w:rsidR="00007D89" w:rsidRPr="004D2284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val="en-US"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4D2284">
        <w:rPr>
          <w:rFonts w:cs="Arial"/>
          <w:sz w:val="24"/>
          <w:lang w:eastAsia="ja-JP"/>
        </w:rPr>
        <w:t>Shaun Harry</w:t>
      </w:r>
      <w:r w:rsidR="004D2284" w:rsidRPr="004D2284">
        <w:rPr>
          <w:rFonts w:cs="Arial"/>
          <w:sz w:val="24"/>
          <w:lang w:eastAsia="ja-JP"/>
        </w:rPr>
        <w:t xml:space="preserve"> 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r w:rsidR="004D2284" w:rsidRPr="004D2284">
        <w:rPr>
          <w:rFonts w:cs="Arial"/>
          <w:lang w:eastAsia="ja-JP"/>
        </w:rPr>
        <w:t>shaun.harry@</w:t>
      </w:r>
      <w:r w:rsidR="004D2284">
        <w:rPr>
          <w:rFonts w:cs="Arial"/>
          <w:lang w:eastAsia="ja-JP"/>
        </w:rPr>
        <w:t>keysight.com</w:t>
      </w:r>
    </w:p>
    <w:p w14:paraId="648535A5" w14:textId="77777777" w:rsidR="00007D89" w:rsidRPr="00854C55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26242286"/>
      <w:r w:rsidRPr="00854C55">
        <w:rPr>
          <w:b/>
        </w:rPr>
        <w:t>Corrections required</w:t>
      </w:r>
      <w:bookmarkEnd w:id="4"/>
      <w:bookmarkEnd w:id="5"/>
      <w:bookmarkEnd w:id="6"/>
    </w:p>
    <w:p w14:paraId="115268A9" w14:textId="77777777" w:rsidR="00973773" w:rsidRPr="008974E7" w:rsidRDefault="00973773" w:rsidP="00973773">
      <w:pPr>
        <w:pStyle w:val="Heading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7" w:name="_Toc122605392"/>
      <w:bookmarkStart w:id="8" w:name="_Toc126242287"/>
      <w:bookmarkStart w:id="9" w:name="_Toc122434493"/>
      <w:bookmarkStart w:id="10" w:name="_Toc295288970"/>
      <w:bookmarkStart w:id="11" w:name="_Toc325725665"/>
      <w:r>
        <w:rPr>
          <w:rFonts w:cs="Arial"/>
          <w:b/>
          <w:color w:val="000000"/>
          <w:lang w:eastAsia="en-GB"/>
        </w:rPr>
        <w:t>Change 1</w:t>
      </w:r>
      <w:bookmarkEnd w:id="7"/>
      <w:bookmarkEnd w:id="8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973773" w:rsidRPr="00D268E5" w14:paraId="4DCA1E0E" w14:textId="77777777" w:rsidTr="007D78C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5E56D" w14:textId="77777777" w:rsidR="00973773" w:rsidRPr="005E2E04" w:rsidRDefault="00973773" w:rsidP="007D78C1">
            <w:pPr>
              <w:spacing w:before="40" w:after="40"/>
              <w:rPr>
                <w:rFonts w:ascii="Arial" w:hAnsi="Arial" w:cs="Arial"/>
                <w:sz w:val="18"/>
                <w:szCs w:val="18"/>
              </w:rPr>
            </w:pPr>
            <w:r w:rsidRPr="005E2E04">
              <w:rPr>
                <w:rFonts w:ascii="Arial" w:hAnsi="Arial" w:cs="Arial"/>
                <w:bCs/>
                <w:sz w:val="18"/>
                <w:szCs w:val="18"/>
                <w:lang w:val="de-DE"/>
              </w:rPr>
              <w:t xml:space="preserve">Function </w:t>
            </w:r>
            <w:r w:rsidRPr="005E2E04">
              <w:rPr>
                <w:rFonts w:ascii="Arial" w:hAnsi="Arial" w:cs="Arial"/>
                <w:sz w:val="18"/>
                <w:szCs w:val="18"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F4BC2" w14:textId="3EC8F41C" w:rsidR="00973773" w:rsidRPr="005E2E04" w:rsidRDefault="00A37BEF" w:rsidP="007D78C1">
            <w:pPr>
              <w:pStyle w:val="CRCoverPage"/>
              <w:spacing w:after="0"/>
              <w:rPr>
                <w:rFonts w:cs="Arial"/>
                <w:sz w:val="18"/>
                <w:szCs w:val="18"/>
                <w:lang w:eastAsia="en-GB"/>
              </w:rPr>
            </w:pPr>
            <w:proofErr w:type="spellStart"/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>f_EUTRA_CA_InitFrequenciesInterBand</w:t>
            </w:r>
            <w:proofErr w:type="spellEnd"/>
            <w:r>
              <w:rPr>
                <w:rFonts w:ascii="Courier New" w:hAnsi="Courier New" w:cs="Courier New"/>
                <w:sz w:val="16"/>
                <w:szCs w:val="16"/>
                <w:lang w:eastAsia="de-DE"/>
              </w:rPr>
              <w:t>()</w:t>
            </w:r>
          </w:p>
        </w:tc>
      </w:tr>
      <w:tr w:rsidR="00973773" w:rsidRPr="00D268E5" w14:paraId="4CAF488D" w14:textId="77777777" w:rsidTr="00CD2803">
        <w:trPr>
          <w:trHeight w:val="615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FCAFD" w14:textId="77777777" w:rsidR="00973773" w:rsidRPr="005E2E04" w:rsidRDefault="00973773" w:rsidP="007D78C1">
            <w:pPr>
              <w:spacing w:before="40" w:after="40"/>
              <w:rPr>
                <w:rFonts w:ascii="Arial" w:hAnsi="Arial"/>
                <w:sz w:val="18"/>
                <w:szCs w:val="18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A5A85" w14:textId="0B267EBD" w:rsidR="0044768E" w:rsidRPr="0026582C" w:rsidRDefault="00CD2803" w:rsidP="00CD2803">
            <w:pPr>
              <w:pStyle w:val="CRCoverPage"/>
              <w:spacing w:after="0"/>
            </w:pPr>
            <w:r>
              <w:t xml:space="preserve">The DL EARFCN for EUTRA band 71 is currently incorrect for CA bands. The mid-range EARCFN value should be 68761 according to 36.508 Table 4.3.1.1.71-1 but in </w:t>
            </w:r>
            <w:proofErr w:type="spellStart"/>
            <w:r w:rsidRPr="00CD2803">
              <w:t>f_EUTRA_CA_</w:t>
            </w:r>
            <w:proofErr w:type="gramStart"/>
            <w:r w:rsidRPr="00CD2803">
              <w:t>InitFrequenciesInterBand</w:t>
            </w:r>
            <w:proofErr w:type="spellEnd"/>
            <w:r w:rsidRPr="00CD2803">
              <w:t>(</w:t>
            </w:r>
            <w:proofErr w:type="gramEnd"/>
            <w:r w:rsidRPr="00CD2803">
              <w:t>)</w:t>
            </w:r>
            <w:r>
              <w:t xml:space="preserve"> it is implemented as </w:t>
            </w:r>
            <w:proofErr w:type="spellStart"/>
            <w:r>
              <w:t>as</w:t>
            </w:r>
            <w:proofErr w:type="spellEnd"/>
            <w:r>
              <w:t xml:space="preserve"> 68671.</w:t>
            </w:r>
          </w:p>
        </w:tc>
      </w:tr>
      <w:tr w:rsidR="00973773" w:rsidRPr="00D268E5" w14:paraId="1E8AD204" w14:textId="77777777" w:rsidTr="007D78C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F37D0" w14:textId="77777777" w:rsidR="00973773" w:rsidRPr="005E2E04" w:rsidRDefault="00973773" w:rsidP="007D78C1">
            <w:pPr>
              <w:spacing w:before="40" w:after="40"/>
              <w:rPr>
                <w:rFonts w:ascii="Arial" w:hAnsi="Arial"/>
                <w:sz w:val="18"/>
                <w:szCs w:val="18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312F3" w14:textId="5E0BC26F" w:rsidR="00CB2D5A" w:rsidRPr="0026582C" w:rsidRDefault="00CD2803" w:rsidP="00CD2803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t>Corrected the value of DL EARFCN for CA band 71 to 68761.</w:t>
            </w:r>
          </w:p>
        </w:tc>
      </w:tr>
      <w:tr w:rsidR="00973773" w:rsidRPr="001D039E" w14:paraId="5624FCBB" w14:textId="77777777" w:rsidTr="007D78C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79FD8" w14:textId="77777777" w:rsidR="00973773" w:rsidRPr="005E2E04" w:rsidRDefault="00973773" w:rsidP="007D78C1">
            <w:pPr>
              <w:spacing w:before="40" w:after="40"/>
              <w:rPr>
                <w:rFonts w:ascii="Arial" w:hAnsi="Arial"/>
                <w:sz w:val="18"/>
                <w:szCs w:val="18"/>
              </w:rPr>
            </w:pPr>
            <w:r w:rsidRPr="005E2E04">
              <w:rPr>
                <w:rFonts w:ascii="Arial" w:hAnsi="Arial"/>
                <w:sz w:val="18"/>
                <w:szCs w:val="18"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C0ABF" w14:textId="0B6FA281" w:rsidR="00973773" w:rsidRPr="00A878CF" w:rsidRDefault="00A72085" w:rsidP="007D78C1">
            <w:pPr>
              <w:spacing w:after="0"/>
              <w:rPr>
                <w:rFonts w:ascii="Arial" w:hAnsi="Arial"/>
                <w:noProof/>
              </w:rPr>
            </w:pPr>
            <w:proofErr w:type="spellStart"/>
            <w:r>
              <w:rPr>
                <w:rFonts w:cs="Arial"/>
                <w:lang w:eastAsia="en-GB"/>
              </w:rPr>
              <w:t>EUTRA_CellInfoInit_CA.ttcn</w:t>
            </w:r>
            <w:proofErr w:type="spellEnd"/>
          </w:p>
        </w:tc>
      </w:tr>
      <w:tr w:rsidR="00973773" w:rsidRPr="00D268E5" w14:paraId="6CA69134" w14:textId="77777777" w:rsidTr="007D78C1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06660" w14:textId="77777777" w:rsidR="00973773" w:rsidRPr="00AB03D2" w:rsidRDefault="00973773" w:rsidP="007D78C1">
            <w:pPr>
              <w:spacing w:before="40" w:after="40"/>
              <w:rPr>
                <w:rFonts w:ascii="Arial" w:hAnsi="Arial"/>
                <w:sz w:val="18"/>
                <w:szCs w:val="18"/>
                <w:highlight w:val="cyan"/>
              </w:rPr>
            </w:pPr>
            <w:r w:rsidRPr="00AB03D2">
              <w:rPr>
                <w:rFonts w:ascii="Arial" w:hAnsi="Arial"/>
                <w:sz w:val="18"/>
                <w:szCs w:val="18"/>
                <w:highlight w:val="cyan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465E9" w14:textId="20D04F62" w:rsidR="00973773" w:rsidRPr="00AB03D2" w:rsidRDefault="00AB03D2" w:rsidP="007D78C1">
            <w:pPr>
              <w:rPr>
                <w:rFonts w:ascii="Arial" w:hAnsi="Arial"/>
                <w:sz w:val="18"/>
                <w:szCs w:val="18"/>
                <w:highlight w:val="cyan"/>
                <w:lang w:eastAsia="zh-CN"/>
              </w:rPr>
            </w:pPr>
            <w:r w:rsidRPr="00AB03D2">
              <w:rPr>
                <w:rFonts w:ascii="Arial" w:hAnsi="Arial"/>
                <w:sz w:val="18"/>
                <w:szCs w:val="18"/>
                <w:highlight w:val="cyan"/>
                <w:lang w:eastAsia="zh-CN"/>
              </w:rPr>
              <w:t>Accepted</w:t>
            </w:r>
          </w:p>
        </w:tc>
        <w:bookmarkStart w:id="12" w:name="_GoBack"/>
        <w:bookmarkEnd w:id="12"/>
      </w:tr>
    </w:tbl>
    <w:p w14:paraId="4D1D77F1" w14:textId="77777777" w:rsidR="00973773" w:rsidRPr="00D268E5" w:rsidRDefault="00973773" w:rsidP="00973773">
      <w:pPr>
        <w:spacing w:after="0"/>
        <w:rPr>
          <w:rFonts w:ascii="Arial" w:hAnsi="Arial"/>
          <w:lang w:eastAsia="en-GB"/>
        </w:rPr>
      </w:pPr>
    </w:p>
    <w:p w14:paraId="7E8F42B8" w14:textId="77777777" w:rsidR="00973773" w:rsidRPr="00D268E5" w:rsidRDefault="00973773" w:rsidP="00973773">
      <w:pPr>
        <w:spacing w:after="0"/>
        <w:rPr>
          <w:rFonts w:ascii="Arial" w:hAnsi="Arial"/>
          <w:lang w:eastAsia="en-GB"/>
        </w:rPr>
      </w:pPr>
      <w:r w:rsidRPr="00D268E5">
        <w:rPr>
          <w:rFonts w:ascii="Arial" w:hAnsi="Arial"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973773" w:rsidRPr="00D268E5" w14:paraId="140F69D0" w14:textId="77777777" w:rsidTr="007D78C1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F9BCE" w14:textId="4D751AE8" w:rsidR="00C86234" w:rsidRPr="000A2395" w:rsidRDefault="00973773" w:rsidP="00C8623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37E56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1938FE67" w14:textId="77777777" w:rsidR="00231E4E" w:rsidRPr="00685A2B" w:rsidRDefault="003E3BEE" w:rsidP="00231E4E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3E3BEE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  <w:bookmarkStart w:id="13" w:name="_Hlk128411431"/>
            <w:r w:rsidR="00231E4E"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function </w:t>
            </w:r>
            <w:proofErr w:type="spellStart"/>
            <w:r w:rsidR="00231E4E"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>f_EUTRA_CA_InitFrequenciesInterBand</w:t>
            </w:r>
            <w:proofErr w:type="spellEnd"/>
            <w:r w:rsidR="00231E4E"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="00231E4E"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>CA_BandCombination_Type</w:t>
            </w:r>
            <w:proofErr w:type="spellEnd"/>
            <w:r w:rsidR="00231E4E"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="00231E4E"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>p_CA_FrequencyBand</w:t>
            </w:r>
            <w:proofErr w:type="spellEnd"/>
            <w:r w:rsidR="00231E4E"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) return </w:t>
            </w:r>
            <w:proofErr w:type="spellStart"/>
            <w:r w:rsidR="00231E4E"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>Frequency_fList_CAInterBand_Type</w:t>
            </w:r>
            <w:proofErr w:type="spellEnd"/>
          </w:p>
          <w:p w14:paraId="3A84678C" w14:textId="77777777" w:rsidR="00231E4E" w:rsidRPr="00685A2B" w:rsidRDefault="00231E4E" w:rsidP="00231E4E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{ // @sic R5-155910 New CA band combination </w:t>
            </w:r>
            <w:proofErr w:type="spellStart"/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>pixit</w:t>
            </w:r>
            <w:proofErr w:type="spellEnd"/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sic@</w:t>
            </w:r>
          </w:p>
          <w:p w14:paraId="04852D32" w14:textId="77777777" w:rsidR="00231E4E" w:rsidRPr="00685A2B" w:rsidRDefault="00231E4E" w:rsidP="00231E4E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  <w:proofErr w:type="spellStart"/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>var</w:t>
            </w:r>
            <w:proofErr w:type="spellEnd"/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template(value) </w:t>
            </w:r>
            <w:proofErr w:type="spellStart"/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>Frequency_fList_CAInterBand_Type</w:t>
            </w:r>
            <w:proofErr w:type="spellEnd"/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>v_Freq</w:t>
            </w:r>
            <w:proofErr w:type="spellEnd"/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:= </w:t>
            </w:r>
            <w:proofErr w:type="spellStart"/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>cs_FrequencyCAInterBand_Dummy</w:t>
            </w:r>
            <w:proofErr w:type="spellEnd"/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>;</w:t>
            </w:r>
          </w:p>
          <w:p w14:paraId="042387A6" w14:textId="77777777" w:rsidR="00231E4E" w:rsidRPr="00685A2B" w:rsidRDefault="00231E4E" w:rsidP="00231E4E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//@sic R5s150438 sic@</w:t>
            </w:r>
          </w:p>
          <w:p w14:paraId="62178C6C" w14:textId="77777777" w:rsidR="00231E4E" w:rsidRPr="00685A2B" w:rsidRDefault="00231E4E" w:rsidP="00231E4E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</w:p>
          <w:p w14:paraId="3C72F003" w14:textId="77777777" w:rsidR="00231E4E" w:rsidRDefault="00231E4E" w:rsidP="00231E4E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select (</w:t>
            </w:r>
            <w:proofErr w:type="spellStart"/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>p_CA_FrequencyBand</w:t>
            </w:r>
            <w:proofErr w:type="spellEnd"/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>) {</w:t>
            </w:r>
          </w:p>
          <w:p w14:paraId="0D1FB017" w14:textId="77777777" w:rsidR="00903D46" w:rsidRDefault="00903D46" w:rsidP="00231E4E">
            <w:pPr>
              <w:spacing w:after="0" w:line="259" w:lineRule="auto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</w:p>
          <w:p w14:paraId="58875BFB" w14:textId="5B29FB43" w:rsidR="00903D46" w:rsidRDefault="00903D46" w:rsidP="00231E4E">
            <w:pPr>
              <w:spacing w:after="0" w:line="259" w:lineRule="auto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………………………………………………</w:t>
            </w:r>
          </w:p>
          <w:p w14:paraId="206E88B2" w14:textId="13B31708" w:rsidR="00231E4E" w:rsidRDefault="00231E4E" w:rsidP="00231E4E">
            <w:pPr>
              <w:spacing w:after="0" w:line="259" w:lineRule="auto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A22B3A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</w:t>
            </w:r>
          </w:p>
          <w:p w14:paraId="4B7ED3D4" w14:textId="77777777" w:rsidR="00231E4E" w:rsidRPr="001D1438" w:rsidRDefault="00231E4E" w:rsidP="00231E4E">
            <w:pPr>
              <w:spacing w:after="0" w:line="259" w:lineRule="auto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D1438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case(CA_66A_71A){ //CA_66A-71A @sic R5-184771 sic@</w:t>
            </w:r>
          </w:p>
          <w:p w14:paraId="5B914A93" w14:textId="77777777" w:rsidR="00231E4E" w:rsidRPr="001D1438" w:rsidRDefault="00231E4E" w:rsidP="00231E4E">
            <w:pPr>
              <w:spacing w:after="0" w:line="259" w:lineRule="auto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D1438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       v_Freq.f1.dl_CarrierFreq := </w:t>
            </w:r>
            <w:proofErr w:type="spellStart"/>
            <w:r w:rsidRPr="001D1438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maxEARFCN</w:t>
            </w:r>
            <w:proofErr w:type="spellEnd"/>
            <w:r w:rsidRPr="001D1438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;</w:t>
            </w:r>
          </w:p>
          <w:p w14:paraId="6FE6CC15" w14:textId="77777777" w:rsidR="00231E4E" w:rsidRPr="001D1438" w:rsidRDefault="00231E4E" w:rsidP="00231E4E">
            <w:pPr>
              <w:spacing w:after="0" w:line="259" w:lineRule="auto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D1438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       v_Freq.f1.ul_CarrierFreq := </w:t>
            </w:r>
            <w:proofErr w:type="spellStart"/>
            <w:r w:rsidRPr="001D1438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maxEARFCN</w:t>
            </w:r>
            <w:proofErr w:type="spellEnd"/>
            <w:r w:rsidRPr="001D1438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;</w:t>
            </w:r>
          </w:p>
          <w:p w14:paraId="043023F0" w14:textId="77777777" w:rsidR="00231E4E" w:rsidRPr="001D1438" w:rsidRDefault="00231E4E" w:rsidP="00231E4E">
            <w:pPr>
              <w:spacing w:after="0" w:line="259" w:lineRule="auto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D1438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       v_Freq.f1.dl_CarrierFreq_v9e0 := 66886;</w:t>
            </w:r>
          </w:p>
          <w:p w14:paraId="45DF6DA7" w14:textId="77777777" w:rsidR="00231E4E" w:rsidRPr="001D1438" w:rsidRDefault="00231E4E" w:rsidP="00231E4E">
            <w:pPr>
              <w:spacing w:after="0" w:line="259" w:lineRule="auto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D1438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       v_Freq.f1.ul_CarrierFreq_v9e0 := 132422;</w:t>
            </w:r>
          </w:p>
          <w:p w14:paraId="277E73BD" w14:textId="77777777" w:rsidR="00231E4E" w:rsidRPr="001D1438" w:rsidRDefault="00231E4E" w:rsidP="00231E4E">
            <w:pPr>
              <w:spacing w:after="0" w:line="259" w:lineRule="auto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D1438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       v_Freq.f1_DL_ChBandwidth := n100;</w:t>
            </w:r>
          </w:p>
          <w:p w14:paraId="392AEBDB" w14:textId="77777777" w:rsidR="00231E4E" w:rsidRPr="001D1438" w:rsidRDefault="00231E4E" w:rsidP="00231E4E">
            <w:pPr>
              <w:spacing w:after="0" w:line="259" w:lineRule="auto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D1438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       v_Freq.f1_UL_ChBandwidth := n100;</w:t>
            </w:r>
          </w:p>
          <w:p w14:paraId="3EA7145D" w14:textId="77777777" w:rsidR="00231E4E" w:rsidRPr="001D1438" w:rsidRDefault="00231E4E" w:rsidP="00231E4E">
            <w:pPr>
              <w:spacing w:after="0" w:line="259" w:lineRule="auto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D1438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       v_Freq.f2.dl_CarrierFreq := </w:t>
            </w:r>
            <w:proofErr w:type="spellStart"/>
            <w:r w:rsidRPr="001D1438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maxEARFCN</w:t>
            </w:r>
            <w:proofErr w:type="spellEnd"/>
            <w:r w:rsidRPr="001D1438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;</w:t>
            </w:r>
          </w:p>
          <w:p w14:paraId="2AC50B87" w14:textId="77777777" w:rsidR="00231E4E" w:rsidRPr="001D1438" w:rsidRDefault="00231E4E" w:rsidP="00231E4E">
            <w:pPr>
              <w:spacing w:after="0" w:line="259" w:lineRule="auto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D1438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       v_Freq.f2.ul_CarrierFreq := </w:t>
            </w:r>
            <w:proofErr w:type="spellStart"/>
            <w:r w:rsidRPr="001D1438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maxEARFCN</w:t>
            </w:r>
            <w:proofErr w:type="spellEnd"/>
            <w:r w:rsidRPr="001D1438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;</w:t>
            </w:r>
          </w:p>
          <w:p w14:paraId="6458086B" w14:textId="77777777" w:rsidR="00231E4E" w:rsidRPr="001D1438" w:rsidRDefault="00231E4E" w:rsidP="00231E4E">
            <w:pPr>
              <w:spacing w:after="0" w:line="259" w:lineRule="auto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D1438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       v_Freq.f2.dl_CarrierFreq_v9e0 := 67036;</w:t>
            </w:r>
          </w:p>
          <w:p w14:paraId="2047CA90" w14:textId="77777777" w:rsidR="00231E4E" w:rsidRPr="001D1438" w:rsidRDefault="00231E4E" w:rsidP="00231E4E">
            <w:pPr>
              <w:spacing w:after="0" w:line="259" w:lineRule="auto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D1438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       v_Freq.f2.ul_CarrierFreq_v9e0 := 132572;</w:t>
            </w:r>
          </w:p>
          <w:p w14:paraId="7D32BA0B" w14:textId="77777777" w:rsidR="00231E4E" w:rsidRPr="001D1438" w:rsidRDefault="00231E4E" w:rsidP="00231E4E">
            <w:pPr>
              <w:spacing w:after="0" w:line="259" w:lineRule="auto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D1438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       v_Freq.f2_DL_ChBandwidth := n100;</w:t>
            </w:r>
          </w:p>
          <w:p w14:paraId="1E183FFE" w14:textId="77777777" w:rsidR="00231E4E" w:rsidRPr="001D1438" w:rsidRDefault="00231E4E" w:rsidP="00231E4E">
            <w:pPr>
              <w:spacing w:after="0" w:line="259" w:lineRule="auto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D1438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       v_Freq.f2_UL_ChBandwidth := n100;</w:t>
            </w:r>
          </w:p>
          <w:p w14:paraId="235BC0D4" w14:textId="77777777" w:rsidR="00231E4E" w:rsidRPr="001D1438" w:rsidRDefault="00231E4E" w:rsidP="00231E4E">
            <w:pPr>
              <w:spacing w:after="0" w:line="259" w:lineRule="auto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D1438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       v_Freq.f5.dl_CarrierFreq := </w:t>
            </w:r>
            <w:proofErr w:type="spellStart"/>
            <w:r w:rsidRPr="001D1438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maxEARFCN</w:t>
            </w:r>
            <w:proofErr w:type="spellEnd"/>
            <w:r w:rsidRPr="001D1438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;</w:t>
            </w:r>
          </w:p>
          <w:p w14:paraId="1201386B" w14:textId="77777777" w:rsidR="00231E4E" w:rsidRPr="001D1438" w:rsidRDefault="00231E4E" w:rsidP="00231E4E">
            <w:pPr>
              <w:spacing w:after="0" w:line="259" w:lineRule="auto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D1438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       v_Freq.f5.ul_CarrierFreq := </w:t>
            </w:r>
            <w:proofErr w:type="spellStart"/>
            <w:r w:rsidRPr="001D1438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maxEARFCN</w:t>
            </w:r>
            <w:proofErr w:type="spellEnd"/>
            <w:r w:rsidRPr="001D1438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;</w:t>
            </w:r>
          </w:p>
          <w:p w14:paraId="53DE2B93" w14:textId="77777777" w:rsidR="00231E4E" w:rsidRPr="001D1438" w:rsidRDefault="00231E4E" w:rsidP="00231E4E">
            <w:pPr>
              <w:spacing w:after="0" w:line="259" w:lineRule="auto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D1438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       </w:t>
            </w:r>
            <w:r w:rsidRPr="00861258">
              <w:rPr>
                <w:rFonts w:ascii="Courier New" w:hAnsi="Courier New" w:cs="Courier New"/>
                <w:bCs/>
                <w:sz w:val="16"/>
                <w:szCs w:val="16"/>
                <w:shd w:val="clear" w:color="auto" w:fill="FFFF00"/>
                <w:lang w:eastAsia="de-DE"/>
              </w:rPr>
              <w:t>v_Freq.f5.dl_CarrierFreq_v9e0 :=</w:t>
            </w:r>
            <w:r w:rsidRPr="001D1438">
              <w:rPr>
                <w:rFonts w:ascii="Courier New" w:hAnsi="Courier New" w:cs="Courier New"/>
                <w:bCs/>
                <w:sz w:val="16"/>
                <w:szCs w:val="16"/>
                <w:shd w:val="clear" w:color="auto" w:fill="FFFF00"/>
                <w:lang w:eastAsia="de-DE"/>
              </w:rPr>
              <w:t xml:space="preserve"> 68671;</w:t>
            </w:r>
          </w:p>
          <w:p w14:paraId="0D3A83EB" w14:textId="77777777" w:rsidR="00231E4E" w:rsidRPr="001D1438" w:rsidRDefault="00231E4E" w:rsidP="00231E4E">
            <w:pPr>
              <w:spacing w:after="0" w:line="259" w:lineRule="auto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D1438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       v_Freq.f5.ul_CarrierFreq_v9e0 := 133297;</w:t>
            </w:r>
          </w:p>
          <w:p w14:paraId="18E375DC" w14:textId="77777777" w:rsidR="00231E4E" w:rsidRPr="001D1438" w:rsidRDefault="00231E4E" w:rsidP="00231E4E">
            <w:pPr>
              <w:spacing w:after="0" w:line="259" w:lineRule="auto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D1438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       v_Freq.f5_DL_ChBandwidth := n50;</w:t>
            </w:r>
          </w:p>
          <w:p w14:paraId="692D4832" w14:textId="77777777" w:rsidR="00231E4E" w:rsidRPr="001D1438" w:rsidRDefault="00231E4E" w:rsidP="00231E4E">
            <w:pPr>
              <w:spacing w:after="0" w:line="259" w:lineRule="auto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D1438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       v_Freq.f5_UL_ChBandwidth := n50;</w:t>
            </w:r>
          </w:p>
          <w:p w14:paraId="093786C0" w14:textId="77777777" w:rsidR="00231E4E" w:rsidRPr="001D1438" w:rsidRDefault="00231E4E" w:rsidP="00231E4E">
            <w:pPr>
              <w:spacing w:after="0" w:line="259" w:lineRule="auto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D1438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       v_Freq.f6.dl_CarrierFreq := </w:t>
            </w:r>
            <w:proofErr w:type="spellStart"/>
            <w:r w:rsidRPr="001D1438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maxEARFCN</w:t>
            </w:r>
            <w:proofErr w:type="spellEnd"/>
            <w:r w:rsidRPr="001D1438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;</w:t>
            </w:r>
          </w:p>
          <w:p w14:paraId="32392C66" w14:textId="77777777" w:rsidR="00231E4E" w:rsidRPr="001D1438" w:rsidRDefault="00231E4E" w:rsidP="00231E4E">
            <w:pPr>
              <w:spacing w:after="0" w:line="259" w:lineRule="auto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D1438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       v_Freq.f6.ul_CarrierFreq := </w:t>
            </w:r>
            <w:proofErr w:type="spellStart"/>
            <w:r w:rsidRPr="001D1438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maxEARFCN</w:t>
            </w:r>
            <w:proofErr w:type="spellEnd"/>
            <w:r w:rsidRPr="001D1438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;</w:t>
            </w:r>
          </w:p>
          <w:p w14:paraId="566904D1" w14:textId="77777777" w:rsidR="00231E4E" w:rsidRPr="001D1438" w:rsidRDefault="00231E4E" w:rsidP="00231E4E">
            <w:pPr>
              <w:spacing w:after="0" w:line="259" w:lineRule="auto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D1438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       v_Freq.f6.dl_CarrierFreq_v9e0 := 68886;</w:t>
            </w:r>
          </w:p>
          <w:p w14:paraId="15EAB5DF" w14:textId="77777777" w:rsidR="00231E4E" w:rsidRPr="001D1438" w:rsidRDefault="00231E4E" w:rsidP="00231E4E">
            <w:pPr>
              <w:spacing w:after="0" w:line="259" w:lineRule="auto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D1438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       v_Freq.f6.ul_CarrierFreq_v9e0 := 133422;</w:t>
            </w:r>
          </w:p>
          <w:p w14:paraId="684FEDB9" w14:textId="77777777" w:rsidR="00231E4E" w:rsidRPr="001D1438" w:rsidRDefault="00231E4E" w:rsidP="00231E4E">
            <w:pPr>
              <w:spacing w:after="0" w:line="259" w:lineRule="auto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D1438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       v_Freq.f6_DL_ChBandwidth := n50;</w:t>
            </w:r>
          </w:p>
          <w:p w14:paraId="5D5FB782" w14:textId="77777777" w:rsidR="00231E4E" w:rsidRPr="001D1438" w:rsidRDefault="00231E4E" w:rsidP="00231E4E">
            <w:pPr>
              <w:spacing w:after="0" w:line="259" w:lineRule="auto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D1438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       v_Freq.f6_UL_ChBandwidth := n50;</w:t>
            </w:r>
          </w:p>
          <w:p w14:paraId="3C0FE63F" w14:textId="77777777" w:rsidR="00231E4E" w:rsidRDefault="00231E4E" w:rsidP="00231E4E">
            <w:pPr>
              <w:spacing w:after="0" w:line="259" w:lineRule="auto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D1438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 }</w:t>
            </w:r>
          </w:p>
          <w:p w14:paraId="4900C791" w14:textId="77777777" w:rsidR="00231E4E" w:rsidRPr="00685A2B" w:rsidRDefault="00231E4E" w:rsidP="00231E4E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case(CA_66A_71A_SwitchAllocation){ //CA_66A-71A </w:t>
            </w:r>
            <w:proofErr w:type="spellStart"/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>SwitchAllocation@sic</w:t>
            </w:r>
            <w:proofErr w:type="spellEnd"/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R5-184771 sic@</w:t>
            </w:r>
          </w:p>
          <w:p w14:paraId="3DF4E6DC" w14:textId="77777777" w:rsidR="00231E4E" w:rsidRPr="00685A2B" w:rsidRDefault="00231E4E" w:rsidP="00231E4E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v_Freq.f5.dl_CarrierFreq := </w:t>
            </w:r>
            <w:proofErr w:type="spellStart"/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>maxEARFCN</w:t>
            </w:r>
            <w:proofErr w:type="spellEnd"/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>;</w:t>
            </w:r>
          </w:p>
          <w:p w14:paraId="77494FF3" w14:textId="77777777" w:rsidR="00231E4E" w:rsidRPr="00685A2B" w:rsidRDefault="00231E4E" w:rsidP="00231E4E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v_Freq.f5.ul_CarrierFreq := </w:t>
            </w:r>
            <w:proofErr w:type="spellStart"/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>maxEARFCN</w:t>
            </w:r>
            <w:proofErr w:type="spellEnd"/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>;</w:t>
            </w:r>
          </w:p>
          <w:p w14:paraId="528D08CC" w14:textId="77777777" w:rsidR="00231E4E" w:rsidRPr="00685A2B" w:rsidRDefault="00231E4E" w:rsidP="00231E4E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v_Freq.f5.dl_CarrierFreq_v9e0 := 66886;</w:t>
            </w:r>
          </w:p>
          <w:p w14:paraId="07976D21" w14:textId="77777777" w:rsidR="00231E4E" w:rsidRPr="00685A2B" w:rsidRDefault="00231E4E" w:rsidP="00231E4E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lastRenderedPageBreak/>
              <w:t xml:space="preserve">            v_Freq.f5.ul_CarrierFreq_v9e0 := 132422;</w:t>
            </w:r>
          </w:p>
          <w:p w14:paraId="5742377F" w14:textId="77777777" w:rsidR="00231E4E" w:rsidRPr="00685A2B" w:rsidRDefault="00231E4E" w:rsidP="00231E4E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v_Freq.f5_DL_ChBandwidth := n100;</w:t>
            </w:r>
          </w:p>
          <w:p w14:paraId="2257D8EF" w14:textId="77777777" w:rsidR="00231E4E" w:rsidRPr="00685A2B" w:rsidRDefault="00231E4E" w:rsidP="00231E4E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v_Freq.f5_UL_ChBandwidth := n100;</w:t>
            </w:r>
          </w:p>
          <w:p w14:paraId="1F29FB7A" w14:textId="77777777" w:rsidR="00231E4E" w:rsidRPr="00685A2B" w:rsidRDefault="00231E4E" w:rsidP="00231E4E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v_Freq.f6.dl_CarrierFreq := </w:t>
            </w:r>
            <w:proofErr w:type="spellStart"/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>maxEARFCN</w:t>
            </w:r>
            <w:proofErr w:type="spellEnd"/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>;</w:t>
            </w:r>
          </w:p>
          <w:p w14:paraId="28A14912" w14:textId="77777777" w:rsidR="00231E4E" w:rsidRPr="00685A2B" w:rsidRDefault="00231E4E" w:rsidP="00231E4E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v_Freq.f6.ul_CarrierFreq := </w:t>
            </w:r>
            <w:proofErr w:type="spellStart"/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>maxEARFCN</w:t>
            </w:r>
            <w:proofErr w:type="spellEnd"/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>;</w:t>
            </w:r>
          </w:p>
          <w:p w14:paraId="4E7CF188" w14:textId="77777777" w:rsidR="00231E4E" w:rsidRPr="00685A2B" w:rsidRDefault="00231E4E" w:rsidP="00231E4E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v_Freq.f6.dl_CarrierFreq_v9e0 := 67036;</w:t>
            </w:r>
          </w:p>
          <w:p w14:paraId="2A4ADEE0" w14:textId="77777777" w:rsidR="00231E4E" w:rsidRPr="00685A2B" w:rsidRDefault="00231E4E" w:rsidP="00231E4E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v_Freq.f6.ul_CarrierFreq_v9e0 := 132572;</w:t>
            </w:r>
          </w:p>
          <w:p w14:paraId="15550381" w14:textId="77777777" w:rsidR="00231E4E" w:rsidRPr="00685A2B" w:rsidRDefault="00231E4E" w:rsidP="00231E4E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v_Freq.f6_DL_ChBandwidth := n100;</w:t>
            </w:r>
          </w:p>
          <w:p w14:paraId="79743451" w14:textId="77777777" w:rsidR="00231E4E" w:rsidRPr="00685A2B" w:rsidRDefault="00231E4E" w:rsidP="00231E4E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v_Freq.f6_UL_ChBandwidth := n100;</w:t>
            </w:r>
          </w:p>
          <w:p w14:paraId="7A07FA10" w14:textId="77777777" w:rsidR="00231E4E" w:rsidRPr="00685A2B" w:rsidRDefault="00231E4E" w:rsidP="00231E4E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v_Freq.f1.dl_CarrierFreq := </w:t>
            </w:r>
            <w:proofErr w:type="spellStart"/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>maxEARFCN</w:t>
            </w:r>
            <w:proofErr w:type="spellEnd"/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>;</w:t>
            </w:r>
          </w:p>
          <w:p w14:paraId="1F1134B8" w14:textId="77777777" w:rsidR="00231E4E" w:rsidRPr="00685A2B" w:rsidRDefault="00231E4E" w:rsidP="00231E4E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v_Freq.f1.ul_CarrierFreq := </w:t>
            </w:r>
            <w:proofErr w:type="spellStart"/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>maxEARFCN</w:t>
            </w:r>
            <w:proofErr w:type="spellEnd"/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>;</w:t>
            </w:r>
          </w:p>
          <w:p w14:paraId="722048E3" w14:textId="77777777" w:rsidR="00231E4E" w:rsidRPr="00685A2B" w:rsidRDefault="00231E4E" w:rsidP="00231E4E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</w:t>
            </w:r>
            <w:r w:rsidRPr="00861258">
              <w:rPr>
                <w:rFonts w:ascii="Courier New" w:hAnsi="Courier New" w:cs="Courier New"/>
                <w:sz w:val="16"/>
                <w:szCs w:val="16"/>
                <w:shd w:val="clear" w:color="auto" w:fill="FFFF00"/>
                <w:lang w:eastAsia="de-DE"/>
              </w:rPr>
              <w:t>v_Freq.f1.dl_CarrierFreq_v9e0 :=</w:t>
            </w:r>
            <w:r w:rsidRPr="001D1438">
              <w:rPr>
                <w:rFonts w:ascii="Courier New" w:hAnsi="Courier New" w:cs="Courier New"/>
                <w:sz w:val="16"/>
                <w:szCs w:val="16"/>
                <w:shd w:val="clear" w:color="auto" w:fill="FFFF00"/>
                <w:lang w:eastAsia="de-DE"/>
              </w:rPr>
              <w:t xml:space="preserve"> 68671;</w:t>
            </w:r>
          </w:p>
          <w:p w14:paraId="5B9928B2" w14:textId="77777777" w:rsidR="00231E4E" w:rsidRPr="00685A2B" w:rsidRDefault="00231E4E" w:rsidP="00231E4E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v_Freq.f1.ul_CarrierFreq_v9e0 := 133297;</w:t>
            </w:r>
          </w:p>
          <w:p w14:paraId="1DBB14CD" w14:textId="77777777" w:rsidR="00231E4E" w:rsidRPr="00685A2B" w:rsidRDefault="00231E4E" w:rsidP="00231E4E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v_Freq.f1_DL_ChBandwidth := n50;</w:t>
            </w:r>
          </w:p>
          <w:p w14:paraId="2D19B1AC" w14:textId="77777777" w:rsidR="00231E4E" w:rsidRPr="00685A2B" w:rsidRDefault="00231E4E" w:rsidP="00231E4E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v_Freq.f1_UL_ChBandwidth := n50;</w:t>
            </w:r>
          </w:p>
          <w:p w14:paraId="4DC1EBF9" w14:textId="77777777" w:rsidR="00231E4E" w:rsidRPr="00685A2B" w:rsidRDefault="00231E4E" w:rsidP="00231E4E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v_Freq.f2.dl_CarrierFreq := </w:t>
            </w:r>
            <w:proofErr w:type="spellStart"/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>maxEARFCN</w:t>
            </w:r>
            <w:proofErr w:type="spellEnd"/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>;</w:t>
            </w:r>
          </w:p>
          <w:p w14:paraId="23869D27" w14:textId="77777777" w:rsidR="00231E4E" w:rsidRPr="00685A2B" w:rsidRDefault="00231E4E" w:rsidP="00231E4E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v_Freq.f2.ul_CarrierFreq := </w:t>
            </w:r>
            <w:proofErr w:type="spellStart"/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>maxEARFCN</w:t>
            </w:r>
            <w:proofErr w:type="spellEnd"/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>;</w:t>
            </w:r>
          </w:p>
          <w:p w14:paraId="7E47B802" w14:textId="77777777" w:rsidR="00231E4E" w:rsidRPr="00685A2B" w:rsidRDefault="00231E4E" w:rsidP="00231E4E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v_Freq.f2.dl_CarrierFreq_v9e0 := 68886;</w:t>
            </w:r>
          </w:p>
          <w:p w14:paraId="206B1293" w14:textId="77777777" w:rsidR="00231E4E" w:rsidRPr="00685A2B" w:rsidRDefault="00231E4E" w:rsidP="00231E4E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v_Freq.f2.ul_CarrierFreq_v9e0 := 133422;</w:t>
            </w:r>
          </w:p>
          <w:p w14:paraId="46B44FF8" w14:textId="77777777" w:rsidR="00231E4E" w:rsidRPr="00685A2B" w:rsidRDefault="00231E4E" w:rsidP="00231E4E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v_Freq.f2_DL_ChBandwidth := n50;</w:t>
            </w:r>
          </w:p>
          <w:p w14:paraId="0E6CAA46" w14:textId="77777777" w:rsidR="00231E4E" w:rsidRPr="00685A2B" w:rsidRDefault="00231E4E" w:rsidP="00231E4E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v_Freq.f2_UL_ChBandwidth := n50;</w:t>
            </w:r>
          </w:p>
          <w:p w14:paraId="79CCF659" w14:textId="77777777" w:rsidR="00231E4E" w:rsidRDefault="00231E4E" w:rsidP="00231E4E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}</w:t>
            </w:r>
          </w:p>
          <w:p w14:paraId="4713BA01" w14:textId="55BDA38A" w:rsidR="00231E4E" w:rsidRDefault="00903D46" w:rsidP="00231E4E">
            <w:pPr>
              <w:spacing w:after="0" w:line="259" w:lineRule="auto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>
              <w:rPr>
                <w:rFonts w:ascii="Courier New" w:hAnsi="Courier New" w:cs="Courier New"/>
                <w:sz w:val="16"/>
                <w:szCs w:val="16"/>
                <w:lang w:val="pt-BR" w:eastAsia="en-GB"/>
              </w:rPr>
              <w:t>.......................</w:t>
            </w:r>
          </w:p>
          <w:p w14:paraId="5AD39400" w14:textId="77777777" w:rsidR="00231E4E" w:rsidRPr="00685A2B" w:rsidRDefault="00231E4E" w:rsidP="00231E4E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val="pt-BR" w:eastAsia="en-GB"/>
              </w:rPr>
            </w:pPr>
          </w:p>
          <w:p w14:paraId="01E1A376" w14:textId="77777777" w:rsidR="00231E4E" w:rsidRPr="00685A2B" w:rsidRDefault="00231E4E" w:rsidP="00231E4E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val="pt-BR" w:eastAsia="en-GB"/>
              </w:rPr>
            </w:pPr>
            <w:r w:rsidRPr="00685A2B">
              <w:rPr>
                <w:rFonts w:ascii="Courier New" w:hAnsi="Courier New" w:cs="Courier New"/>
                <w:sz w:val="16"/>
                <w:szCs w:val="16"/>
                <w:lang w:val="pt-BR" w:eastAsia="en-GB"/>
              </w:rPr>
              <w:t xml:space="preserve">    //Assign EARFCN_r9 Handle band extension @sic R5-165892 sic@</w:t>
            </w:r>
          </w:p>
          <w:p w14:paraId="4848A914" w14:textId="77777777" w:rsidR="00231E4E" w:rsidRPr="00685A2B" w:rsidRDefault="00231E4E" w:rsidP="00231E4E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val="pt-BR" w:eastAsia="en-GB"/>
              </w:rPr>
            </w:pPr>
            <w:r w:rsidRPr="00685A2B">
              <w:rPr>
                <w:rFonts w:ascii="Courier New" w:hAnsi="Courier New" w:cs="Courier New"/>
                <w:sz w:val="16"/>
                <w:szCs w:val="16"/>
                <w:lang w:val="pt-BR" w:eastAsia="en-GB"/>
              </w:rPr>
              <w:t xml:space="preserve">    v_Freq := fl_AssignInterBandCarrierFreq_r9(v_Freq, p_CA_FrequencyBand);</w:t>
            </w:r>
          </w:p>
          <w:p w14:paraId="268B3B7D" w14:textId="77777777" w:rsidR="00231E4E" w:rsidRPr="00685A2B" w:rsidRDefault="00231E4E" w:rsidP="00231E4E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val="pt-BR" w:eastAsia="en-GB"/>
              </w:rPr>
            </w:pPr>
            <w:r w:rsidRPr="00685A2B">
              <w:rPr>
                <w:rFonts w:ascii="Courier New" w:hAnsi="Courier New" w:cs="Courier New"/>
                <w:sz w:val="16"/>
                <w:szCs w:val="16"/>
                <w:lang w:val="pt-BR" w:eastAsia="en-GB"/>
              </w:rPr>
              <w:t xml:space="preserve">    return valueof(v_Freq);</w:t>
            </w:r>
          </w:p>
          <w:p w14:paraId="4675DF02" w14:textId="77777777" w:rsidR="00231E4E" w:rsidRPr="00685A2B" w:rsidRDefault="00231E4E" w:rsidP="00231E4E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val="pt-BR" w:eastAsia="en-GB"/>
              </w:rPr>
            </w:pPr>
            <w:r w:rsidRPr="00685A2B">
              <w:rPr>
                <w:rFonts w:ascii="Courier New" w:hAnsi="Courier New" w:cs="Courier New"/>
                <w:sz w:val="16"/>
                <w:szCs w:val="16"/>
                <w:lang w:val="pt-BR" w:eastAsia="en-GB"/>
              </w:rPr>
              <w:t xml:space="preserve">  }</w:t>
            </w:r>
          </w:p>
          <w:bookmarkEnd w:id="13"/>
          <w:p w14:paraId="6B39661D" w14:textId="32F93D33" w:rsidR="00973773" w:rsidRPr="00877584" w:rsidRDefault="00973773" w:rsidP="007D78C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</w:tc>
      </w:tr>
    </w:tbl>
    <w:p w14:paraId="2E5B0D08" w14:textId="77777777" w:rsidR="00973773" w:rsidRPr="00D268E5" w:rsidRDefault="00973773" w:rsidP="00973773">
      <w:pPr>
        <w:spacing w:after="0"/>
        <w:rPr>
          <w:rFonts w:ascii="Arial" w:hAnsi="Arial"/>
          <w:color w:val="000000"/>
          <w:lang w:eastAsia="en-GB"/>
        </w:rPr>
      </w:pPr>
    </w:p>
    <w:p w14:paraId="170D22B1" w14:textId="77777777" w:rsidR="008C166F" w:rsidRDefault="00973773" w:rsidP="008C166F">
      <w:pPr>
        <w:spacing w:after="0"/>
        <w:rPr>
          <w:rFonts w:ascii="Arial" w:hAnsi="Arial"/>
          <w:color w:val="000000"/>
          <w:lang w:eastAsia="en-GB"/>
        </w:rPr>
      </w:pPr>
      <w:r w:rsidRPr="00D268E5">
        <w:rPr>
          <w:rFonts w:ascii="Arial" w:hAnsi="Arial"/>
          <w:color w:val="000000"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8C166F" w:rsidRPr="00D268E5" w14:paraId="31D6063D" w14:textId="77777777" w:rsidTr="00000EEC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88CBB" w14:textId="77777777" w:rsidR="008C166F" w:rsidRPr="000A2395" w:rsidRDefault="008C166F" w:rsidP="00000EE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A37E56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14:paraId="6BFB23CE" w14:textId="77777777" w:rsidR="007D37FA" w:rsidRPr="00685A2B" w:rsidRDefault="007D37FA" w:rsidP="007D37FA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43548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</w:t>
            </w:r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function </w:t>
            </w:r>
            <w:proofErr w:type="spellStart"/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>f_EUTRA_CA_InitFrequenciesInterBand</w:t>
            </w:r>
            <w:proofErr w:type="spellEnd"/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>(</w:t>
            </w:r>
            <w:proofErr w:type="spellStart"/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>CA_BandCombination_Type</w:t>
            </w:r>
            <w:proofErr w:type="spellEnd"/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>p_CA_FrequencyBand</w:t>
            </w:r>
            <w:proofErr w:type="spellEnd"/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) return </w:t>
            </w:r>
            <w:proofErr w:type="spellStart"/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>Frequency_fList_CAInterBand_Type</w:t>
            </w:r>
            <w:proofErr w:type="spellEnd"/>
          </w:p>
          <w:p w14:paraId="1C999391" w14:textId="77777777" w:rsidR="007D37FA" w:rsidRPr="00685A2B" w:rsidRDefault="007D37FA" w:rsidP="007D37FA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{ // @sic R5-155910 New CA band combination </w:t>
            </w:r>
            <w:proofErr w:type="spellStart"/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>pixit</w:t>
            </w:r>
            <w:proofErr w:type="spellEnd"/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sic@</w:t>
            </w:r>
          </w:p>
          <w:p w14:paraId="4ABEF3B9" w14:textId="77777777" w:rsidR="007D37FA" w:rsidRPr="00685A2B" w:rsidRDefault="007D37FA" w:rsidP="007D37FA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  <w:proofErr w:type="spellStart"/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>var</w:t>
            </w:r>
            <w:proofErr w:type="spellEnd"/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template(value) </w:t>
            </w:r>
            <w:proofErr w:type="spellStart"/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>Frequency_fList_CAInterBand_Type</w:t>
            </w:r>
            <w:proofErr w:type="spellEnd"/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</w:t>
            </w:r>
            <w:proofErr w:type="spellStart"/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>v_Freq</w:t>
            </w:r>
            <w:proofErr w:type="spellEnd"/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:= </w:t>
            </w:r>
            <w:proofErr w:type="spellStart"/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>cs_FrequencyCAInterBand_Dummy</w:t>
            </w:r>
            <w:proofErr w:type="spellEnd"/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>;</w:t>
            </w:r>
          </w:p>
          <w:p w14:paraId="1A98D614" w14:textId="77777777" w:rsidR="007D37FA" w:rsidRPr="00685A2B" w:rsidRDefault="007D37FA" w:rsidP="007D37FA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//@sic R5s150438 sic@</w:t>
            </w:r>
          </w:p>
          <w:p w14:paraId="745976E2" w14:textId="77777777" w:rsidR="007D37FA" w:rsidRPr="00685A2B" w:rsidRDefault="007D37FA" w:rsidP="007D37FA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</w:t>
            </w:r>
          </w:p>
          <w:p w14:paraId="2732B018" w14:textId="77777777" w:rsidR="007D37FA" w:rsidRDefault="007D37FA" w:rsidP="007D37FA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select (</w:t>
            </w:r>
            <w:proofErr w:type="spellStart"/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>p_CA_FrequencyBand</w:t>
            </w:r>
            <w:proofErr w:type="spellEnd"/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>) {</w:t>
            </w:r>
          </w:p>
          <w:p w14:paraId="5E9A4316" w14:textId="440CB826" w:rsidR="007D37FA" w:rsidRDefault="00903D46" w:rsidP="007D37FA">
            <w:pPr>
              <w:spacing w:after="0" w:line="259" w:lineRule="auto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……………………………</w:t>
            </w:r>
          </w:p>
          <w:p w14:paraId="5F0C8FF0" w14:textId="77777777" w:rsidR="007D37FA" w:rsidRPr="001D1438" w:rsidRDefault="007D37FA" w:rsidP="007D37FA">
            <w:pPr>
              <w:spacing w:after="0" w:line="259" w:lineRule="auto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D1438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case(CA_66A_71A){ //CA_66A-71A @sic R5-184771 sic@</w:t>
            </w:r>
          </w:p>
          <w:p w14:paraId="7FFAC812" w14:textId="77777777" w:rsidR="007D37FA" w:rsidRPr="001D1438" w:rsidRDefault="007D37FA" w:rsidP="007D37FA">
            <w:pPr>
              <w:spacing w:after="0" w:line="259" w:lineRule="auto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D1438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       v_Freq.f1.dl_CarrierFreq := </w:t>
            </w:r>
            <w:proofErr w:type="spellStart"/>
            <w:r w:rsidRPr="001D1438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maxEARFCN</w:t>
            </w:r>
            <w:proofErr w:type="spellEnd"/>
            <w:r w:rsidRPr="001D1438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;</w:t>
            </w:r>
          </w:p>
          <w:p w14:paraId="52DA4B3B" w14:textId="77777777" w:rsidR="007D37FA" w:rsidRPr="001D1438" w:rsidRDefault="007D37FA" w:rsidP="007D37FA">
            <w:pPr>
              <w:spacing w:after="0" w:line="259" w:lineRule="auto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D1438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       v_Freq.f1.ul_CarrierFreq := </w:t>
            </w:r>
            <w:proofErr w:type="spellStart"/>
            <w:r w:rsidRPr="001D1438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maxEARFCN</w:t>
            </w:r>
            <w:proofErr w:type="spellEnd"/>
            <w:r w:rsidRPr="001D1438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;</w:t>
            </w:r>
          </w:p>
          <w:p w14:paraId="1B84F778" w14:textId="77777777" w:rsidR="007D37FA" w:rsidRPr="001D1438" w:rsidRDefault="007D37FA" w:rsidP="007D37FA">
            <w:pPr>
              <w:spacing w:after="0" w:line="259" w:lineRule="auto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D1438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       v_Freq.f1.dl_CarrierFreq_v9e0 := 66886;</w:t>
            </w:r>
          </w:p>
          <w:p w14:paraId="571672AF" w14:textId="77777777" w:rsidR="007D37FA" w:rsidRPr="001D1438" w:rsidRDefault="007D37FA" w:rsidP="007D37FA">
            <w:pPr>
              <w:spacing w:after="0" w:line="259" w:lineRule="auto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D1438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       v_Freq.f1.ul_CarrierFreq_v9e0 := 132422;</w:t>
            </w:r>
          </w:p>
          <w:p w14:paraId="133A9757" w14:textId="77777777" w:rsidR="007D37FA" w:rsidRPr="001D1438" w:rsidRDefault="007D37FA" w:rsidP="007D37FA">
            <w:pPr>
              <w:spacing w:after="0" w:line="259" w:lineRule="auto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D1438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       v_Freq.f1_DL_ChBandwidth := n100;</w:t>
            </w:r>
          </w:p>
          <w:p w14:paraId="49CCB06F" w14:textId="77777777" w:rsidR="007D37FA" w:rsidRPr="001D1438" w:rsidRDefault="007D37FA" w:rsidP="007D37FA">
            <w:pPr>
              <w:spacing w:after="0" w:line="259" w:lineRule="auto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D1438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       v_Freq.f1_UL_ChBandwidth := n100;</w:t>
            </w:r>
          </w:p>
          <w:p w14:paraId="4C996545" w14:textId="77777777" w:rsidR="007D37FA" w:rsidRPr="001D1438" w:rsidRDefault="007D37FA" w:rsidP="007D37FA">
            <w:pPr>
              <w:spacing w:after="0" w:line="259" w:lineRule="auto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D1438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       v_Freq.f2.dl_CarrierFreq := </w:t>
            </w:r>
            <w:proofErr w:type="spellStart"/>
            <w:r w:rsidRPr="001D1438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maxEARFCN</w:t>
            </w:r>
            <w:proofErr w:type="spellEnd"/>
            <w:r w:rsidRPr="001D1438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;</w:t>
            </w:r>
          </w:p>
          <w:p w14:paraId="33CEE4D4" w14:textId="77777777" w:rsidR="007D37FA" w:rsidRPr="001D1438" w:rsidRDefault="007D37FA" w:rsidP="007D37FA">
            <w:pPr>
              <w:spacing w:after="0" w:line="259" w:lineRule="auto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D1438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       v_Freq.f2.ul_CarrierFreq := </w:t>
            </w:r>
            <w:proofErr w:type="spellStart"/>
            <w:r w:rsidRPr="001D1438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maxEARFCN</w:t>
            </w:r>
            <w:proofErr w:type="spellEnd"/>
            <w:r w:rsidRPr="001D1438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;</w:t>
            </w:r>
          </w:p>
          <w:p w14:paraId="232D6DE9" w14:textId="77777777" w:rsidR="007D37FA" w:rsidRPr="001D1438" w:rsidRDefault="007D37FA" w:rsidP="007D37FA">
            <w:pPr>
              <w:spacing w:after="0" w:line="259" w:lineRule="auto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D1438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       v_Freq.f2.dl_CarrierFreq_v9e0 := 67036;</w:t>
            </w:r>
          </w:p>
          <w:p w14:paraId="20DE55C5" w14:textId="77777777" w:rsidR="007D37FA" w:rsidRPr="001D1438" w:rsidRDefault="007D37FA" w:rsidP="007D37FA">
            <w:pPr>
              <w:spacing w:after="0" w:line="259" w:lineRule="auto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D1438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       v_Freq.f2.ul_CarrierFreq_v9e0 := 132572;</w:t>
            </w:r>
          </w:p>
          <w:p w14:paraId="0C8D1D0B" w14:textId="77777777" w:rsidR="007D37FA" w:rsidRPr="001D1438" w:rsidRDefault="007D37FA" w:rsidP="007D37FA">
            <w:pPr>
              <w:spacing w:after="0" w:line="259" w:lineRule="auto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D1438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       v_Freq.f2_DL_ChBandwidth := n100;</w:t>
            </w:r>
          </w:p>
          <w:p w14:paraId="1C9FE47F" w14:textId="77777777" w:rsidR="007D37FA" w:rsidRPr="001D1438" w:rsidRDefault="007D37FA" w:rsidP="007D37FA">
            <w:pPr>
              <w:spacing w:after="0" w:line="259" w:lineRule="auto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D1438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       v_Freq.f2_UL_ChBandwidth := n100;</w:t>
            </w:r>
          </w:p>
          <w:p w14:paraId="3D0DAA23" w14:textId="77777777" w:rsidR="007D37FA" w:rsidRPr="001D1438" w:rsidRDefault="007D37FA" w:rsidP="007D37FA">
            <w:pPr>
              <w:spacing w:after="0" w:line="259" w:lineRule="auto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D1438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       v_Freq.f5.dl_CarrierFreq := </w:t>
            </w:r>
            <w:proofErr w:type="spellStart"/>
            <w:r w:rsidRPr="001D1438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maxEARFCN</w:t>
            </w:r>
            <w:proofErr w:type="spellEnd"/>
            <w:r w:rsidRPr="001D1438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;</w:t>
            </w:r>
          </w:p>
          <w:p w14:paraId="5044DDED" w14:textId="77777777" w:rsidR="007D37FA" w:rsidRPr="001D1438" w:rsidRDefault="007D37FA" w:rsidP="007D37FA">
            <w:pPr>
              <w:spacing w:after="0" w:line="259" w:lineRule="auto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D1438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       v_Freq.f5.ul_CarrierFreq := </w:t>
            </w:r>
            <w:proofErr w:type="spellStart"/>
            <w:r w:rsidRPr="001D1438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maxEARFCN</w:t>
            </w:r>
            <w:proofErr w:type="spellEnd"/>
            <w:r w:rsidRPr="001D1438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;</w:t>
            </w:r>
          </w:p>
          <w:p w14:paraId="7D02A56F" w14:textId="77777777" w:rsidR="007D37FA" w:rsidRPr="001D1438" w:rsidRDefault="007D37FA" w:rsidP="007D37FA">
            <w:pPr>
              <w:spacing w:after="0" w:line="259" w:lineRule="auto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D1438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       </w:t>
            </w:r>
            <w:r w:rsidRPr="001D1438">
              <w:rPr>
                <w:rFonts w:ascii="Courier New" w:hAnsi="Courier New" w:cs="Courier New"/>
                <w:bCs/>
                <w:sz w:val="16"/>
                <w:szCs w:val="16"/>
                <w:shd w:val="clear" w:color="auto" w:fill="FFFF00"/>
                <w:lang w:eastAsia="de-DE"/>
              </w:rPr>
              <w:t xml:space="preserve">v_Freq.f5.dl_CarrierFreq_v9e0 := </w:t>
            </w:r>
            <w:r w:rsidRPr="001D1438">
              <w:rPr>
                <w:rFonts w:ascii="Courier New" w:hAnsi="Courier New" w:cs="Courier New"/>
                <w:bCs/>
                <w:color w:val="000000" w:themeColor="text1"/>
                <w:sz w:val="16"/>
                <w:szCs w:val="16"/>
                <w:shd w:val="clear" w:color="auto" w:fill="FFFF00"/>
                <w:lang w:eastAsia="de-DE"/>
              </w:rPr>
              <w:t>68761</w:t>
            </w:r>
            <w:r w:rsidRPr="001D1438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;</w:t>
            </w:r>
          </w:p>
          <w:p w14:paraId="69919972" w14:textId="77777777" w:rsidR="007D37FA" w:rsidRPr="001D1438" w:rsidRDefault="007D37FA" w:rsidP="007D37FA">
            <w:pPr>
              <w:spacing w:after="0" w:line="259" w:lineRule="auto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D1438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       v_Freq.f5.ul_CarrierFreq_v9e0 := 133297;</w:t>
            </w:r>
          </w:p>
          <w:p w14:paraId="11B889A7" w14:textId="77777777" w:rsidR="007D37FA" w:rsidRPr="001D1438" w:rsidRDefault="007D37FA" w:rsidP="007D37FA">
            <w:pPr>
              <w:spacing w:after="0" w:line="259" w:lineRule="auto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D1438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       v_Freq.f5_DL_ChBandwidth := n50;</w:t>
            </w:r>
          </w:p>
          <w:p w14:paraId="6F8579F9" w14:textId="77777777" w:rsidR="007D37FA" w:rsidRPr="001D1438" w:rsidRDefault="007D37FA" w:rsidP="007D37FA">
            <w:pPr>
              <w:spacing w:after="0" w:line="259" w:lineRule="auto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D1438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       v_Freq.f5_UL_ChBandwidth := n50;</w:t>
            </w:r>
          </w:p>
          <w:p w14:paraId="6EA52909" w14:textId="77777777" w:rsidR="007D37FA" w:rsidRPr="001D1438" w:rsidRDefault="007D37FA" w:rsidP="007D37FA">
            <w:pPr>
              <w:spacing w:after="0" w:line="259" w:lineRule="auto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D1438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       v_Freq.f6.dl_CarrierFreq := </w:t>
            </w:r>
            <w:proofErr w:type="spellStart"/>
            <w:r w:rsidRPr="001D1438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maxEARFCN</w:t>
            </w:r>
            <w:proofErr w:type="spellEnd"/>
            <w:r w:rsidRPr="001D1438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;</w:t>
            </w:r>
          </w:p>
          <w:p w14:paraId="5124278B" w14:textId="77777777" w:rsidR="007D37FA" w:rsidRPr="001D1438" w:rsidRDefault="007D37FA" w:rsidP="007D37FA">
            <w:pPr>
              <w:spacing w:after="0" w:line="259" w:lineRule="auto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D1438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       v_Freq.f6.ul_CarrierFreq := </w:t>
            </w:r>
            <w:proofErr w:type="spellStart"/>
            <w:r w:rsidRPr="001D1438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maxEARFCN</w:t>
            </w:r>
            <w:proofErr w:type="spellEnd"/>
            <w:r w:rsidRPr="001D1438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>;</w:t>
            </w:r>
          </w:p>
          <w:p w14:paraId="730DE146" w14:textId="77777777" w:rsidR="007D37FA" w:rsidRPr="001D1438" w:rsidRDefault="007D37FA" w:rsidP="007D37FA">
            <w:pPr>
              <w:spacing w:after="0" w:line="259" w:lineRule="auto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D1438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       v_Freq.f6.dl_CarrierFreq_v9e0 := 68886;</w:t>
            </w:r>
          </w:p>
          <w:p w14:paraId="76883C34" w14:textId="77777777" w:rsidR="007D37FA" w:rsidRPr="001D1438" w:rsidRDefault="007D37FA" w:rsidP="007D37FA">
            <w:pPr>
              <w:spacing w:after="0" w:line="259" w:lineRule="auto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D1438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       v_Freq.f6.ul_CarrierFreq_v9e0 := 133422;</w:t>
            </w:r>
          </w:p>
          <w:p w14:paraId="637A87CE" w14:textId="77777777" w:rsidR="007D37FA" w:rsidRPr="001D1438" w:rsidRDefault="007D37FA" w:rsidP="007D37FA">
            <w:pPr>
              <w:spacing w:after="0" w:line="259" w:lineRule="auto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D1438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       v_Freq.f6_DL_ChBandwidth := n50;</w:t>
            </w:r>
          </w:p>
          <w:p w14:paraId="6EB8DFD8" w14:textId="77777777" w:rsidR="007D37FA" w:rsidRPr="001D1438" w:rsidRDefault="007D37FA" w:rsidP="007D37FA">
            <w:pPr>
              <w:spacing w:after="0" w:line="259" w:lineRule="auto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D1438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       v_Freq.f6_UL_ChBandwidth := n50;</w:t>
            </w:r>
          </w:p>
          <w:p w14:paraId="457064E5" w14:textId="77777777" w:rsidR="007D37FA" w:rsidRDefault="007D37FA" w:rsidP="007D37FA">
            <w:pPr>
              <w:spacing w:after="0" w:line="259" w:lineRule="auto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 w:rsidRPr="001D1438"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  <w:t xml:space="preserve">      }</w:t>
            </w:r>
          </w:p>
          <w:p w14:paraId="03DB6FC0" w14:textId="77777777" w:rsidR="007D37FA" w:rsidRPr="00685A2B" w:rsidRDefault="007D37FA" w:rsidP="007D37FA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case(CA_66A_71A_SwitchAllocation){ //CA_66A-71A </w:t>
            </w:r>
            <w:proofErr w:type="spellStart"/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>SwitchAllocation@sic</w:t>
            </w:r>
            <w:proofErr w:type="spellEnd"/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R5-184771 sic@</w:t>
            </w:r>
          </w:p>
          <w:p w14:paraId="145AC1F7" w14:textId="77777777" w:rsidR="007D37FA" w:rsidRPr="00685A2B" w:rsidRDefault="007D37FA" w:rsidP="007D37FA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v_Freq.f5.dl_CarrierFreq := </w:t>
            </w:r>
            <w:proofErr w:type="spellStart"/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>maxEARFCN</w:t>
            </w:r>
            <w:proofErr w:type="spellEnd"/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>;</w:t>
            </w:r>
          </w:p>
          <w:p w14:paraId="78CFD075" w14:textId="77777777" w:rsidR="007D37FA" w:rsidRPr="00685A2B" w:rsidRDefault="007D37FA" w:rsidP="007D37FA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v_Freq.f5.ul_CarrierFreq := </w:t>
            </w:r>
            <w:proofErr w:type="spellStart"/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>maxEARFCN</w:t>
            </w:r>
            <w:proofErr w:type="spellEnd"/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>;</w:t>
            </w:r>
          </w:p>
          <w:p w14:paraId="577D0D64" w14:textId="77777777" w:rsidR="007D37FA" w:rsidRPr="00685A2B" w:rsidRDefault="007D37FA" w:rsidP="007D37FA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v_Freq.f5.dl_CarrierFreq_v9e0 := 66886;</w:t>
            </w:r>
          </w:p>
          <w:p w14:paraId="73779CF3" w14:textId="77777777" w:rsidR="007D37FA" w:rsidRPr="00685A2B" w:rsidRDefault="007D37FA" w:rsidP="007D37FA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v_Freq.f5.ul_CarrierFreq_v9e0 := 132422;</w:t>
            </w:r>
          </w:p>
          <w:p w14:paraId="4ECD1E7F" w14:textId="77777777" w:rsidR="007D37FA" w:rsidRPr="00685A2B" w:rsidRDefault="007D37FA" w:rsidP="007D37FA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v_Freq.f5_DL_ChBandwidth := n100;</w:t>
            </w:r>
          </w:p>
          <w:p w14:paraId="2E17D0AB" w14:textId="77777777" w:rsidR="007D37FA" w:rsidRPr="00685A2B" w:rsidRDefault="007D37FA" w:rsidP="007D37FA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lastRenderedPageBreak/>
              <w:t xml:space="preserve">            v_Freq.f5_UL_ChBandwidth := n100;</w:t>
            </w:r>
          </w:p>
          <w:p w14:paraId="62AD047D" w14:textId="77777777" w:rsidR="007D37FA" w:rsidRPr="00685A2B" w:rsidRDefault="007D37FA" w:rsidP="007D37FA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v_Freq.f6.dl_CarrierFreq := </w:t>
            </w:r>
            <w:proofErr w:type="spellStart"/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>maxEARFCN</w:t>
            </w:r>
            <w:proofErr w:type="spellEnd"/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>;</w:t>
            </w:r>
          </w:p>
          <w:p w14:paraId="22921D7B" w14:textId="77777777" w:rsidR="007D37FA" w:rsidRPr="00685A2B" w:rsidRDefault="007D37FA" w:rsidP="007D37FA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v_Freq.f6.ul_CarrierFreq := </w:t>
            </w:r>
            <w:proofErr w:type="spellStart"/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>maxEARFCN</w:t>
            </w:r>
            <w:proofErr w:type="spellEnd"/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>;</w:t>
            </w:r>
          </w:p>
          <w:p w14:paraId="5A81CB01" w14:textId="77777777" w:rsidR="007D37FA" w:rsidRPr="00685A2B" w:rsidRDefault="007D37FA" w:rsidP="007D37FA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v_Freq.f6.dl_CarrierFreq_v9e0 := 67036;</w:t>
            </w:r>
          </w:p>
          <w:p w14:paraId="4055BE9A" w14:textId="77777777" w:rsidR="007D37FA" w:rsidRPr="00685A2B" w:rsidRDefault="007D37FA" w:rsidP="007D37FA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v_Freq.f6.ul_CarrierFreq_v9e0 := 132572;</w:t>
            </w:r>
          </w:p>
          <w:p w14:paraId="347E0099" w14:textId="77777777" w:rsidR="007D37FA" w:rsidRPr="00685A2B" w:rsidRDefault="007D37FA" w:rsidP="007D37FA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v_Freq.f6_DL_ChBandwidth := n100;</w:t>
            </w:r>
          </w:p>
          <w:p w14:paraId="60E9C193" w14:textId="77777777" w:rsidR="007D37FA" w:rsidRPr="00685A2B" w:rsidRDefault="007D37FA" w:rsidP="007D37FA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v_Freq.f6_UL_ChBandwidth := n100;</w:t>
            </w:r>
          </w:p>
          <w:p w14:paraId="02B415FF" w14:textId="77777777" w:rsidR="007D37FA" w:rsidRPr="00685A2B" w:rsidRDefault="007D37FA" w:rsidP="007D37FA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v_Freq.f1.dl_CarrierFreq := </w:t>
            </w:r>
            <w:proofErr w:type="spellStart"/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>maxEARFCN</w:t>
            </w:r>
            <w:proofErr w:type="spellEnd"/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>;</w:t>
            </w:r>
          </w:p>
          <w:p w14:paraId="51BC9933" w14:textId="77777777" w:rsidR="007D37FA" w:rsidRPr="00685A2B" w:rsidRDefault="007D37FA" w:rsidP="007D37FA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v_Freq.f1.ul_CarrierFreq := </w:t>
            </w:r>
            <w:proofErr w:type="spellStart"/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>maxEARFCN</w:t>
            </w:r>
            <w:proofErr w:type="spellEnd"/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>;</w:t>
            </w:r>
          </w:p>
          <w:p w14:paraId="4B4E10E5" w14:textId="77777777" w:rsidR="007D37FA" w:rsidRPr="00685A2B" w:rsidRDefault="007D37FA" w:rsidP="007D37FA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</w:t>
            </w:r>
            <w:r w:rsidRPr="001D1438">
              <w:rPr>
                <w:rFonts w:ascii="Courier New" w:hAnsi="Courier New" w:cs="Courier New"/>
                <w:sz w:val="16"/>
                <w:szCs w:val="16"/>
                <w:shd w:val="clear" w:color="auto" w:fill="FFFF00"/>
                <w:lang w:eastAsia="de-DE"/>
              </w:rPr>
              <w:t>v_Freq.f1.dl_CarrierFreq_v9e0 := 68761;</w:t>
            </w:r>
          </w:p>
          <w:p w14:paraId="0CEB0A18" w14:textId="77777777" w:rsidR="007D37FA" w:rsidRPr="00685A2B" w:rsidRDefault="007D37FA" w:rsidP="007D37FA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v_Freq.f1.ul_CarrierFreq_v9e0 := 133297;</w:t>
            </w:r>
          </w:p>
          <w:p w14:paraId="2FEEF996" w14:textId="77777777" w:rsidR="007D37FA" w:rsidRPr="00685A2B" w:rsidRDefault="007D37FA" w:rsidP="007D37FA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v_Freq.f1_DL_ChBandwidth := n50;</w:t>
            </w:r>
          </w:p>
          <w:p w14:paraId="7DE9B22D" w14:textId="77777777" w:rsidR="007D37FA" w:rsidRPr="00685A2B" w:rsidRDefault="007D37FA" w:rsidP="007D37FA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v_Freq.f1_UL_ChBandwidth := n50;</w:t>
            </w:r>
          </w:p>
          <w:p w14:paraId="09655B84" w14:textId="77777777" w:rsidR="007D37FA" w:rsidRPr="00685A2B" w:rsidRDefault="007D37FA" w:rsidP="007D37FA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v_Freq.f2.dl_CarrierFreq := </w:t>
            </w:r>
            <w:proofErr w:type="spellStart"/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>maxEARFCN</w:t>
            </w:r>
            <w:proofErr w:type="spellEnd"/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>;</w:t>
            </w:r>
          </w:p>
          <w:p w14:paraId="1074917A" w14:textId="77777777" w:rsidR="007D37FA" w:rsidRPr="00685A2B" w:rsidRDefault="007D37FA" w:rsidP="007D37FA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v_Freq.f2.ul_CarrierFreq := </w:t>
            </w:r>
            <w:proofErr w:type="spellStart"/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>maxEARFCN</w:t>
            </w:r>
            <w:proofErr w:type="spellEnd"/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>;</w:t>
            </w:r>
          </w:p>
          <w:p w14:paraId="62FDA379" w14:textId="77777777" w:rsidR="007D37FA" w:rsidRPr="00685A2B" w:rsidRDefault="007D37FA" w:rsidP="007D37FA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v_Freq.f2.dl_CarrierFreq_v9e0 := 68886;</w:t>
            </w:r>
          </w:p>
          <w:p w14:paraId="377554F7" w14:textId="77777777" w:rsidR="007D37FA" w:rsidRPr="00685A2B" w:rsidRDefault="007D37FA" w:rsidP="007D37FA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v_Freq.f2.ul_CarrierFreq_v9e0 := 133422;</w:t>
            </w:r>
          </w:p>
          <w:p w14:paraId="2B4952CF" w14:textId="77777777" w:rsidR="007D37FA" w:rsidRPr="00685A2B" w:rsidRDefault="007D37FA" w:rsidP="007D37FA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v_Freq.f2_DL_ChBandwidth := n50;</w:t>
            </w:r>
          </w:p>
          <w:p w14:paraId="36FAA930" w14:textId="77777777" w:rsidR="007D37FA" w:rsidRPr="00685A2B" w:rsidRDefault="007D37FA" w:rsidP="007D37FA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      v_Freq.f2_UL_ChBandwidth := n50;</w:t>
            </w:r>
          </w:p>
          <w:p w14:paraId="4939760C" w14:textId="77777777" w:rsidR="007D37FA" w:rsidRDefault="007D37FA" w:rsidP="007D37FA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eastAsia="de-DE"/>
              </w:rPr>
            </w:pPr>
            <w:r w:rsidRPr="00685A2B">
              <w:rPr>
                <w:rFonts w:ascii="Courier New" w:hAnsi="Courier New" w:cs="Courier New"/>
                <w:sz w:val="16"/>
                <w:szCs w:val="16"/>
                <w:lang w:eastAsia="de-DE"/>
              </w:rPr>
              <w:t xml:space="preserve">      }</w:t>
            </w:r>
          </w:p>
          <w:p w14:paraId="3C727B82" w14:textId="68DB9445" w:rsidR="007D37FA" w:rsidRDefault="00903D46" w:rsidP="007D37FA">
            <w:pPr>
              <w:spacing w:after="0" w:line="259" w:lineRule="auto"/>
              <w:rPr>
                <w:rFonts w:ascii="Courier New" w:hAnsi="Courier New" w:cs="Courier New"/>
                <w:bCs/>
                <w:sz w:val="16"/>
                <w:szCs w:val="16"/>
                <w:lang w:eastAsia="de-DE"/>
              </w:rPr>
            </w:pPr>
            <w:r>
              <w:rPr>
                <w:rFonts w:ascii="Courier New" w:hAnsi="Courier New" w:cs="Courier New"/>
                <w:sz w:val="16"/>
                <w:szCs w:val="16"/>
                <w:lang w:val="pt-BR" w:eastAsia="en-GB"/>
              </w:rPr>
              <w:t>.....................</w:t>
            </w:r>
          </w:p>
          <w:p w14:paraId="0EF8F934" w14:textId="77777777" w:rsidR="007D37FA" w:rsidRPr="00685A2B" w:rsidRDefault="007D37FA" w:rsidP="007D37FA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val="pt-BR" w:eastAsia="en-GB"/>
              </w:rPr>
            </w:pPr>
          </w:p>
          <w:p w14:paraId="007D049B" w14:textId="77777777" w:rsidR="007D37FA" w:rsidRPr="00685A2B" w:rsidRDefault="007D37FA" w:rsidP="007D37FA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val="pt-BR" w:eastAsia="en-GB"/>
              </w:rPr>
            </w:pPr>
            <w:r w:rsidRPr="00685A2B">
              <w:rPr>
                <w:rFonts w:ascii="Courier New" w:hAnsi="Courier New" w:cs="Courier New"/>
                <w:sz w:val="16"/>
                <w:szCs w:val="16"/>
                <w:lang w:val="pt-BR" w:eastAsia="en-GB"/>
              </w:rPr>
              <w:t xml:space="preserve">    //Assign EARFCN_r9 Handle band extension @sic R5-165892 sic@</w:t>
            </w:r>
          </w:p>
          <w:p w14:paraId="57265113" w14:textId="77777777" w:rsidR="007D37FA" w:rsidRPr="00685A2B" w:rsidRDefault="007D37FA" w:rsidP="007D37FA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val="pt-BR" w:eastAsia="en-GB"/>
              </w:rPr>
            </w:pPr>
            <w:r w:rsidRPr="00685A2B">
              <w:rPr>
                <w:rFonts w:ascii="Courier New" w:hAnsi="Courier New" w:cs="Courier New"/>
                <w:sz w:val="16"/>
                <w:szCs w:val="16"/>
                <w:lang w:val="pt-BR" w:eastAsia="en-GB"/>
              </w:rPr>
              <w:t xml:space="preserve">    v_Freq := fl_AssignInterBandCarrierFreq_r9(v_Freq, p_CA_FrequencyBand);</w:t>
            </w:r>
          </w:p>
          <w:p w14:paraId="74012A88" w14:textId="77777777" w:rsidR="007D37FA" w:rsidRPr="00685A2B" w:rsidRDefault="007D37FA" w:rsidP="007D37FA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val="pt-BR" w:eastAsia="en-GB"/>
              </w:rPr>
            </w:pPr>
            <w:r w:rsidRPr="00685A2B">
              <w:rPr>
                <w:rFonts w:ascii="Courier New" w:hAnsi="Courier New" w:cs="Courier New"/>
                <w:sz w:val="16"/>
                <w:szCs w:val="16"/>
                <w:lang w:val="pt-BR" w:eastAsia="en-GB"/>
              </w:rPr>
              <w:t xml:space="preserve">    return valueof(v_Freq);</w:t>
            </w:r>
          </w:p>
          <w:p w14:paraId="6BC98689" w14:textId="77777777" w:rsidR="007D37FA" w:rsidRPr="00685A2B" w:rsidRDefault="007D37FA" w:rsidP="007D37FA">
            <w:pPr>
              <w:spacing w:after="0" w:line="259" w:lineRule="auto"/>
              <w:rPr>
                <w:rFonts w:ascii="Courier New" w:hAnsi="Courier New" w:cs="Courier New"/>
                <w:sz w:val="16"/>
                <w:szCs w:val="16"/>
                <w:lang w:val="pt-BR" w:eastAsia="en-GB"/>
              </w:rPr>
            </w:pPr>
            <w:r w:rsidRPr="00685A2B">
              <w:rPr>
                <w:rFonts w:ascii="Courier New" w:hAnsi="Courier New" w:cs="Courier New"/>
                <w:sz w:val="16"/>
                <w:szCs w:val="16"/>
                <w:lang w:val="pt-BR" w:eastAsia="en-GB"/>
              </w:rPr>
              <w:t xml:space="preserve">  }</w:t>
            </w:r>
          </w:p>
          <w:p w14:paraId="1F9BAA03" w14:textId="77777777" w:rsidR="008C166F" w:rsidRPr="00877584" w:rsidRDefault="008C166F" w:rsidP="00000EE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</w:tc>
      </w:tr>
    </w:tbl>
    <w:p w14:paraId="1DAE13FE" w14:textId="5C572AAD" w:rsidR="00973773" w:rsidRDefault="008C166F" w:rsidP="008C166F">
      <w:pPr>
        <w:spacing w:after="0"/>
        <w:rPr>
          <w:lang w:eastAsia="en-GB"/>
        </w:rPr>
      </w:pPr>
      <w:r>
        <w:rPr>
          <w:lang w:eastAsia="en-GB"/>
        </w:rPr>
        <w:lastRenderedPageBreak/>
        <w:t xml:space="preserve"> </w:t>
      </w:r>
      <w:bookmarkEnd w:id="9"/>
      <w:bookmarkEnd w:id="10"/>
      <w:bookmarkEnd w:id="11"/>
    </w:p>
    <w:sectPr w:rsidR="0097377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D150A2" w14:textId="77777777" w:rsidR="000F0FA7" w:rsidRDefault="000F0FA7">
      <w:r>
        <w:separator/>
      </w:r>
    </w:p>
  </w:endnote>
  <w:endnote w:type="continuationSeparator" w:id="0">
    <w:p w14:paraId="711833FC" w14:textId="77777777" w:rsidR="000F0FA7" w:rsidRDefault="000F0F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B6CBBC" w14:textId="77777777" w:rsidR="000F0FA7" w:rsidRDefault="000F0FA7">
      <w:r>
        <w:separator/>
      </w:r>
    </w:p>
  </w:footnote>
  <w:footnote w:type="continuationSeparator" w:id="0">
    <w:p w14:paraId="59AF337E" w14:textId="77777777" w:rsidR="000F0FA7" w:rsidRDefault="000F0F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8FE"/>
    <w:rsid w:val="00007D89"/>
    <w:rsid w:val="00022E4A"/>
    <w:rsid w:val="00040BAC"/>
    <w:rsid w:val="0008307F"/>
    <w:rsid w:val="0009779D"/>
    <w:rsid w:val="000A6394"/>
    <w:rsid w:val="000A724E"/>
    <w:rsid w:val="000B7FED"/>
    <w:rsid w:val="000C038A"/>
    <w:rsid w:val="000C6598"/>
    <w:rsid w:val="000D44B3"/>
    <w:rsid w:val="000F0FA7"/>
    <w:rsid w:val="00110E0E"/>
    <w:rsid w:val="00145D43"/>
    <w:rsid w:val="00177A0C"/>
    <w:rsid w:val="00192C46"/>
    <w:rsid w:val="001A08B3"/>
    <w:rsid w:val="001A7B60"/>
    <w:rsid w:val="001B3F7C"/>
    <w:rsid w:val="001B52F0"/>
    <w:rsid w:val="001B7A65"/>
    <w:rsid w:val="001E0548"/>
    <w:rsid w:val="001E41F3"/>
    <w:rsid w:val="001E790C"/>
    <w:rsid w:val="001F215C"/>
    <w:rsid w:val="00226281"/>
    <w:rsid w:val="00227518"/>
    <w:rsid w:val="00231E4E"/>
    <w:rsid w:val="0026004D"/>
    <w:rsid w:val="002640DD"/>
    <w:rsid w:val="0026582C"/>
    <w:rsid w:val="00272C27"/>
    <w:rsid w:val="00275D12"/>
    <w:rsid w:val="00281A4E"/>
    <w:rsid w:val="00284FEB"/>
    <w:rsid w:val="002860C4"/>
    <w:rsid w:val="00290A2B"/>
    <w:rsid w:val="002B5741"/>
    <w:rsid w:val="002E472E"/>
    <w:rsid w:val="00300A0F"/>
    <w:rsid w:val="00300A5B"/>
    <w:rsid w:val="00305409"/>
    <w:rsid w:val="003609EF"/>
    <w:rsid w:val="0036231A"/>
    <w:rsid w:val="00374096"/>
    <w:rsid w:val="00374DD4"/>
    <w:rsid w:val="00392E62"/>
    <w:rsid w:val="003E1A36"/>
    <w:rsid w:val="003E3BEE"/>
    <w:rsid w:val="00410371"/>
    <w:rsid w:val="004242F1"/>
    <w:rsid w:val="0044768E"/>
    <w:rsid w:val="00497DD7"/>
    <w:rsid w:val="004B75B7"/>
    <w:rsid w:val="004C07BC"/>
    <w:rsid w:val="004D2284"/>
    <w:rsid w:val="005141D9"/>
    <w:rsid w:val="0051580D"/>
    <w:rsid w:val="00517836"/>
    <w:rsid w:val="00547111"/>
    <w:rsid w:val="00550F54"/>
    <w:rsid w:val="00560950"/>
    <w:rsid w:val="00563934"/>
    <w:rsid w:val="005907E2"/>
    <w:rsid w:val="00592D74"/>
    <w:rsid w:val="005A5A9C"/>
    <w:rsid w:val="005E2C44"/>
    <w:rsid w:val="00621188"/>
    <w:rsid w:val="006257ED"/>
    <w:rsid w:val="00627689"/>
    <w:rsid w:val="00650E43"/>
    <w:rsid w:val="00653DE4"/>
    <w:rsid w:val="00665C47"/>
    <w:rsid w:val="00670255"/>
    <w:rsid w:val="00695808"/>
    <w:rsid w:val="00696E59"/>
    <w:rsid w:val="006B46FB"/>
    <w:rsid w:val="006B6F80"/>
    <w:rsid w:val="006C5486"/>
    <w:rsid w:val="006E21FB"/>
    <w:rsid w:val="007157AA"/>
    <w:rsid w:val="00745C21"/>
    <w:rsid w:val="00771F32"/>
    <w:rsid w:val="00785AFF"/>
    <w:rsid w:val="00792342"/>
    <w:rsid w:val="007977A8"/>
    <w:rsid w:val="007B512A"/>
    <w:rsid w:val="007C0455"/>
    <w:rsid w:val="007C09AD"/>
    <w:rsid w:val="007C2097"/>
    <w:rsid w:val="007D37FA"/>
    <w:rsid w:val="007D6A07"/>
    <w:rsid w:val="007F7259"/>
    <w:rsid w:val="008040A8"/>
    <w:rsid w:val="00807EA0"/>
    <w:rsid w:val="008279FA"/>
    <w:rsid w:val="00861258"/>
    <w:rsid w:val="008626E7"/>
    <w:rsid w:val="00870EE7"/>
    <w:rsid w:val="008863B9"/>
    <w:rsid w:val="008A45A6"/>
    <w:rsid w:val="008C166F"/>
    <w:rsid w:val="008D3CCC"/>
    <w:rsid w:val="008D4170"/>
    <w:rsid w:val="008F3789"/>
    <w:rsid w:val="008F686C"/>
    <w:rsid w:val="00903D46"/>
    <w:rsid w:val="009148DE"/>
    <w:rsid w:val="00916574"/>
    <w:rsid w:val="0092033B"/>
    <w:rsid w:val="00927946"/>
    <w:rsid w:val="00941E30"/>
    <w:rsid w:val="00973773"/>
    <w:rsid w:val="009777D9"/>
    <w:rsid w:val="00991B88"/>
    <w:rsid w:val="009A5753"/>
    <w:rsid w:val="009A579D"/>
    <w:rsid w:val="009B13F9"/>
    <w:rsid w:val="009C5B9C"/>
    <w:rsid w:val="009D53BE"/>
    <w:rsid w:val="009E3297"/>
    <w:rsid w:val="009E4B4C"/>
    <w:rsid w:val="009F4828"/>
    <w:rsid w:val="009F734F"/>
    <w:rsid w:val="00A246B6"/>
    <w:rsid w:val="00A37BEF"/>
    <w:rsid w:val="00A47E70"/>
    <w:rsid w:val="00A50CF0"/>
    <w:rsid w:val="00A71099"/>
    <w:rsid w:val="00A72085"/>
    <w:rsid w:val="00A7671C"/>
    <w:rsid w:val="00AA2CBC"/>
    <w:rsid w:val="00AB03D2"/>
    <w:rsid w:val="00AB66B1"/>
    <w:rsid w:val="00AC2713"/>
    <w:rsid w:val="00AC5820"/>
    <w:rsid w:val="00AD1CD8"/>
    <w:rsid w:val="00B0233C"/>
    <w:rsid w:val="00B258BB"/>
    <w:rsid w:val="00B36D49"/>
    <w:rsid w:val="00B37FA6"/>
    <w:rsid w:val="00B65467"/>
    <w:rsid w:val="00B67B97"/>
    <w:rsid w:val="00B7442B"/>
    <w:rsid w:val="00B87461"/>
    <w:rsid w:val="00B968C8"/>
    <w:rsid w:val="00BA2388"/>
    <w:rsid w:val="00BA3EC5"/>
    <w:rsid w:val="00BA51D9"/>
    <w:rsid w:val="00BB5DFC"/>
    <w:rsid w:val="00BD279D"/>
    <w:rsid w:val="00BD6BB8"/>
    <w:rsid w:val="00C66BA2"/>
    <w:rsid w:val="00C82D50"/>
    <w:rsid w:val="00C86234"/>
    <w:rsid w:val="00C86A18"/>
    <w:rsid w:val="00C870F6"/>
    <w:rsid w:val="00C95985"/>
    <w:rsid w:val="00C95A97"/>
    <w:rsid w:val="00CB2D5A"/>
    <w:rsid w:val="00CC5026"/>
    <w:rsid w:val="00CC68D0"/>
    <w:rsid w:val="00CD2803"/>
    <w:rsid w:val="00CE79B5"/>
    <w:rsid w:val="00D03F9A"/>
    <w:rsid w:val="00D06D51"/>
    <w:rsid w:val="00D14405"/>
    <w:rsid w:val="00D24991"/>
    <w:rsid w:val="00D31026"/>
    <w:rsid w:val="00D34B1F"/>
    <w:rsid w:val="00D35695"/>
    <w:rsid w:val="00D50255"/>
    <w:rsid w:val="00D66520"/>
    <w:rsid w:val="00D84AE9"/>
    <w:rsid w:val="00DA1FC7"/>
    <w:rsid w:val="00DB3990"/>
    <w:rsid w:val="00DB6D83"/>
    <w:rsid w:val="00DD34E0"/>
    <w:rsid w:val="00DE12D9"/>
    <w:rsid w:val="00DE34CF"/>
    <w:rsid w:val="00E13F3D"/>
    <w:rsid w:val="00E34898"/>
    <w:rsid w:val="00E53BB2"/>
    <w:rsid w:val="00E85DD2"/>
    <w:rsid w:val="00E9177E"/>
    <w:rsid w:val="00EA51E8"/>
    <w:rsid w:val="00EB09B7"/>
    <w:rsid w:val="00EB4083"/>
    <w:rsid w:val="00EC6DB7"/>
    <w:rsid w:val="00EE7D7C"/>
    <w:rsid w:val="00F02F66"/>
    <w:rsid w:val="00F25D98"/>
    <w:rsid w:val="00F2700A"/>
    <w:rsid w:val="00F300FB"/>
    <w:rsid w:val="00F7391B"/>
    <w:rsid w:val="00FA0AC9"/>
    <w:rsid w:val="00FB0699"/>
    <w:rsid w:val="00FB6386"/>
    <w:rsid w:val="00FE4C17"/>
    <w:rsid w:val="00FE6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Heading2Char">
    <w:name w:val="Heading 2 Char"/>
    <w:aliases w:val="Head2A Char,2 Char,H2 Char,h2 Char"/>
    <w:link w:val="Heading2"/>
    <w:rsid w:val="00973773"/>
    <w:rPr>
      <w:rFonts w:ascii="Arial" w:hAnsi="Arial"/>
      <w:sz w:val="32"/>
      <w:lang w:val="en-GB" w:eastAsia="en-US"/>
    </w:rPr>
  </w:style>
  <w:style w:type="character" w:styleId="HTMLCode">
    <w:name w:val="HTML Code"/>
    <w:basedOn w:val="DefaultParagraphFont"/>
    <w:uiPriority w:val="99"/>
    <w:semiHidden/>
    <w:unhideWhenUsed/>
    <w:rsid w:val="00226281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Local\Microsoft\Windows\INetCache\Content.Outlook\IVXPX1OG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73A5A0-D87D-49F4-A914-F6C4228DC3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5</Pages>
  <Words>1402</Words>
  <Characters>7993</Characters>
  <Application>Microsoft Office Word</Application>
  <DocSecurity>0</DocSecurity>
  <Lines>66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9377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</cp:revision>
  <cp:lastPrinted>1900-01-01T00:00:00Z</cp:lastPrinted>
  <dcterms:created xsi:type="dcterms:W3CDTF">2023-03-13T10:44:00Z</dcterms:created>
  <dcterms:modified xsi:type="dcterms:W3CDTF">2023-03-13T10:49:00Z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