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7E460" w14:textId="77777777" w:rsidR="00485689" w:rsidRDefault="00485689" w:rsidP="004856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R5s230199</w:t>
        </w:r>
      </w:fldSimple>
    </w:p>
    <w:p w14:paraId="2F90FA76" w14:textId="77777777" w:rsidR="00485689" w:rsidRDefault="00B9556D" w:rsidP="0048568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85689" w:rsidRPr="00BA51D9">
          <w:rPr>
            <w:b/>
            <w:noProof/>
            <w:sz w:val="24"/>
          </w:rPr>
          <w:t>Online</w:t>
        </w:r>
      </w:fldSimple>
      <w:r w:rsidR="00485689">
        <w:rPr>
          <w:b/>
          <w:noProof/>
          <w:sz w:val="24"/>
        </w:rPr>
        <w:t xml:space="preserve">, </w:t>
      </w:r>
      <w:r w:rsidR="00485689">
        <w:fldChar w:fldCharType="begin"/>
      </w:r>
      <w:r w:rsidR="00485689">
        <w:instrText xml:space="preserve"> DOCPROPERTY  Country  \* MERGEFORMAT </w:instrText>
      </w:r>
      <w:r w:rsidR="00485689">
        <w:fldChar w:fldCharType="end"/>
      </w:r>
      <w:r w:rsidR="00485689">
        <w:rPr>
          <w:b/>
          <w:noProof/>
          <w:sz w:val="24"/>
        </w:rPr>
        <w:t xml:space="preserve">, </w:t>
      </w:r>
      <w:fldSimple w:instr=" DOCPROPERTY  StartDate  \* MERGEFORMAT ">
        <w:r w:rsidR="00485689" w:rsidRPr="00BA51D9">
          <w:rPr>
            <w:b/>
            <w:noProof/>
            <w:sz w:val="24"/>
          </w:rPr>
          <w:t>9th Dec 2022</w:t>
        </w:r>
      </w:fldSimple>
      <w:r w:rsidR="00485689">
        <w:rPr>
          <w:b/>
          <w:noProof/>
          <w:sz w:val="24"/>
        </w:rPr>
        <w:t xml:space="preserve"> - </w:t>
      </w:r>
      <w:fldSimple w:instr=" DOCPROPERTY  EndDate  \* MERGEFORMAT ">
        <w:r w:rsidR="00485689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85689" w14:paraId="63E9EE07" w14:textId="77777777" w:rsidTr="00AC3D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5548F" w14:textId="77777777" w:rsidR="00485689" w:rsidRDefault="00485689" w:rsidP="00AC3D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85689" w14:paraId="3D42B882" w14:textId="77777777" w:rsidTr="00AC3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5D7AF4" w14:textId="77777777" w:rsidR="00485689" w:rsidRDefault="00485689" w:rsidP="00AC3D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85689" w14:paraId="66926C3E" w14:textId="77777777" w:rsidTr="00AC3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AD3336" w14:textId="77777777" w:rsidR="00485689" w:rsidRDefault="00485689" w:rsidP="00AC3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689" w14:paraId="6D4F18E2" w14:textId="77777777" w:rsidTr="00AC3D88">
        <w:tc>
          <w:tcPr>
            <w:tcW w:w="142" w:type="dxa"/>
            <w:tcBorders>
              <w:left w:val="single" w:sz="4" w:space="0" w:color="auto"/>
            </w:tcBorders>
          </w:tcPr>
          <w:p w14:paraId="1A4F6742" w14:textId="77777777" w:rsidR="00485689" w:rsidRDefault="00485689" w:rsidP="00AC3D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39158E" w14:textId="77777777" w:rsidR="00485689" w:rsidRPr="00410371" w:rsidRDefault="00B9556D" w:rsidP="00AC3D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85689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FFCECD5" w14:textId="77777777" w:rsidR="00485689" w:rsidRDefault="00485689" w:rsidP="00AC3D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169825" w14:textId="77777777" w:rsidR="00485689" w:rsidRPr="00410371" w:rsidRDefault="00B9556D" w:rsidP="00AC3D8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85689" w:rsidRPr="00410371">
                <w:rPr>
                  <w:b/>
                  <w:noProof/>
                  <w:sz w:val="28"/>
                </w:rPr>
                <w:t>2988</w:t>
              </w:r>
            </w:fldSimple>
          </w:p>
        </w:tc>
        <w:tc>
          <w:tcPr>
            <w:tcW w:w="709" w:type="dxa"/>
          </w:tcPr>
          <w:p w14:paraId="5ED7AB84" w14:textId="77777777" w:rsidR="00485689" w:rsidRDefault="00485689" w:rsidP="00AC3D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BCC42" w14:textId="77777777" w:rsidR="00485689" w:rsidRPr="00410371" w:rsidRDefault="00B9556D" w:rsidP="00AC3D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8568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537C9A2" w14:textId="77777777" w:rsidR="00485689" w:rsidRDefault="00485689" w:rsidP="00AC3D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3F1489" w14:textId="77777777" w:rsidR="00485689" w:rsidRPr="00410371" w:rsidRDefault="00B9556D" w:rsidP="00AC3D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85689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038697" w14:textId="77777777" w:rsidR="00485689" w:rsidRDefault="00485689" w:rsidP="00AC3D88">
            <w:pPr>
              <w:pStyle w:val="CRCoverPage"/>
              <w:spacing w:after="0"/>
              <w:rPr>
                <w:noProof/>
              </w:rPr>
            </w:pPr>
          </w:p>
        </w:tc>
      </w:tr>
      <w:tr w:rsidR="00485689" w14:paraId="0CCBA3C8" w14:textId="77777777" w:rsidTr="00AC3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7A81A1" w14:textId="77777777" w:rsidR="00485689" w:rsidRDefault="00485689" w:rsidP="00AC3D88">
            <w:pPr>
              <w:pStyle w:val="CRCoverPage"/>
              <w:spacing w:after="0"/>
              <w:rPr>
                <w:noProof/>
              </w:rPr>
            </w:pPr>
          </w:p>
        </w:tc>
      </w:tr>
      <w:tr w:rsidR="00485689" w14:paraId="4E490D0D" w14:textId="77777777" w:rsidTr="00AC3D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56DC29" w14:textId="77777777" w:rsidR="00485689" w:rsidRPr="00F25D98" w:rsidRDefault="00485689" w:rsidP="00AC3D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85689" w14:paraId="3AA1F847" w14:textId="77777777" w:rsidTr="00AC3D88">
        <w:tc>
          <w:tcPr>
            <w:tcW w:w="9641" w:type="dxa"/>
            <w:gridSpan w:val="9"/>
          </w:tcPr>
          <w:p w14:paraId="638684D0" w14:textId="77777777" w:rsidR="00485689" w:rsidRDefault="00485689" w:rsidP="00AC3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BE9807" w14:textId="77777777" w:rsidR="00485689" w:rsidRDefault="00485689" w:rsidP="004856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85689" w14:paraId="03BF162C" w14:textId="77777777" w:rsidTr="00AC3D88">
        <w:tc>
          <w:tcPr>
            <w:tcW w:w="2835" w:type="dxa"/>
          </w:tcPr>
          <w:p w14:paraId="14DB3563" w14:textId="77777777" w:rsidR="00485689" w:rsidRDefault="00485689" w:rsidP="00AC3D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9BDFB9" w14:textId="77777777" w:rsidR="00485689" w:rsidRDefault="00485689" w:rsidP="00AC3D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E27DFE" w14:textId="77777777" w:rsidR="00485689" w:rsidRDefault="00485689" w:rsidP="00AC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08658B" w14:textId="77777777" w:rsidR="00485689" w:rsidRDefault="00485689" w:rsidP="00AC3D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2C7164" w14:textId="77777777" w:rsidR="00485689" w:rsidRDefault="00485689" w:rsidP="00AC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06F8BE" w14:textId="77777777" w:rsidR="00485689" w:rsidRDefault="00485689" w:rsidP="00AC3D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81951F" w14:textId="77777777" w:rsidR="00485689" w:rsidRDefault="00485689" w:rsidP="00AC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42A918" w14:textId="77777777" w:rsidR="00485689" w:rsidRDefault="00485689" w:rsidP="00AC3D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5DC79A" w14:textId="77777777" w:rsidR="00485689" w:rsidRDefault="00485689" w:rsidP="00AC3D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C24470" w14:textId="77777777" w:rsidR="00485689" w:rsidRDefault="00485689" w:rsidP="004856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85689" w14:paraId="1338A1DA" w14:textId="77777777" w:rsidTr="00AC3D88">
        <w:tc>
          <w:tcPr>
            <w:tcW w:w="9640" w:type="dxa"/>
            <w:gridSpan w:val="11"/>
          </w:tcPr>
          <w:p w14:paraId="3BC86E34" w14:textId="77777777" w:rsidR="00485689" w:rsidRDefault="00485689" w:rsidP="00AC3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689" w14:paraId="749D1C83" w14:textId="77777777" w:rsidTr="00AC3D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A5DD51" w14:textId="77777777" w:rsidR="00485689" w:rsidRDefault="00485689" w:rsidP="00AC3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286450" w14:textId="77777777" w:rsidR="00485689" w:rsidRDefault="00B9556D" w:rsidP="00AC3D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85689">
                <w:t>Correction to NR5GC test case 7.1.3.5.4 for a Redcap UE</w:t>
              </w:r>
            </w:fldSimple>
          </w:p>
        </w:tc>
      </w:tr>
      <w:tr w:rsidR="00485689" w14:paraId="1DF222ED" w14:textId="77777777" w:rsidTr="00AC3D88">
        <w:tc>
          <w:tcPr>
            <w:tcW w:w="1843" w:type="dxa"/>
            <w:tcBorders>
              <w:left w:val="single" w:sz="4" w:space="0" w:color="auto"/>
            </w:tcBorders>
          </w:tcPr>
          <w:p w14:paraId="4A5BCA6C" w14:textId="77777777" w:rsidR="00485689" w:rsidRDefault="00485689" w:rsidP="00AC3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715C63" w14:textId="77777777" w:rsidR="00485689" w:rsidRDefault="00485689" w:rsidP="00AC3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689" w14:paraId="5DBC79E3" w14:textId="77777777" w:rsidTr="00AC3D88">
        <w:tc>
          <w:tcPr>
            <w:tcW w:w="1843" w:type="dxa"/>
            <w:tcBorders>
              <w:left w:val="single" w:sz="4" w:space="0" w:color="auto"/>
            </w:tcBorders>
          </w:tcPr>
          <w:p w14:paraId="6D329338" w14:textId="77777777" w:rsidR="00485689" w:rsidRDefault="00485689" w:rsidP="00AC3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46C33B" w14:textId="77777777" w:rsidR="00485689" w:rsidRDefault="00B9556D" w:rsidP="00AC3D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85689">
                <w:rPr>
                  <w:noProof/>
                </w:rPr>
                <w:t>ROHDE &amp; SCHWARZ</w:t>
              </w:r>
            </w:fldSimple>
          </w:p>
        </w:tc>
      </w:tr>
      <w:tr w:rsidR="00485689" w14:paraId="15C86E0A" w14:textId="77777777" w:rsidTr="00AC3D88">
        <w:tc>
          <w:tcPr>
            <w:tcW w:w="1843" w:type="dxa"/>
            <w:tcBorders>
              <w:left w:val="single" w:sz="4" w:space="0" w:color="auto"/>
            </w:tcBorders>
          </w:tcPr>
          <w:p w14:paraId="229CCFEF" w14:textId="77777777" w:rsidR="00485689" w:rsidRDefault="00485689" w:rsidP="00AC3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E1CED3" w14:textId="77777777" w:rsidR="00485689" w:rsidRDefault="00485689" w:rsidP="00AC3D8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85689" w14:paraId="46C3196D" w14:textId="77777777" w:rsidTr="00AC3D88">
        <w:tc>
          <w:tcPr>
            <w:tcW w:w="1843" w:type="dxa"/>
            <w:tcBorders>
              <w:left w:val="single" w:sz="4" w:space="0" w:color="auto"/>
            </w:tcBorders>
          </w:tcPr>
          <w:p w14:paraId="45323300" w14:textId="77777777" w:rsidR="00485689" w:rsidRDefault="00485689" w:rsidP="00AC3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DB57C6" w14:textId="77777777" w:rsidR="00485689" w:rsidRDefault="00485689" w:rsidP="00AC3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689" w14:paraId="03E8BC5A" w14:textId="77777777" w:rsidTr="00AC3D88">
        <w:tc>
          <w:tcPr>
            <w:tcW w:w="1843" w:type="dxa"/>
            <w:tcBorders>
              <w:left w:val="single" w:sz="4" w:space="0" w:color="auto"/>
            </w:tcBorders>
          </w:tcPr>
          <w:p w14:paraId="45B343EA" w14:textId="77777777" w:rsidR="00485689" w:rsidRDefault="00485689" w:rsidP="00AC3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412F45" w14:textId="77777777" w:rsidR="00485689" w:rsidRDefault="00B9556D" w:rsidP="00AC3D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85689"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4BF1394" w14:textId="77777777" w:rsidR="00485689" w:rsidRDefault="00485689" w:rsidP="00AC3D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5EE05E" w14:textId="77777777" w:rsidR="00485689" w:rsidRDefault="00485689" w:rsidP="00AC3D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D25A8D" w14:textId="77777777" w:rsidR="00485689" w:rsidRDefault="00485689" w:rsidP="00AC3D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2023-02-22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485689" w14:paraId="58020E51" w14:textId="77777777" w:rsidTr="00AC3D88">
        <w:tc>
          <w:tcPr>
            <w:tcW w:w="1843" w:type="dxa"/>
            <w:tcBorders>
              <w:left w:val="single" w:sz="4" w:space="0" w:color="auto"/>
            </w:tcBorders>
          </w:tcPr>
          <w:p w14:paraId="128E761B" w14:textId="77777777" w:rsidR="00485689" w:rsidRDefault="00485689" w:rsidP="00AC3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55A021" w14:textId="77777777" w:rsidR="00485689" w:rsidRDefault="00485689" w:rsidP="00AC3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ED0647" w14:textId="77777777" w:rsidR="00485689" w:rsidRDefault="00485689" w:rsidP="00AC3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16A809" w14:textId="77777777" w:rsidR="00485689" w:rsidRDefault="00485689" w:rsidP="00AC3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393DBB" w14:textId="77777777" w:rsidR="00485689" w:rsidRDefault="00485689" w:rsidP="00AC3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689" w14:paraId="56044F03" w14:textId="77777777" w:rsidTr="00AC3D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EC1C08" w14:textId="77777777" w:rsidR="00485689" w:rsidRDefault="00485689" w:rsidP="00AC3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FC3A3F" w14:textId="77777777" w:rsidR="00485689" w:rsidRDefault="00B9556D" w:rsidP="00AC3D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8568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534679" w14:textId="77777777" w:rsidR="00485689" w:rsidRDefault="00485689" w:rsidP="00AC3D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363A7" w14:textId="77777777" w:rsidR="00485689" w:rsidRDefault="00485689" w:rsidP="00AC3D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D2D362" w14:textId="77777777" w:rsidR="00485689" w:rsidRDefault="00B9556D" w:rsidP="00AC3D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85689">
                <w:rPr>
                  <w:noProof/>
                </w:rPr>
                <w:t>Rel-17</w:t>
              </w:r>
            </w:fldSimple>
          </w:p>
        </w:tc>
      </w:tr>
      <w:tr w:rsidR="00485689" w14:paraId="76C61698" w14:textId="77777777" w:rsidTr="00AC3D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7FC07" w14:textId="77777777" w:rsidR="00485689" w:rsidRDefault="00485689" w:rsidP="00AC3D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CA5DC" w14:textId="77777777" w:rsidR="00485689" w:rsidRDefault="00485689" w:rsidP="00AC3D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23B294" w14:textId="77777777" w:rsidR="00485689" w:rsidRDefault="00485689" w:rsidP="00AC3D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86A071" w14:textId="77777777" w:rsidR="00485689" w:rsidRPr="007C2097" w:rsidRDefault="00485689" w:rsidP="00AC3D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85689" w14:paraId="34094D81" w14:textId="77777777" w:rsidTr="00AC3D88">
        <w:tc>
          <w:tcPr>
            <w:tcW w:w="1843" w:type="dxa"/>
          </w:tcPr>
          <w:p w14:paraId="285DB5B0" w14:textId="77777777" w:rsidR="00485689" w:rsidRDefault="00485689" w:rsidP="00AC3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0FED24" w14:textId="77777777" w:rsidR="00485689" w:rsidRDefault="00485689" w:rsidP="00AC3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3DE" w14:paraId="574CFF01" w14:textId="77777777" w:rsidTr="00AC3D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EF1604" w14:textId="77777777" w:rsidR="00B203DE" w:rsidRDefault="00B203DE" w:rsidP="00B20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C9495" w14:textId="77777777" w:rsidR="00B203DE" w:rsidRPr="001729CA" w:rsidRDefault="00B203DE" w:rsidP="00B203DE">
            <w:pPr>
              <w:pStyle w:val="CRCoverPage"/>
              <w:spacing w:after="0"/>
              <w:rPr>
                <w:noProof/>
              </w:rPr>
            </w:pPr>
            <w:r>
              <w:t xml:space="preserve">RedCap UE use 12bit SN for PDCP and </w:t>
            </w:r>
            <w:r>
              <w:rPr>
                <w:noProof/>
              </w:rPr>
              <w:t>a</w:t>
            </w:r>
            <w:r w:rsidRPr="00DC7607">
              <w:rPr>
                <w:noProof/>
              </w:rPr>
              <w:t>s per TS 38.323</w:t>
            </w:r>
            <w:r>
              <w:rPr>
                <w:noProof/>
              </w:rPr>
              <w:t xml:space="preserve"> r</w:t>
            </w:r>
            <w:r w:rsidRPr="00DC7607">
              <w:rPr>
                <w:noProof/>
              </w:rPr>
              <w:t>eordering window size value equals to 2</w:t>
            </w:r>
            <w:r>
              <w:rPr>
                <w:noProof/>
              </w:rPr>
              <w:t xml:space="preserve"> ^</w:t>
            </w:r>
            <w:r w:rsidRPr="00DC7607">
              <w:rPr>
                <w:noProof/>
              </w:rPr>
              <w:t>[pdcp-SN-SizeDL] – 1.</w:t>
            </w:r>
            <w:r>
              <w:rPr>
                <w:noProof/>
              </w:rPr>
              <w:t xml:space="preserve"> Thus, for a redcap UE this needs to be configured as 2048 at Step 1</w:t>
            </w:r>
            <w:r>
              <w:rPr>
                <w:rFonts w:hint="eastAsia"/>
              </w:rPr>
              <w:t>.</w:t>
            </w:r>
          </w:p>
        </w:tc>
      </w:tr>
      <w:tr w:rsidR="00B203DE" w14:paraId="74FE38B9" w14:textId="77777777" w:rsidTr="00AC3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FB243" w14:textId="77777777" w:rsidR="00B203DE" w:rsidRDefault="00B203DE" w:rsidP="00B20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69992" w14:textId="77777777" w:rsidR="00B203DE" w:rsidRPr="00F12C50" w:rsidRDefault="00B203DE" w:rsidP="00B203DE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B203DE" w14:paraId="34E5A436" w14:textId="77777777" w:rsidTr="00AC3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3045F" w14:textId="77777777" w:rsidR="00B203DE" w:rsidRDefault="00B203DE" w:rsidP="00B20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5B9165" w14:textId="77777777" w:rsidR="00B203DE" w:rsidRPr="006316B2" w:rsidRDefault="00B203DE" w:rsidP="00B203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Pr="008641D4">
              <w:rPr>
                <w:noProof/>
              </w:rPr>
              <w:t>pc_supportOfRedCap_r17</w:t>
            </w:r>
            <w:r>
              <w:rPr>
                <w:noProof/>
              </w:rPr>
              <w:t xml:space="preserve"> pic based check to configure r</w:t>
            </w:r>
            <w:r w:rsidRPr="00DC7607">
              <w:rPr>
                <w:noProof/>
              </w:rPr>
              <w:t>eordering window size</w:t>
            </w:r>
            <w:r>
              <w:rPr>
                <w:noProof/>
              </w:rPr>
              <w:t>.</w:t>
            </w:r>
          </w:p>
        </w:tc>
      </w:tr>
      <w:tr w:rsidR="00B203DE" w14:paraId="7C098CDB" w14:textId="77777777" w:rsidTr="00AC3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98142" w14:textId="77777777" w:rsidR="00B203DE" w:rsidRDefault="00B203DE" w:rsidP="00B20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40B26A" w14:textId="77777777" w:rsidR="00B203DE" w:rsidRPr="00CF39F2" w:rsidRDefault="00B203DE" w:rsidP="00B203D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203DE" w14:paraId="2F2F1553" w14:textId="77777777" w:rsidTr="00AC3D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6DB39C" w14:textId="77777777" w:rsidR="00B203DE" w:rsidRDefault="00B203DE" w:rsidP="00B20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01980" w14:textId="77777777" w:rsidR="00B203DE" w:rsidRPr="00CF39F2" w:rsidRDefault="00B203DE" w:rsidP="00B203D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case.</w:t>
            </w:r>
          </w:p>
        </w:tc>
      </w:tr>
      <w:tr w:rsidR="00B203DE" w14:paraId="72D4409A" w14:textId="77777777" w:rsidTr="00AC3D88">
        <w:tc>
          <w:tcPr>
            <w:tcW w:w="2694" w:type="dxa"/>
            <w:gridSpan w:val="2"/>
          </w:tcPr>
          <w:p w14:paraId="3C51D21E" w14:textId="77777777" w:rsidR="00B203DE" w:rsidRDefault="00B203DE" w:rsidP="00B20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F68EE2" w14:textId="77777777" w:rsidR="00B203DE" w:rsidRDefault="00B203DE" w:rsidP="00B20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3DE" w14:paraId="2FCA4537" w14:textId="77777777" w:rsidTr="00AC3D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BF3F3E" w14:textId="77777777" w:rsidR="00B203DE" w:rsidRDefault="00B203DE" w:rsidP="00B20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EA0B8E" w14:textId="77777777" w:rsidR="00B203DE" w:rsidRDefault="00B203DE" w:rsidP="00B203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7.1.3.5.4.NR5GC</w:t>
            </w:r>
          </w:p>
        </w:tc>
      </w:tr>
      <w:tr w:rsidR="00B203DE" w14:paraId="3436AD38" w14:textId="77777777" w:rsidTr="00AC3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E27EB" w14:textId="77777777" w:rsidR="00B203DE" w:rsidRDefault="00B203DE" w:rsidP="00B20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DE5383" w14:textId="77777777" w:rsidR="00B203DE" w:rsidRDefault="00B203DE" w:rsidP="00B20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3DE" w14:paraId="6FF73B19" w14:textId="77777777" w:rsidTr="00AC3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01503" w14:textId="77777777" w:rsidR="00B203DE" w:rsidRDefault="00B203DE" w:rsidP="00B20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2DB80" w14:textId="77777777" w:rsidR="00B203DE" w:rsidRDefault="00B203DE" w:rsidP="00B20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BB74F2" w14:textId="77777777" w:rsidR="00B203DE" w:rsidRDefault="00B203DE" w:rsidP="00B20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8251A3" w14:textId="77777777" w:rsidR="00B203DE" w:rsidRDefault="00B203DE" w:rsidP="00B203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82BF71" w14:textId="77777777" w:rsidR="00B203DE" w:rsidRDefault="00B203DE" w:rsidP="00B203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03DE" w14:paraId="0F751884" w14:textId="77777777" w:rsidTr="00AC3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3213E" w14:textId="77777777" w:rsidR="00B203DE" w:rsidRDefault="00B203DE" w:rsidP="00B20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F4EC4" w14:textId="77777777" w:rsidR="00B203DE" w:rsidRDefault="00B203DE" w:rsidP="00B20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DB02A" w14:textId="77777777" w:rsidR="00B203DE" w:rsidRDefault="00B203DE" w:rsidP="00B20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1BF181" w14:textId="77777777" w:rsidR="00B203DE" w:rsidRDefault="00B203DE" w:rsidP="00B203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0CCF30" w14:textId="77777777" w:rsidR="00B203DE" w:rsidRDefault="00B203DE" w:rsidP="00B203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03DE" w14:paraId="0EE87F7C" w14:textId="77777777" w:rsidTr="00AC3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A3CA6" w14:textId="77777777" w:rsidR="00B203DE" w:rsidRDefault="00B203DE" w:rsidP="00B203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3564BA" w14:textId="77777777" w:rsidR="00B203DE" w:rsidRDefault="00B203DE" w:rsidP="00B20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604CA" w14:textId="77777777" w:rsidR="00B203DE" w:rsidRDefault="00B203DE" w:rsidP="00B20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D2B5B0" w14:textId="77777777" w:rsidR="00B203DE" w:rsidRDefault="00B203DE" w:rsidP="00B203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107E4" w14:textId="77777777" w:rsidR="00B203DE" w:rsidRDefault="00B203DE" w:rsidP="00B203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B203DE" w14:paraId="239BBE74" w14:textId="77777777" w:rsidTr="00AC3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F80BB" w14:textId="77777777" w:rsidR="00B203DE" w:rsidRDefault="00B203DE" w:rsidP="00B203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A40C1" w14:textId="77777777" w:rsidR="00B203DE" w:rsidRDefault="00B203DE" w:rsidP="00B20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2F624" w14:textId="77777777" w:rsidR="00B203DE" w:rsidRDefault="00B203DE" w:rsidP="00B20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29AE9A" w14:textId="77777777" w:rsidR="00B203DE" w:rsidRDefault="00B203DE" w:rsidP="00B203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1C1698" w14:textId="77777777" w:rsidR="00B203DE" w:rsidRDefault="00B203DE" w:rsidP="00B203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03DE" w14:paraId="2C4C27A3" w14:textId="77777777" w:rsidTr="00AC3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63E16" w14:textId="77777777" w:rsidR="00B203DE" w:rsidRDefault="00B203DE" w:rsidP="00B203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E89295" w14:textId="77777777" w:rsidR="00B203DE" w:rsidRDefault="00B203DE" w:rsidP="00B203DE">
            <w:pPr>
              <w:pStyle w:val="CRCoverPage"/>
              <w:spacing w:after="0"/>
              <w:rPr>
                <w:noProof/>
              </w:rPr>
            </w:pPr>
          </w:p>
        </w:tc>
      </w:tr>
      <w:tr w:rsidR="00B203DE" w14:paraId="31CFC73E" w14:textId="77777777" w:rsidTr="00AC3D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952F6" w14:textId="77777777" w:rsidR="00B203DE" w:rsidRDefault="00B203DE" w:rsidP="00B20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06A6E" w14:textId="5178C940" w:rsidR="00B203DE" w:rsidRDefault="00B778AA" w:rsidP="00B20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R5-231160 is raised for RAN5#98</w:t>
            </w:r>
            <w:r w:rsidR="00754EB4">
              <w:rPr>
                <w:noProof/>
              </w:rPr>
              <w:br/>
            </w:r>
            <w:r w:rsidR="00754EB4" w:rsidRPr="00754EB4">
              <w:rPr>
                <w:noProof/>
                <w:highlight w:val="cyan"/>
              </w:rPr>
              <w:t>Prose CR R5-231533</w:t>
            </w:r>
          </w:p>
        </w:tc>
      </w:tr>
      <w:tr w:rsidR="00B203DE" w:rsidRPr="008863B9" w14:paraId="7022DC02" w14:textId="77777777" w:rsidTr="00AC3D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1B6D3B" w14:textId="77777777" w:rsidR="00B203DE" w:rsidRPr="008863B9" w:rsidRDefault="00B203DE" w:rsidP="00B20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3A2825" w14:textId="77777777" w:rsidR="00B203DE" w:rsidRPr="008863B9" w:rsidRDefault="00B203DE" w:rsidP="00B203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03DE" w14:paraId="4186DBF5" w14:textId="77777777" w:rsidTr="00AC3D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F22AE" w14:textId="77777777" w:rsidR="00B203DE" w:rsidRDefault="00B203DE" w:rsidP="00B20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21AB1" w14:textId="77777777" w:rsidR="00B203DE" w:rsidRDefault="00B203DE" w:rsidP="00B203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B10FCE" w14:textId="77777777" w:rsidR="00485689" w:rsidRDefault="00485689" w:rsidP="00485689">
      <w:pPr>
        <w:rPr>
          <w:noProof/>
        </w:rPr>
      </w:pPr>
    </w:p>
    <w:p w14:paraId="3CB84ED1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05B480DF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C08F6C" w14:textId="77777777" w:rsidR="009478EE" w:rsidRDefault="009478EE" w:rsidP="009478EE">
      <w:pPr>
        <w:rPr>
          <w:noProof/>
        </w:rPr>
      </w:pPr>
    </w:p>
    <w:p w14:paraId="0E4B2D14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2795232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750D2211" w14:textId="77777777" w:rsidR="00B203D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203DE" w:rsidRPr="008E78DB">
        <w:rPr>
          <w:rFonts w:ascii="Arial" w:hAnsi="Arial" w:cs="Arial"/>
          <w:iCs/>
        </w:rPr>
        <w:t>Table of Contents</w:t>
      </w:r>
      <w:r w:rsidR="00B203DE">
        <w:tab/>
      </w:r>
      <w:r w:rsidR="00B203DE">
        <w:fldChar w:fldCharType="begin"/>
      </w:r>
      <w:r w:rsidR="00B203DE">
        <w:instrText xml:space="preserve"> PAGEREF _Toc127952328 \h </w:instrText>
      </w:r>
      <w:r w:rsidR="00B203DE">
        <w:fldChar w:fldCharType="separate"/>
      </w:r>
      <w:r w:rsidR="00B203DE">
        <w:t>2</w:t>
      </w:r>
      <w:r w:rsidR="00B203DE">
        <w:fldChar w:fldCharType="end"/>
      </w:r>
    </w:p>
    <w:p w14:paraId="13E0E329" w14:textId="77777777" w:rsidR="00B203DE" w:rsidRDefault="00B203D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E78D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E78D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_Toc127952329 \h </w:instrText>
      </w:r>
      <w:r>
        <w:fldChar w:fldCharType="separate"/>
      </w:r>
      <w:r>
        <w:t>2</w:t>
      </w:r>
      <w:r>
        <w:fldChar w:fldCharType="end"/>
      </w:r>
    </w:p>
    <w:p w14:paraId="35774E79" w14:textId="77777777" w:rsidR="00B203DE" w:rsidRDefault="00B203D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E78D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E78D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_Toc127952330 \h </w:instrText>
      </w:r>
      <w:r>
        <w:fldChar w:fldCharType="separate"/>
      </w:r>
      <w:r>
        <w:t>2</w:t>
      </w:r>
      <w:r>
        <w:fldChar w:fldCharType="end"/>
      </w:r>
    </w:p>
    <w:p w14:paraId="3D0A42BC" w14:textId="77777777" w:rsidR="00B203DE" w:rsidRDefault="00B203D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E78D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E78DB">
        <w:rPr>
          <w:rFonts w:cs="Arial"/>
          <w:b/>
          <w:color w:val="000000"/>
          <w:lang w:eastAsia="en-GB"/>
        </w:rPr>
        <w:t xml:space="preserve">Correction to the </w:t>
      </w:r>
      <w:r w:rsidRPr="008E78DB">
        <w:rPr>
          <w:rFonts w:cs="Arial"/>
          <w:b/>
          <w:bCs/>
          <w:color w:val="000000"/>
          <w:lang w:val="en-US" w:eastAsia="en-GB"/>
        </w:rPr>
        <w:t>Function f_TC_7_1_3_5_4_NR_Step1to17</w:t>
      </w:r>
      <w:r>
        <w:tab/>
      </w:r>
      <w:r>
        <w:fldChar w:fldCharType="begin"/>
      </w:r>
      <w:r>
        <w:instrText xml:space="preserve"> PAGEREF _Toc127952331 \h </w:instrText>
      </w:r>
      <w:r>
        <w:fldChar w:fldCharType="separate"/>
      </w:r>
      <w:r>
        <w:t>2</w:t>
      </w:r>
      <w:r>
        <w:fldChar w:fldCharType="end"/>
      </w:r>
    </w:p>
    <w:p w14:paraId="4DAF0AC6" w14:textId="77777777" w:rsidR="0096131A" w:rsidRDefault="007A73E5" w:rsidP="0096131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96131A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7952329"/>
      <w:bookmarkStart w:id="20" w:name="_Hlk107318485"/>
      <w:r w:rsidR="0096131A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F3D3E06" w14:textId="77777777"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 w:rsidR="00B203DE"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14:paraId="7B813BD3" w14:textId="77777777"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7E11114" w14:textId="77777777"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0058F6D3" w14:textId="77777777" w:rsidR="007A73E5" w:rsidRDefault="007A73E5" w:rsidP="007A73E5">
      <w:pPr>
        <w:rPr>
          <w:b/>
          <w:sz w:val="24"/>
          <w:lang w:eastAsia="ja-JP"/>
        </w:rPr>
      </w:pPr>
    </w:p>
    <w:p w14:paraId="7001A5DC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27952330"/>
      <w:r w:rsidRPr="00854C55">
        <w:rPr>
          <w:b/>
        </w:rPr>
        <w:t>Corrections required</w:t>
      </w:r>
      <w:bookmarkEnd w:id="21"/>
      <w:bookmarkEnd w:id="22"/>
      <w:bookmarkEnd w:id="23"/>
    </w:p>
    <w:p w14:paraId="0A44E562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27952331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70D58">
        <w:rPr>
          <w:rFonts w:cs="Arial"/>
          <w:b/>
          <w:bCs/>
          <w:color w:val="000000"/>
          <w:lang w:val="en-US" w:eastAsia="en-GB"/>
        </w:rPr>
        <w:t>Function</w:t>
      </w:r>
      <w:r w:rsidR="002A3532">
        <w:rPr>
          <w:rFonts w:cs="Arial"/>
          <w:b/>
          <w:bCs/>
          <w:color w:val="000000"/>
          <w:lang w:val="en-US" w:eastAsia="en-GB"/>
        </w:rPr>
        <w:t xml:space="preserve"> </w:t>
      </w:r>
      <w:r w:rsidR="00C053B2" w:rsidRPr="00C053B2">
        <w:rPr>
          <w:rFonts w:cs="Arial"/>
          <w:b/>
          <w:bCs/>
          <w:color w:val="000000"/>
          <w:lang w:val="en-US" w:eastAsia="en-GB"/>
        </w:rPr>
        <w:t>f_TC_7_1_3_5_4_NR_Step1to17</w:t>
      </w:r>
      <w:bookmarkEnd w:id="24"/>
    </w:p>
    <w:tbl>
      <w:tblPr>
        <w:tblW w:w="970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18"/>
      </w:tblGrid>
      <w:tr w:rsidR="00FB0A08" w14:paraId="0334F3FD" w14:textId="77777777" w:rsidTr="00DE06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973A" w14:textId="77777777" w:rsidR="00FB0A08" w:rsidRDefault="00B93321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64F81" w14:textId="77777777" w:rsidR="00FB0A08" w:rsidRPr="00B15B18" w:rsidRDefault="00C053B2" w:rsidP="002B42D8">
            <w:pPr>
              <w:pStyle w:val="CRCoverPage"/>
              <w:spacing w:after="0"/>
              <w:rPr>
                <w:b/>
                <w:noProof/>
              </w:rPr>
            </w:pPr>
            <w:r w:rsidRPr="00C053B2">
              <w:rPr>
                <w:noProof/>
              </w:rPr>
              <w:t>f_TC_7_1_3_5_4_NR_Step1to17</w:t>
            </w:r>
          </w:p>
        </w:tc>
      </w:tr>
      <w:tr w:rsidR="00FB0A08" w14:paraId="52A2CC98" w14:textId="77777777" w:rsidTr="00DE06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0E882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9486" w14:textId="77777777" w:rsidR="008641D4" w:rsidRPr="00AD4ADA" w:rsidRDefault="008641D4" w:rsidP="008641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DE067D">
              <w:t xml:space="preserve">RedCap UE use 12bit SN for PDCP and </w:t>
            </w:r>
            <w:r w:rsidR="00DE067D">
              <w:rPr>
                <w:noProof/>
              </w:rPr>
              <w:t>a</w:t>
            </w:r>
            <w:r w:rsidR="00DE067D" w:rsidRPr="00DC7607">
              <w:rPr>
                <w:noProof/>
              </w:rPr>
              <w:t>s per TS 38.323</w:t>
            </w:r>
            <w:r w:rsidR="00DE067D">
              <w:rPr>
                <w:noProof/>
              </w:rPr>
              <w:t xml:space="preserve"> r</w:t>
            </w:r>
            <w:r w:rsidR="00DE067D" w:rsidRPr="00DC7607">
              <w:rPr>
                <w:noProof/>
              </w:rPr>
              <w:t>eordering window size value equals to 2</w:t>
            </w:r>
            <w:r w:rsidR="00DE067D">
              <w:rPr>
                <w:noProof/>
              </w:rPr>
              <w:t xml:space="preserve"> ^</w:t>
            </w:r>
            <w:r w:rsidR="00DE067D" w:rsidRPr="00DC7607">
              <w:rPr>
                <w:noProof/>
              </w:rPr>
              <w:t>[pdcp-SN-SizeDL] – 1.</w:t>
            </w:r>
            <w:r w:rsidR="00DE067D">
              <w:rPr>
                <w:noProof/>
              </w:rPr>
              <w:t xml:space="preserve"> Thus, for a redcap UE this needs to be configured as 2048 at Step 1</w:t>
            </w:r>
            <w:r w:rsidR="00DE067D">
              <w:rPr>
                <w:rFonts w:hint="eastAsia"/>
              </w:rPr>
              <w:t>.</w:t>
            </w:r>
          </w:p>
        </w:tc>
      </w:tr>
      <w:tr w:rsidR="00F919B8" w14:paraId="1AC054B1" w14:textId="77777777" w:rsidTr="00DE06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FBCFC" w14:textId="77777777" w:rsidR="00F919B8" w:rsidRDefault="00F919B8" w:rsidP="00F919B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DA41" w14:textId="77777777" w:rsidR="00F919B8" w:rsidRDefault="001B6722" w:rsidP="001B6722">
            <w:pPr>
              <w:pStyle w:val="CRCoverPage"/>
              <w:spacing w:after="0"/>
              <w:rPr>
                <w:noProof/>
              </w:rPr>
            </w:pPr>
            <w:r w:rsidRPr="001B6722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8641D4">
              <w:rPr>
                <w:noProof/>
              </w:rPr>
              <w:t xml:space="preserve">Added </w:t>
            </w:r>
            <w:r w:rsidR="008641D4" w:rsidRPr="008641D4">
              <w:rPr>
                <w:noProof/>
              </w:rPr>
              <w:t>pc_supportOfRedCap_r17</w:t>
            </w:r>
            <w:r w:rsidR="008641D4">
              <w:rPr>
                <w:noProof/>
              </w:rPr>
              <w:t xml:space="preserve"> pic based check to configure r</w:t>
            </w:r>
            <w:r w:rsidR="008641D4" w:rsidRPr="00DC7607">
              <w:rPr>
                <w:noProof/>
              </w:rPr>
              <w:t>eordering window size</w:t>
            </w:r>
            <w:r w:rsidR="008641D4">
              <w:rPr>
                <w:noProof/>
              </w:rPr>
              <w:t>.</w:t>
            </w:r>
          </w:p>
          <w:p w14:paraId="6A2EA6C2" w14:textId="77777777" w:rsidR="001B6722" w:rsidRPr="001124B3" w:rsidRDefault="001B6722" w:rsidP="001B6722">
            <w:pPr>
              <w:pStyle w:val="CRCoverPage"/>
              <w:spacing w:after="0"/>
              <w:rPr>
                <w:noProof/>
              </w:rPr>
            </w:pPr>
            <w:r w:rsidRPr="001B6722">
              <w:rPr>
                <w:b/>
                <w:noProof/>
              </w:rPr>
              <w:t>Note:</w:t>
            </w:r>
            <w:r>
              <w:rPr>
                <w:noProof/>
              </w:rPr>
              <w:t xml:space="preserve"> A prose CR will be raised for this correction.</w:t>
            </w:r>
          </w:p>
        </w:tc>
      </w:tr>
      <w:tr w:rsidR="00F919B8" w14:paraId="6F2EEE8E" w14:textId="77777777" w:rsidTr="00DE06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D993" w14:textId="77777777" w:rsidR="00F919B8" w:rsidRDefault="002E3DD9" w:rsidP="00F919B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Module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BCFB" w14:textId="77777777" w:rsidR="00F919B8" w:rsidRPr="00CC39F9" w:rsidRDefault="002E3DD9" w:rsidP="00F919B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2E3DD9">
              <w:rPr>
                <w:rFonts w:ascii="Arial" w:hAnsi="Arial" w:cs="Arial"/>
                <w:lang w:eastAsia="en-GB"/>
              </w:rPr>
              <w:t>PDCP_TC_Common_</w:t>
            </w:r>
            <w:proofErr w:type="gramStart"/>
            <w:r w:rsidRPr="002E3DD9">
              <w:rPr>
                <w:rFonts w:ascii="Arial" w:hAnsi="Arial" w:cs="Arial"/>
                <w:lang w:eastAsia="en-GB"/>
              </w:rPr>
              <w:t>NR.ttcn</w:t>
            </w:r>
            <w:proofErr w:type="spellEnd"/>
            <w:proofErr w:type="gramEnd"/>
          </w:p>
        </w:tc>
      </w:tr>
      <w:tr w:rsidR="00F919B8" w14:paraId="0C9AA079" w14:textId="77777777" w:rsidTr="00DE06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A3B6" w14:textId="77777777" w:rsidR="00F919B8" w:rsidRDefault="00F919B8" w:rsidP="00F919B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754EB4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6D23" w14:textId="0E057DA3" w:rsidR="00F919B8" w:rsidRDefault="00754EB4" w:rsidP="00F919B8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Accepted.</w:t>
            </w:r>
          </w:p>
        </w:tc>
      </w:tr>
    </w:tbl>
    <w:p w14:paraId="230B03BF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789B7C4B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lastRenderedPageBreak/>
        <w:t xml:space="preserve">    </w:t>
      </w:r>
    </w:p>
    <w:p w14:paraId="7FFC3524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78F90A76" w14:textId="77777777" w:rsidTr="008641D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9580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function f_TC_7_1_3_5_4_NR_Step1to17(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inout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646706DF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F7F7BC4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IPData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= f_IPv4IPv6_IcmpEchoReply(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f_LoopbackModeB_IP_Address_UE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());</w:t>
            </w:r>
          </w:p>
          <w:p w14:paraId="38BBF77A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NR_PDCP_SDUList_Type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SduList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f_GenerateSDU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, {64, 164});</w:t>
            </w:r>
          </w:p>
          <w:p w14:paraId="1E11E507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Security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2F8C11FD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v_TimingInfo1;</w:t>
            </w:r>
          </w:p>
          <w:p w14:paraId="2B9AE596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v_TimingInfo2;</w:t>
            </w:r>
          </w:p>
          <w:p w14:paraId="70667AB0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v_TimingInfo3;</w:t>
            </w:r>
          </w:p>
          <w:p w14:paraId="267DB1EB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v_SubFrameTimingT1;</w:t>
            </w:r>
          </w:p>
          <w:p w14:paraId="3F1F4123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v_SubFrameTimingT2;</w:t>
            </w:r>
          </w:p>
          <w:p w14:paraId="2D12C178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394E5B2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23CB3FB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NR_PDCP_PDU_Type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v_ExpectedPdu1;</w:t>
            </w:r>
          </w:p>
          <w:p w14:paraId="2DD1879D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NR_PDCP_PDU_Type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v_ExpectedPdu2;</w:t>
            </w:r>
          </w:p>
          <w:p w14:paraId="5A4C6D4C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NR_PDCP_PDU_Type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v_ExpectedPdu3;</w:t>
            </w:r>
          </w:p>
          <w:p w14:paraId="4109DF97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v_ExpectedPdu4;</w:t>
            </w:r>
          </w:p>
          <w:p w14:paraId="32D37BAC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v_ExpectedPdu5;</w:t>
            </w:r>
          </w:p>
          <w:p w14:paraId="763C4AD3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v_ExpectedPdu6;</w:t>
            </w:r>
          </w:p>
          <w:p w14:paraId="020F7C96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v_ReceivedPdu1;</w:t>
            </w:r>
          </w:p>
          <w:p w14:paraId="272B4AC1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v_ReceivedPdu2;</w:t>
            </w:r>
          </w:p>
          <w:p w14:paraId="42DF93CD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v_ReceivedPdu3;</w:t>
            </w:r>
          </w:p>
          <w:p w14:paraId="1635E71B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v_ReceivedPdu4;</w:t>
            </w:r>
          </w:p>
          <w:p w14:paraId="2CEFC329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v_ReceivedPdu5;</w:t>
            </w:r>
          </w:p>
          <w:p w14:paraId="051ED942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v_ReceivedPdu6;</w:t>
            </w:r>
          </w:p>
          <w:p w14:paraId="0B8178E5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641D4">
              <w:rPr>
                <w:rFonts w:ascii="Courier New" w:hAnsi="Courier New" w:cs="Courier New"/>
                <w:color w:val="000000"/>
                <w:lang w:val="de-DE" w:eastAsia="de-DE"/>
              </w:rPr>
              <w:t>var float v_T_reordering;</w:t>
            </w:r>
          </w:p>
          <w:p w14:paraId="01079A59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BB901CE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386FB87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Wait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= 1.0;</w:t>
            </w:r>
          </w:p>
          <w:p w14:paraId="0C6C3829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EB32B04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p_NR_PDCP_</w:t>
            </w:r>
            <w:proofErr w:type="gram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State.KUPenc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v_NR_Security.AS_Ciphering.KUPenc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</w:p>
          <w:p w14:paraId="2A85F76F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0721747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3F3FEF5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 PDCP Data PDU containing one PDCP SDU #131072</w:t>
            </w:r>
          </w:p>
          <w:p w14:paraId="2288DE7D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p_NR_PDCP_State.TX_</w:t>
            </w:r>
            <w:proofErr w:type="gramStart"/>
            <w:r w:rsidRPr="00864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NEXT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864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131072;</w:t>
            </w: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//@sic R5s190227 sic@</w:t>
            </w:r>
          </w:p>
          <w:p w14:paraId="77CC20F2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(p_NR_PDCP_</w:t>
            </w:r>
            <w:proofErr w:type="gram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State,nr</w:t>
            </w:r>
            <w:proofErr w:type="gram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_Cell1,v_IPData);</w:t>
            </w:r>
          </w:p>
          <w:p w14:paraId="6D18E550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F222293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B954CA1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//Does the UE transmit a PDCP SDU via the AM RLC entity in the next 1s?</w:t>
            </w:r>
          </w:p>
          <w:p w14:paraId="79A96D43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3D1AD0E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4DE8ECE5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[]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car_NR_DRB_COMMON_IND_PDCP_</w:t>
            </w:r>
            <w:proofErr w:type="gram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7BD4DBF0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00682B8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__FILE__, __LINE__, "Step 4");</w:t>
            </w:r>
          </w:p>
          <w:p w14:paraId="04D1A27E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953607C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{}</w:t>
            </w:r>
          </w:p>
          <w:p w14:paraId="0EA97567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609A9BE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BC18FC8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sends the PDCP SDU #1</w:t>
            </w:r>
          </w:p>
          <w:p w14:paraId="1BB59026" w14:textId="77777777" w:rsidR="0076382D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p_NR_PDCP_State.TX_</w:t>
            </w:r>
            <w:proofErr w:type="gram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NEXT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= 1;</w:t>
            </w:r>
          </w:p>
          <w:p w14:paraId="1F67C6E4" w14:textId="77777777" w:rsid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B45DE6F" w14:textId="77777777" w:rsid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2733EB5" w14:textId="77777777" w:rsid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A39A5A8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2094FA45" w14:textId="77777777" w:rsid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E51F38C" w14:textId="77777777" w:rsidR="008641D4" w:rsidRPr="00455951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05135173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51285090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96"/>
      </w:tblGrid>
      <w:tr w:rsidR="00FB0A08" w:rsidRPr="00CD057D" w14:paraId="4150D9D3" w14:textId="77777777" w:rsidTr="008641D4">
        <w:tc>
          <w:tcPr>
            <w:tcW w:w="1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8F77" w14:textId="77777777" w:rsidR="008641D4" w:rsidRPr="008641D4" w:rsidRDefault="0076382D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6382D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="008641D4" w:rsidRPr="008641D4">
              <w:rPr>
                <w:rFonts w:ascii="Courier New" w:hAnsi="Courier New" w:cs="Courier New"/>
                <w:color w:val="000000"/>
                <w:lang w:eastAsia="de-DE"/>
              </w:rPr>
              <w:t>function f_TC_7_1_3_5_4_NR_Step1to17(</w:t>
            </w:r>
            <w:proofErr w:type="spellStart"/>
            <w:r w:rsidR="008641D4" w:rsidRPr="008641D4">
              <w:rPr>
                <w:rFonts w:ascii="Courier New" w:hAnsi="Courier New" w:cs="Courier New"/>
                <w:color w:val="000000"/>
                <w:lang w:eastAsia="de-DE"/>
              </w:rPr>
              <w:t>inout</w:t>
            </w:r>
            <w:proofErr w:type="spellEnd"/>
            <w:r w:rsidR="008641D4"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8641D4" w:rsidRPr="008641D4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="008641D4"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8641D4" w:rsidRPr="008641D4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="008641D4" w:rsidRPr="008641D4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413771F7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71BF13E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IPData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= f_IPv4IPv6_IcmpEchoReply(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f_LoopbackModeB_IP_Address_UE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());</w:t>
            </w:r>
          </w:p>
          <w:p w14:paraId="56028933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NR_PDCP_SDUList_Type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SduList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f_GenerateSDU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, {64, 164});</w:t>
            </w:r>
          </w:p>
          <w:p w14:paraId="3A5653C7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Security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1CD8C280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v_TimingInfo1;</w:t>
            </w:r>
          </w:p>
          <w:p w14:paraId="42AA6DBC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v_TimingInfo2;</w:t>
            </w:r>
          </w:p>
          <w:p w14:paraId="1F4098D8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v_TimingInfo3;</w:t>
            </w:r>
          </w:p>
          <w:p w14:paraId="0C345E41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v_SubFrameTimingT1;</w:t>
            </w:r>
          </w:p>
          <w:p w14:paraId="5010978A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v_SubFrameTimingT2;</w:t>
            </w:r>
          </w:p>
          <w:p w14:paraId="27925E41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536A447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C490845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NR_PDCP_PDU_Type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v_ExpectedPdu1;</w:t>
            </w:r>
          </w:p>
          <w:p w14:paraId="68CEF5B0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NR_PDCP_PDU_Type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v_ExpectedPdu2;</w:t>
            </w:r>
          </w:p>
          <w:p w14:paraId="66B44ABC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NR_PDCP_PDU_Type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v_ExpectedPdu3;</w:t>
            </w:r>
          </w:p>
          <w:p w14:paraId="2DA3FA6B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v_ExpectedPdu4;</w:t>
            </w:r>
          </w:p>
          <w:p w14:paraId="06CAB8D6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v_ExpectedPdu5;</w:t>
            </w:r>
          </w:p>
          <w:p w14:paraId="2A2194AE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v_ExpectedPdu6;</w:t>
            </w:r>
          </w:p>
          <w:p w14:paraId="65518DC2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v_ReceivedPdu1;</w:t>
            </w:r>
          </w:p>
          <w:p w14:paraId="04B82E50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v_ReceivedPdu2;</w:t>
            </w:r>
          </w:p>
          <w:p w14:paraId="28D55695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v_ReceivedPdu3;</w:t>
            </w:r>
          </w:p>
          <w:p w14:paraId="1B67495B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v_ReceivedPdu4;</w:t>
            </w:r>
          </w:p>
          <w:p w14:paraId="6475D683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v_ReceivedPdu5;</w:t>
            </w:r>
          </w:p>
          <w:p w14:paraId="17B3511C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v_ReceivedPdu6;</w:t>
            </w:r>
          </w:p>
          <w:p w14:paraId="553B59C4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641D4">
              <w:rPr>
                <w:rFonts w:ascii="Courier New" w:hAnsi="Courier New" w:cs="Courier New"/>
                <w:color w:val="000000"/>
                <w:lang w:val="de-DE" w:eastAsia="de-DE"/>
              </w:rPr>
              <w:t>var float v_T_reordering;</w:t>
            </w:r>
          </w:p>
          <w:p w14:paraId="60EF8FB0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val="de-DE" w:eastAsia="de-DE"/>
              </w:rPr>
              <w:lastRenderedPageBreak/>
              <w:t xml:space="preserve">    </w:t>
            </w: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1684AD2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90B4C1A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Wait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= 1.0;</w:t>
            </w:r>
          </w:p>
          <w:p w14:paraId="41737E47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6C034F3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p_NR_PDCP_</w:t>
            </w:r>
            <w:proofErr w:type="gram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State.KUPenc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v_NR_Security.AS_Ciphering.KUPenc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</w:p>
          <w:p w14:paraId="16BC08E0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6AD2E80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CDDB605" w14:textId="77777777" w:rsid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 PDCP Data PDU containing one PDCP SDU #131072</w:t>
            </w:r>
          </w:p>
          <w:p w14:paraId="609CCFA1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864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if(pc_supportOfRedCap_r17) //#WA#WI1059756</w:t>
            </w:r>
          </w:p>
          <w:p w14:paraId="7AD65064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{</w:t>
            </w:r>
          </w:p>
          <w:p w14:paraId="0AD704AB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p_NR_PDCP_State.TX_</w:t>
            </w:r>
            <w:proofErr w:type="gramStart"/>
            <w:r w:rsidRPr="00864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NEXT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864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2048; //should be 2048</w:t>
            </w:r>
          </w:p>
          <w:p w14:paraId="75DABCCE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}</w:t>
            </w:r>
          </w:p>
          <w:p w14:paraId="638A1CE0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</w:t>
            </w:r>
            <w:proofErr w:type="gramStart"/>
            <w:r w:rsidRPr="00864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else{</w:t>
            </w:r>
            <w:proofErr w:type="gramEnd"/>
          </w:p>
          <w:p w14:paraId="4482A8E6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</w:p>
          <w:p w14:paraId="63964C21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p_NR_PDCP_State.TX_</w:t>
            </w:r>
            <w:proofErr w:type="gramStart"/>
            <w:r w:rsidRPr="00864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NEXT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864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131072; //@sic R5s190227 sic@</w:t>
            </w:r>
          </w:p>
          <w:p w14:paraId="17F38042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}</w:t>
            </w:r>
          </w:p>
          <w:p w14:paraId="738C1786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(p_NR_PDCP_</w:t>
            </w:r>
            <w:proofErr w:type="gram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State,nr</w:t>
            </w:r>
            <w:proofErr w:type="gram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_Cell1,v_IPData);</w:t>
            </w:r>
          </w:p>
          <w:p w14:paraId="606F6EAE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DF604EB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22780F0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//Does the UE transmit a PDCP SDU via the AM RLC entity in the next 1s?</w:t>
            </w:r>
          </w:p>
          <w:p w14:paraId="508A61A9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7D16E81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68892A18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car_NR_DRB_COMMON_IND_PDCP_</w:t>
            </w:r>
            <w:proofErr w:type="gram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7120D5C0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3B50A55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__FILE__, __LINE__, "Step 4");</w:t>
            </w:r>
          </w:p>
          <w:p w14:paraId="235A21CB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3CF2417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{}</w:t>
            </w:r>
          </w:p>
          <w:p w14:paraId="4CA85ACD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1B03925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08D3602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sends the PDCP SDU #1</w:t>
            </w:r>
          </w:p>
          <w:p w14:paraId="145D9E0E" w14:textId="77777777" w:rsid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p_NR_PDCP_State.TX_</w:t>
            </w:r>
            <w:proofErr w:type="gramStart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NEXT</w:t>
            </w:r>
            <w:proofErr w:type="spell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641D4">
              <w:rPr>
                <w:rFonts w:ascii="Courier New" w:hAnsi="Courier New" w:cs="Courier New"/>
                <w:color w:val="000000"/>
                <w:lang w:eastAsia="de-DE"/>
              </w:rPr>
              <w:t>= 1;</w:t>
            </w:r>
          </w:p>
          <w:p w14:paraId="668542D2" w14:textId="77777777" w:rsid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16153EC" w14:textId="77777777" w:rsid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DDD5236" w14:textId="77777777" w:rsid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EA7B46A" w14:textId="77777777" w:rsidR="008641D4" w:rsidRP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641D4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22C11556" w14:textId="77777777" w:rsidR="008641D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45C3B03" w14:textId="77777777" w:rsidR="00FB0A08" w:rsidRPr="006D35E4" w:rsidRDefault="008641D4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55C15788" w14:textId="77777777" w:rsidR="00302E95" w:rsidRPr="00E1590B" w:rsidRDefault="00302E95" w:rsidP="00302E9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7547DB1D" w14:textId="77777777" w:rsidR="00E1590B" w:rsidRPr="00E1590B" w:rsidRDefault="00E1590B" w:rsidP="00302E9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E1590B" w:rsidRPr="00E1590B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FE005" w14:textId="77777777" w:rsidR="00BB4C73" w:rsidRDefault="00BB4C73">
      <w:r>
        <w:separator/>
      </w:r>
    </w:p>
  </w:endnote>
  <w:endnote w:type="continuationSeparator" w:id="0">
    <w:p w14:paraId="2D7E6C68" w14:textId="77777777" w:rsidR="00BB4C73" w:rsidRDefault="00BB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0F0A7" w14:textId="77777777" w:rsidR="00272182" w:rsidRDefault="002721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901E4" w14:textId="77777777" w:rsidR="00272182" w:rsidRDefault="002721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0F61E" w14:textId="77777777" w:rsidR="00272182" w:rsidRDefault="002721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4B8BF" w14:textId="77777777" w:rsidR="00BB4C73" w:rsidRDefault="00BB4C73">
      <w:r>
        <w:separator/>
      </w:r>
    </w:p>
  </w:footnote>
  <w:footnote w:type="continuationSeparator" w:id="0">
    <w:p w14:paraId="147283DD" w14:textId="77777777" w:rsidR="00BB4C73" w:rsidRDefault="00BB4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AF143" w14:textId="77777777" w:rsidR="00272182" w:rsidRDefault="00272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DDB566E" wp14:editId="128FB83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46C0FF3A" w14:textId="77777777" w:rsidR="00272182" w:rsidRPr="00A11327" w:rsidRDefault="00272182" w:rsidP="00A441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272182" w:rsidRPr="00A11327" w:rsidRDefault="00272182" w:rsidP="00A441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B398F" w14:textId="77777777" w:rsidR="00272182" w:rsidRDefault="0027218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E9AF25E" wp14:editId="0950D89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6D13CECB" w14:textId="77777777" w:rsidR="00272182" w:rsidRPr="00A11327" w:rsidRDefault="00272182" w:rsidP="00A441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272182" w:rsidRPr="00A11327" w:rsidRDefault="00272182" w:rsidP="00A441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88426" w14:textId="77777777" w:rsidR="00272182" w:rsidRDefault="0027218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D90F309" wp14:editId="3CC8A19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5C9C5126" w14:textId="77777777" w:rsidR="00272182" w:rsidRPr="00A11327" w:rsidRDefault="00272182" w:rsidP="00A441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272182" w:rsidRPr="00A11327" w:rsidRDefault="00272182" w:rsidP="00A441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77610" w14:textId="77777777" w:rsidR="00272182" w:rsidRDefault="0027218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7EC31D6" wp14:editId="3B40D4F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4398CF3D" w14:textId="77777777" w:rsidR="00272182" w:rsidRPr="00A11327" w:rsidRDefault="00272182" w:rsidP="00A441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272182" w:rsidRPr="00A11327" w:rsidRDefault="00272182" w:rsidP="00A441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43B30" w14:textId="77777777" w:rsidR="00272182" w:rsidRDefault="00272182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1376CF0" wp14:editId="065AFF2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0794C0D1" w14:textId="77777777" w:rsidR="00272182" w:rsidRPr="00A11327" w:rsidRDefault="00272182" w:rsidP="00A441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272182" w:rsidRPr="00A11327" w:rsidRDefault="00272182" w:rsidP="00A441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C5FD5" w14:textId="77777777" w:rsidR="00272182" w:rsidRDefault="0027218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BFBCF23" wp14:editId="36466C9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0A627B13" w14:textId="77777777" w:rsidR="00272182" w:rsidRPr="00A11327" w:rsidRDefault="00272182" w:rsidP="00A441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272182" w:rsidRPr="00A11327" w:rsidRDefault="00272182" w:rsidP="00A441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74CCB"/>
    <w:multiLevelType w:val="hybridMultilevel"/>
    <w:tmpl w:val="17FC85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3D6B37"/>
    <w:multiLevelType w:val="hybridMultilevel"/>
    <w:tmpl w:val="5BD458EC"/>
    <w:lvl w:ilvl="0" w:tplc="60D4F9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BF70A5"/>
    <w:multiLevelType w:val="hybridMultilevel"/>
    <w:tmpl w:val="9230B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41883E25"/>
    <w:multiLevelType w:val="hybridMultilevel"/>
    <w:tmpl w:val="B1F451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C1208"/>
    <w:multiLevelType w:val="hybridMultilevel"/>
    <w:tmpl w:val="F4B8F8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9D64D2"/>
    <w:multiLevelType w:val="hybridMultilevel"/>
    <w:tmpl w:val="F4B8F8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CF50E3"/>
    <w:multiLevelType w:val="hybridMultilevel"/>
    <w:tmpl w:val="17FC85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AC1977"/>
    <w:multiLevelType w:val="hybridMultilevel"/>
    <w:tmpl w:val="4F6650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3D4CC2"/>
    <w:multiLevelType w:val="hybridMultilevel"/>
    <w:tmpl w:val="8828DD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7050CA"/>
    <w:multiLevelType w:val="hybridMultilevel"/>
    <w:tmpl w:val="EB64E81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09A3199"/>
    <w:multiLevelType w:val="hybridMultilevel"/>
    <w:tmpl w:val="C99E2F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07770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5166780">
    <w:abstractNumId w:val="9"/>
  </w:num>
  <w:num w:numId="3" w16cid:durableId="32115724">
    <w:abstractNumId w:val="3"/>
  </w:num>
  <w:num w:numId="4" w16cid:durableId="728189544">
    <w:abstractNumId w:val="24"/>
  </w:num>
  <w:num w:numId="5" w16cid:durableId="931738696">
    <w:abstractNumId w:val="17"/>
  </w:num>
  <w:num w:numId="6" w16cid:durableId="712997186">
    <w:abstractNumId w:val="22"/>
  </w:num>
  <w:num w:numId="7" w16cid:durableId="1908607167">
    <w:abstractNumId w:val="5"/>
  </w:num>
  <w:num w:numId="8" w16cid:durableId="1988394545">
    <w:abstractNumId w:val="23"/>
  </w:num>
  <w:num w:numId="9" w16cid:durableId="1289896603">
    <w:abstractNumId w:val="8"/>
  </w:num>
  <w:num w:numId="10" w16cid:durableId="1352533744">
    <w:abstractNumId w:val="12"/>
  </w:num>
  <w:num w:numId="11" w16cid:durableId="99884265">
    <w:abstractNumId w:val="0"/>
  </w:num>
  <w:num w:numId="12" w16cid:durableId="508447547">
    <w:abstractNumId w:val="4"/>
  </w:num>
  <w:num w:numId="13" w16cid:durableId="71047823">
    <w:abstractNumId w:val="25"/>
  </w:num>
  <w:num w:numId="14" w16cid:durableId="132724394">
    <w:abstractNumId w:val="1"/>
  </w:num>
  <w:num w:numId="15" w16cid:durableId="1297569186">
    <w:abstractNumId w:val="16"/>
  </w:num>
  <w:num w:numId="16" w16cid:durableId="519204836">
    <w:abstractNumId w:val="11"/>
  </w:num>
  <w:num w:numId="17" w16cid:durableId="654838088">
    <w:abstractNumId w:val="2"/>
  </w:num>
  <w:num w:numId="18" w16cid:durableId="399061205">
    <w:abstractNumId w:val="14"/>
  </w:num>
  <w:num w:numId="19" w16cid:durableId="408768612">
    <w:abstractNumId w:val="15"/>
  </w:num>
  <w:num w:numId="20" w16cid:durableId="1660186471">
    <w:abstractNumId w:val="13"/>
  </w:num>
  <w:num w:numId="21" w16cid:durableId="1241720583">
    <w:abstractNumId w:val="18"/>
  </w:num>
  <w:num w:numId="22" w16cid:durableId="717127444">
    <w:abstractNumId w:val="21"/>
  </w:num>
  <w:num w:numId="23" w16cid:durableId="811605761">
    <w:abstractNumId w:val="19"/>
  </w:num>
  <w:num w:numId="24" w16cid:durableId="950825017">
    <w:abstractNumId w:val="6"/>
  </w:num>
  <w:num w:numId="25" w16cid:durableId="1629774255">
    <w:abstractNumId w:val="20"/>
  </w:num>
  <w:num w:numId="26" w16cid:durableId="1891962696">
    <w:abstractNumId w:val="7"/>
  </w:num>
  <w:num w:numId="27" w16cid:durableId="1324701689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2849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1D6"/>
    <w:rsid w:val="000724EA"/>
    <w:rsid w:val="00073112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15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9CA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6722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1AF"/>
    <w:rsid w:val="001D1407"/>
    <w:rsid w:val="001D22EC"/>
    <w:rsid w:val="001D29C1"/>
    <w:rsid w:val="001D3C40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444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182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1F99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DD9"/>
    <w:rsid w:val="002E3F2A"/>
    <w:rsid w:val="002E5D89"/>
    <w:rsid w:val="002E64AB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2E95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4B8B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33D6"/>
    <w:rsid w:val="003C4639"/>
    <w:rsid w:val="003C4641"/>
    <w:rsid w:val="003C4691"/>
    <w:rsid w:val="003C4FCA"/>
    <w:rsid w:val="003C526F"/>
    <w:rsid w:val="003C53FB"/>
    <w:rsid w:val="003C56AE"/>
    <w:rsid w:val="003C5800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103"/>
    <w:rsid w:val="003E3232"/>
    <w:rsid w:val="003E33B8"/>
    <w:rsid w:val="003E481B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0865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5F6D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5689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17CE"/>
    <w:rsid w:val="004E348B"/>
    <w:rsid w:val="004E3C15"/>
    <w:rsid w:val="004E6686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52B6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15AE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407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A2B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70B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3F2F"/>
    <w:rsid w:val="00754EB4"/>
    <w:rsid w:val="00755B36"/>
    <w:rsid w:val="00755C92"/>
    <w:rsid w:val="00755FD5"/>
    <w:rsid w:val="007567E2"/>
    <w:rsid w:val="007603AD"/>
    <w:rsid w:val="00761BCF"/>
    <w:rsid w:val="00762213"/>
    <w:rsid w:val="00762AEB"/>
    <w:rsid w:val="00763406"/>
    <w:rsid w:val="0076382D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0895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06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A3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6D83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1D4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A39"/>
    <w:rsid w:val="00884718"/>
    <w:rsid w:val="008863B9"/>
    <w:rsid w:val="008907E5"/>
    <w:rsid w:val="0089088C"/>
    <w:rsid w:val="008915F4"/>
    <w:rsid w:val="0089198D"/>
    <w:rsid w:val="00893782"/>
    <w:rsid w:val="00893BF9"/>
    <w:rsid w:val="0089409B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11A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537A"/>
    <w:rsid w:val="009273EA"/>
    <w:rsid w:val="00927787"/>
    <w:rsid w:val="0093020E"/>
    <w:rsid w:val="009314F9"/>
    <w:rsid w:val="00932748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37E0"/>
    <w:rsid w:val="0095452D"/>
    <w:rsid w:val="0095482B"/>
    <w:rsid w:val="00954C1A"/>
    <w:rsid w:val="00956250"/>
    <w:rsid w:val="00956A50"/>
    <w:rsid w:val="0095736A"/>
    <w:rsid w:val="009573A0"/>
    <w:rsid w:val="00957C00"/>
    <w:rsid w:val="00960356"/>
    <w:rsid w:val="00960389"/>
    <w:rsid w:val="00960BFC"/>
    <w:rsid w:val="0096131A"/>
    <w:rsid w:val="0096262E"/>
    <w:rsid w:val="00962F0B"/>
    <w:rsid w:val="00963402"/>
    <w:rsid w:val="009635DE"/>
    <w:rsid w:val="00964E66"/>
    <w:rsid w:val="009667E8"/>
    <w:rsid w:val="00966D6E"/>
    <w:rsid w:val="00967EBF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271B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1DF1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185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B5C"/>
    <w:rsid w:val="00AA2CBC"/>
    <w:rsid w:val="00AA313A"/>
    <w:rsid w:val="00AA3345"/>
    <w:rsid w:val="00AA4351"/>
    <w:rsid w:val="00AA49EB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5B18"/>
    <w:rsid w:val="00B16661"/>
    <w:rsid w:val="00B175B1"/>
    <w:rsid w:val="00B17C3F"/>
    <w:rsid w:val="00B17CA9"/>
    <w:rsid w:val="00B17EC1"/>
    <w:rsid w:val="00B203DE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23BB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778AA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56D"/>
    <w:rsid w:val="00B9592C"/>
    <w:rsid w:val="00B965CE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4C73"/>
    <w:rsid w:val="00BB4D45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D7DFB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3EED"/>
    <w:rsid w:val="00BF46A2"/>
    <w:rsid w:val="00BF49B4"/>
    <w:rsid w:val="00BF4CF9"/>
    <w:rsid w:val="00BF4F0A"/>
    <w:rsid w:val="00BF53F2"/>
    <w:rsid w:val="00BF56BF"/>
    <w:rsid w:val="00BF60DF"/>
    <w:rsid w:val="00BF648C"/>
    <w:rsid w:val="00BF65D3"/>
    <w:rsid w:val="00BF760B"/>
    <w:rsid w:val="00C0088C"/>
    <w:rsid w:val="00C01A4C"/>
    <w:rsid w:val="00C01E7A"/>
    <w:rsid w:val="00C02292"/>
    <w:rsid w:val="00C053B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28CA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111B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0AF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2B64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1E39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A710F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5F29"/>
    <w:rsid w:val="00DC7140"/>
    <w:rsid w:val="00DC72C8"/>
    <w:rsid w:val="00DC7607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067D"/>
    <w:rsid w:val="00DE1526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DF7D11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590B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375D7"/>
    <w:rsid w:val="00E4046B"/>
    <w:rsid w:val="00E40A18"/>
    <w:rsid w:val="00E41C63"/>
    <w:rsid w:val="00E4365A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672F"/>
    <w:rsid w:val="00E86B9D"/>
    <w:rsid w:val="00E8742B"/>
    <w:rsid w:val="00E87683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C20"/>
    <w:rsid w:val="00ED03D9"/>
    <w:rsid w:val="00ED0417"/>
    <w:rsid w:val="00ED1341"/>
    <w:rsid w:val="00ED1837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63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F6B"/>
    <w:rsid w:val="00F247E8"/>
    <w:rsid w:val="00F24B40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4325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37FB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03F"/>
    <w:rsid w:val="00F90D12"/>
    <w:rsid w:val="00F919B8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A76C6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BD9E72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41D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96131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6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18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7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0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EBA59-A52C-47FB-9B80-A8BBE4F22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1146</Words>
  <Characters>7220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8350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2</cp:revision>
  <cp:lastPrinted>1900-01-01T00:00:00Z</cp:lastPrinted>
  <dcterms:created xsi:type="dcterms:W3CDTF">2023-03-07T16:41:00Z</dcterms:created>
  <dcterms:modified xsi:type="dcterms:W3CDTF">2023-03-07T16:41:00Z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2022-12-13T13:25:33Z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f3868481-7188-461a-9832-04d9f4ec11fc</vt:lpwstr>
  </property>
  <property fmtid="{D5CDD505-2E9C-101B-9397-08002B2CF9AE}" pid="28" name="MSIP_Label_9764cdcd-3664-4d05-9615-7cbf65a4f0a8_ContentBits">
    <vt:lpwstr>0</vt:lpwstr>
  </property>
</Properties>
</file>