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E1FDA" w14:textId="77777777" w:rsidR="00305EE9" w:rsidRDefault="00305EE9" w:rsidP="00305E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R5s230189</w:t>
        </w:r>
      </w:fldSimple>
    </w:p>
    <w:p w14:paraId="4C68A9C3" w14:textId="77777777" w:rsidR="00305EE9" w:rsidRDefault="00000000" w:rsidP="00305EE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05EE9" w:rsidRPr="00BA51D9">
          <w:rPr>
            <w:b/>
            <w:noProof/>
            <w:sz w:val="24"/>
          </w:rPr>
          <w:t>Online</w:t>
        </w:r>
      </w:fldSimple>
      <w:r w:rsidR="00305EE9">
        <w:rPr>
          <w:b/>
          <w:noProof/>
          <w:sz w:val="24"/>
        </w:rPr>
        <w:t xml:space="preserve">, </w:t>
      </w:r>
      <w:r w:rsidR="00305EE9">
        <w:fldChar w:fldCharType="begin"/>
      </w:r>
      <w:r w:rsidR="00305EE9">
        <w:instrText xml:space="preserve"> DOCPROPERTY  Country  \* MERGEFORMAT </w:instrText>
      </w:r>
      <w:r w:rsidR="00305EE9">
        <w:fldChar w:fldCharType="end"/>
      </w:r>
      <w:r w:rsidR="00305EE9">
        <w:rPr>
          <w:b/>
          <w:noProof/>
          <w:sz w:val="24"/>
        </w:rPr>
        <w:t xml:space="preserve">, </w:t>
      </w:r>
      <w:fldSimple w:instr=" DOCPROPERTY  StartDate  \* MERGEFORMAT ">
        <w:r w:rsidR="00305EE9" w:rsidRPr="00BA51D9">
          <w:rPr>
            <w:b/>
            <w:noProof/>
            <w:sz w:val="24"/>
          </w:rPr>
          <w:t>9th Dec 2022</w:t>
        </w:r>
      </w:fldSimple>
      <w:r w:rsidR="00305EE9">
        <w:rPr>
          <w:b/>
          <w:noProof/>
          <w:sz w:val="24"/>
        </w:rPr>
        <w:t xml:space="preserve"> - </w:t>
      </w:r>
      <w:fldSimple w:instr=" DOCPROPERTY  EndDate  \* MERGEFORMAT ">
        <w:r w:rsidR="00305EE9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5EE9" w14:paraId="1460251E" w14:textId="77777777" w:rsidTr="00F675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58730" w14:textId="77777777" w:rsidR="00305EE9" w:rsidRDefault="00305EE9" w:rsidP="00F675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05EE9" w14:paraId="12275BF9" w14:textId="77777777" w:rsidTr="00F675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7C99DC" w14:textId="77777777" w:rsidR="00305EE9" w:rsidRDefault="00305EE9" w:rsidP="00F675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5EE9" w14:paraId="2083A2BA" w14:textId="77777777" w:rsidTr="00F675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002B23" w14:textId="77777777" w:rsidR="00305EE9" w:rsidRDefault="00305EE9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EE9" w14:paraId="6A1E5251" w14:textId="77777777" w:rsidTr="00F6751A">
        <w:tc>
          <w:tcPr>
            <w:tcW w:w="142" w:type="dxa"/>
            <w:tcBorders>
              <w:left w:val="single" w:sz="4" w:space="0" w:color="auto"/>
            </w:tcBorders>
          </w:tcPr>
          <w:p w14:paraId="75067835" w14:textId="77777777" w:rsidR="00305EE9" w:rsidRDefault="00305EE9" w:rsidP="00F675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3E83C4" w14:textId="77777777" w:rsidR="00305EE9" w:rsidRPr="00410371" w:rsidRDefault="00000000" w:rsidP="00F675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05EE9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D51A914" w14:textId="77777777" w:rsidR="00305EE9" w:rsidRDefault="00305EE9" w:rsidP="00F675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D04AEC" w14:textId="77777777" w:rsidR="00305EE9" w:rsidRPr="00410371" w:rsidRDefault="00000000" w:rsidP="00F6751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05EE9" w:rsidRPr="00410371">
                <w:rPr>
                  <w:b/>
                  <w:noProof/>
                  <w:sz w:val="28"/>
                </w:rPr>
                <w:t>2985</w:t>
              </w:r>
            </w:fldSimple>
          </w:p>
        </w:tc>
        <w:tc>
          <w:tcPr>
            <w:tcW w:w="709" w:type="dxa"/>
          </w:tcPr>
          <w:p w14:paraId="51D6ED5D" w14:textId="77777777" w:rsidR="00305EE9" w:rsidRDefault="00305EE9" w:rsidP="00F675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5CFA61" w14:textId="77777777" w:rsidR="00305EE9" w:rsidRPr="00410371" w:rsidRDefault="00000000" w:rsidP="00F675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05EE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2FE2844" w14:textId="77777777" w:rsidR="00305EE9" w:rsidRDefault="00305EE9" w:rsidP="00F675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5B880D" w14:textId="77777777" w:rsidR="00305EE9" w:rsidRPr="00410371" w:rsidRDefault="00000000" w:rsidP="00F675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05EE9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7F4246" w14:textId="77777777" w:rsidR="00305EE9" w:rsidRDefault="00305EE9" w:rsidP="00F6751A">
            <w:pPr>
              <w:pStyle w:val="CRCoverPage"/>
              <w:spacing w:after="0"/>
              <w:rPr>
                <w:noProof/>
              </w:rPr>
            </w:pPr>
          </w:p>
        </w:tc>
      </w:tr>
      <w:tr w:rsidR="00305EE9" w14:paraId="0CF71786" w14:textId="77777777" w:rsidTr="00F675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48D3EE" w14:textId="77777777" w:rsidR="00305EE9" w:rsidRDefault="00305EE9" w:rsidP="00F6751A">
            <w:pPr>
              <w:pStyle w:val="CRCoverPage"/>
              <w:spacing w:after="0"/>
              <w:rPr>
                <w:noProof/>
              </w:rPr>
            </w:pPr>
          </w:p>
        </w:tc>
      </w:tr>
      <w:tr w:rsidR="00305EE9" w14:paraId="15B33233" w14:textId="77777777" w:rsidTr="00F675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4E1CC8" w14:textId="77777777" w:rsidR="00305EE9" w:rsidRPr="00F25D98" w:rsidRDefault="00305EE9" w:rsidP="00F675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05EE9" w14:paraId="1ACF6A05" w14:textId="77777777" w:rsidTr="00F6751A">
        <w:tc>
          <w:tcPr>
            <w:tcW w:w="9641" w:type="dxa"/>
            <w:gridSpan w:val="9"/>
          </w:tcPr>
          <w:p w14:paraId="169986A7" w14:textId="77777777" w:rsidR="00305EE9" w:rsidRDefault="00305EE9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2301E2" w14:textId="77777777" w:rsidR="00305EE9" w:rsidRDefault="00305EE9" w:rsidP="00305E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5EE9" w14:paraId="0A56D0D6" w14:textId="77777777" w:rsidTr="00F6751A">
        <w:tc>
          <w:tcPr>
            <w:tcW w:w="2835" w:type="dxa"/>
          </w:tcPr>
          <w:p w14:paraId="340BFA31" w14:textId="77777777" w:rsidR="00305EE9" w:rsidRDefault="00305EE9" w:rsidP="00F675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8A0164" w14:textId="77777777" w:rsidR="00305EE9" w:rsidRDefault="00305EE9" w:rsidP="00F67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644022" w14:textId="77777777" w:rsidR="00305EE9" w:rsidRDefault="00305EE9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FD13EB" w14:textId="77777777" w:rsidR="00305EE9" w:rsidRDefault="00305EE9" w:rsidP="00F675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F207B8" w14:textId="77777777" w:rsidR="00305EE9" w:rsidRDefault="00305EE9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1F0684" w14:textId="77777777" w:rsidR="00305EE9" w:rsidRDefault="00305EE9" w:rsidP="00F675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49ECB7" w14:textId="77777777" w:rsidR="00305EE9" w:rsidRDefault="00305EE9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0AFE80" w14:textId="77777777" w:rsidR="00305EE9" w:rsidRDefault="00305EE9" w:rsidP="00F67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D23C0E" w14:textId="77777777" w:rsidR="00305EE9" w:rsidRDefault="00305EE9" w:rsidP="00F675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965CDC" w14:textId="77777777" w:rsidR="00305EE9" w:rsidRDefault="00305EE9" w:rsidP="00305E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5EE9" w14:paraId="5C9DFEB0" w14:textId="77777777" w:rsidTr="00F6751A">
        <w:tc>
          <w:tcPr>
            <w:tcW w:w="9640" w:type="dxa"/>
            <w:gridSpan w:val="11"/>
          </w:tcPr>
          <w:p w14:paraId="067549D4" w14:textId="77777777" w:rsidR="00305EE9" w:rsidRDefault="00305EE9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EE9" w14:paraId="1EECA24F" w14:textId="77777777" w:rsidTr="00F675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409A61" w14:textId="77777777" w:rsidR="00305EE9" w:rsidRDefault="00305EE9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6F390E" w14:textId="77777777" w:rsidR="00305EE9" w:rsidRDefault="00000000" w:rsidP="00F675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05EE9">
                <w:t>Correction to NR testcase 7.1.1.2.1 (RedCap)</w:t>
              </w:r>
            </w:fldSimple>
          </w:p>
        </w:tc>
      </w:tr>
      <w:tr w:rsidR="00305EE9" w14:paraId="60F92C2B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771B6A77" w14:textId="77777777" w:rsidR="00305EE9" w:rsidRDefault="00305EE9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D05927" w14:textId="77777777" w:rsidR="00305EE9" w:rsidRDefault="00305EE9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EE9" w14:paraId="794BBD19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52206954" w14:textId="77777777" w:rsidR="00305EE9" w:rsidRDefault="00305EE9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759116" w14:textId="77777777" w:rsidR="00305EE9" w:rsidRDefault="00000000" w:rsidP="00F675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05EE9">
                <w:rPr>
                  <w:noProof/>
                </w:rPr>
                <w:t>ROHDE &amp; SCHWARZ</w:t>
              </w:r>
            </w:fldSimple>
          </w:p>
        </w:tc>
      </w:tr>
      <w:tr w:rsidR="00305EE9" w14:paraId="767AE6F4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69A26C8E" w14:textId="77777777" w:rsidR="00305EE9" w:rsidRDefault="00305EE9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B62D3" w14:textId="77777777" w:rsidR="00305EE9" w:rsidRDefault="00305EE9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05EE9" w14:paraId="76B1E21F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63FB2895" w14:textId="77777777" w:rsidR="00305EE9" w:rsidRDefault="00305EE9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0C567" w14:textId="77777777" w:rsidR="00305EE9" w:rsidRDefault="00305EE9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EE9" w14:paraId="42F78026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213CBA12" w14:textId="77777777" w:rsidR="00305EE9" w:rsidRDefault="00305EE9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BB134A" w14:textId="77777777" w:rsidR="00305EE9" w:rsidRDefault="00305EE9" w:rsidP="00F675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0DFD40C" w14:textId="77777777" w:rsidR="00305EE9" w:rsidRDefault="00305EE9" w:rsidP="00F675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D6CC37" w14:textId="77777777" w:rsidR="00305EE9" w:rsidRDefault="00305EE9" w:rsidP="00F67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653D90" w14:textId="77777777" w:rsidR="00305EE9" w:rsidRDefault="00FF62AB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2023-02-21</w:t>
            </w:r>
            <w:r w:rsidR="00305EE9">
              <w:fldChar w:fldCharType="begin"/>
            </w:r>
            <w:r w:rsidR="00305EE9">
              <w:instrText xml:space="preserve"> DOCPROPERTY  ResDate  \* MERGEFORMAT </w:instrText>
            </w:r>
            <w:r w:rsidR="00305EE9">
              <w:fldChar w:fldCharType="end"/>
            </w:r>
          </w:p>
        </w:tc>
      </w:tr>
      <w:tr w:rsidR="00305EE9" w14:paraId="50777587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2BFC0C8B" w14:textId="77777777" w:rsidR="00305EE9" w:rsidRDefault="00305EE9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7A090F" w14:textId="77777777" w:rsidR="00305EE9" w:rsidRDefault="00305EE9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BA791E" w14:textId="77777777" w:rsidR="00305EE9" w:rsidRDefault="00305EE9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C52055" w14:textId="77777777" w:rsidR="00305EE9" w:rsidRDefault="00305EE9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762BB5" w14:textId="77777777" w:rsidR="00305EE9" w:rsidRDefault="00305EE9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EE9" w14:paraId="0EA5DE43" w14:textId="77777777" w:rsidTr="00F675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E48D6B" w14:textId="77777777" w:rsidR="00305EE9" w:rsidRDefault="00305EE9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120ADB" w14:textId="77777777" w:rsidR="00305EE9" w:rsidRDefault="00000000" w:rsidP="00F675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05EE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3723E3" w14:textId="77777777" w:rsidR="00305EE9" w:rsidRDefault="00305EE9" w:rsidP="00F675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689B5F" w14:textId="77777777" w:rsidR="00305EE9" w:rsidRDefault="00305EE9" w:rsidP="00F675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1D7889" w14:textId="77777777" w:rsidR="00305EE9" w:rsidRDefault="00000000" w:rsidP="00F675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05EE9">
                <w:rPr>
                  <w:noProof/>
                </w:rPr>
                <w:t>Rel-17</w:t>
              </w:r>
            </w:fldSimple>
          </w:p>
        </w:tc>
      </w:tr>
      <w:tr w:rsidR="00305EE9" w14:paraId="5A901572" w14:textId="77777777" w:rsidTr="00F675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4C768D" w14:textId="77777777" w:rsidR="00305EE9" w:rsidRDefault="00305EE9" w:rsidP="00F675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6CBA44" w14:textId="77777777" w:rsidR="00305EE9" w:rsidRDefault="00305EE9" w:rsidP="00F675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32A1A4" w14:textId="77777777" w:rsidR="00305EE9" w:rsidRDefault="00305EE9" w:rsidP="00F675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6FC974" w14:textId="77777777" w:rsidR="00305EE9" w:rsidRPr="007C2097" w:rsidRDefault="00305EE9" w:rsidP="00F675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05EE9" w14:paraId="247192B2" w14:textId="77777777" w:rsidTr="00F6751A">
        <w:tc>
          <w:tcPr>
            <w:tcW w:w="1843" w:type="dxa"/>
          </w:tcPr>
          <w:p w14:paraId="649399FE" w14:textId="77777777" w:rsidR="00305EE9" w:rsidRDefault="00305EE9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878E7A" w14:textId="77777777" w:rsidR="00305EE9" w:rsidRDefault="00305EE9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EE9" w14:paraId="29043705" w14:textId="77777777" w:rsidTr="00F675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158F3B" w14:textId="77777777" w:rsidR="00305EE9" w:rsidRDefault="00305EE9" w:rsidP="00F67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498BC" w14:textId="77777777" w:rsidR="00305EE9" w:rsidRDefault="00FD1337" w:rsidP="00F6751A">
            <w:pPr>
              <w:pStyle w:val="CRCoverPage"/>
              <w:spacing w:after="0"/>
              <w:ind w:left="100"/>
              <w:rPr>
                <w:noProof/>
              </w:rPr>
            </w:pPr>
            <w:r w:rsidRPr="00B37293">
              <w:rPr>
                <w:rFonts w:cs="Arial"/>
              </w:rPr>
              <w:t xml:space="preserve">In current implementation this function only caters RLC status PDU </w:t>
            </w:r>
            <w:r>
              <w:rPr>
                <w:rFonts w:cs="Arial"/>
              </w:rPr>
              <w:t xml:space="preserve">for 18-bit SN </w:t>
            </w:r>
            <w:r w:rsidRPr="00B37293">
              <w:rPr>
                <w:rFonts w:cs="Arial"/>
              </w:rPr>
              <w:t xml:space="preserve">but a Redcap UE will only support 12-bit </w:t>
            </w:r>
            <w:r>
              <w:rPr>
                <w:rFonts w:cs="Arial"/>
              </w:rPr>
              <w:t xml:space="preserve">SN </w:t>
            </w:r>
            <w:r w:rsidRPr="00B37293">
              <w:rPr>
                <w:rFonts w:cs="Arial"/>
              </w:rPr>
              <w:t>Status PDU.</w:t>
            </w:r>
          </w:p>
        </w:tc>
      </w:tr>
      <w:tr w:rsidR="00305EE9" w14:paraId="15550706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F82AD" w14:textId="77777777" w:rsidR="00305EE9" w:rsidRDefault="00305EE9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04E1BE" w14:textId="77777777" w:rsidR="00305EE9" w:rsidRDefault="00305EE9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EE9" w14:paraId="1F353B11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B3237" w14:textId="77777777" w:rsidR="00305EE9" w:rsidRDefault="00305EE9" w:rsidP="00F67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C25B4C" w14:textId="77777777" w:rsidR="00305EE9" w:rsidRDefault="00FD1337" w:rsidP="00F6751A">
            <w:pPr>
              <w:pStyle w:val="CRCoverPage"/>
              <w:spacing w:after="0"/>
              <w:ind w:left="100"/>
              <w:rPr>
                <w:noProof/>
              </w:rPr>
            </w:pPr>
            <w:r w:rsidRPr="00B37293">
              <w:rPr>
                <w:rFonts w:cs="Arial"/>
              </w:rPr>
              <w:t xml:space="preserve">Made the changes </w:t>
            </w:r>
            <w:r>
              <w:rPr>
                <w:rFonts w:cs="Arial"/>
              </w:rPr>
              <w:t xml:space="preserve">to support RLC Status PDU for 12-bit SN under the </w:t>
            </w:r>
            <w:r w:rsidRPr="00B37293">
              <w:rPr>
                <w:rFonts w:cs="Arial"/>
              </w:rPr>
              <w:t>pic pc_supportOfRedCap_r17</w:t>
            </w:r>
            <w:r>
              <w:rPr>
                <w:rFonts w:cs="Arial"/>
              </w:rPr>
              <w:t xml:space="preserve"> support to cater</w:t>
            </w:r>
            <w:r w:rsidRPr="00B3729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a </w:t>
            </w:r>
            <w:proofErr w:type="spellStart"/>
            <w:r w:rsidRPr="00B37293">
              <w:rPr>
                <w:rFonts w:cs="Arial"/>
              </w:rPr>
              <w:t>redap</w:t>
            </w:r>
            <w:proofErr w:type="spellEnd"/>
            <w:r w:rsidRPr="00B37293">
              <w:rPr>
                <w:rFonts w:cs="Arial"/>
              </w:rPr>
              <w:t xml:space="preserve"> UE</w:t>
            </w:r>
            <w:r>
              <w:rPr>
                <w:rFonts w:cs="Arial"/>
              </w:rPr>
              <w:t xml:space="preserve"> requirement.</w:t>
            </w:r>
          </w:p>
        </w:tc>
      </w:tr>
      <w:tr w:rsidR="00305EE9" w14:paraId="7F91E2CD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7C774" w14:textId="77777777" w:rsidR="00305EE9" w:rsidRDefault="00305EE9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B8389" w14:textId="77777777" w:rsidR="00305EE9" w:rsidRDefault="00305EE9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EE9" w14:paraId="5718AB83" w14:textId="77777777" w:rsidTr="00F675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6CFFB" w14:textId="77777777" w:rsidR="00305EE9" w:rsidRDefault="00305EE9" w:rsidP="00F67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58D3F" w14:textId="77777777" w:rsidR="00305EE9" w:rsidRDefault="00FD1337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</w:p>
        </w:tc>
      </w:tr>
      <w:tr w:rsidR="00305EE9" w14:paraId="2EB64DAF" w14:textId="77777777" w:rsidTr="00F6751A">
        <w:tc>
          <w:tcPr>
            <w:tcW w:w="2694" w:type="dxa"/>
            <w:gridSpan w:val="2"/>
          </w:tcPr>
          <w:p w14:paraId="6878A3B8" w14:textId="77777777" w:rsidR="00305EE9" w:rsidRDefault="00305EE9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2DAF98" w14:textId="77777777" w:rsidR="00305EE9" w:rsidRDefault="00305EE9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EE9" w14:paraId="0AFE8722" w14:textId="77777777" w:rsidTr="00F675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CF08F8" w14:textId="77777777" w:rsidR="00305EE9" w:rsidRDefault="00305EE9" w:rsidP="00F67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97D620" w14:textId="77777777" w:rsidR="00305EE9" w:rsidRDefault="00FF62AB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7.1.1.2.1.NR5GC</w:t>
            </w:r>
          </w:p>
        </w:tc>
      </w:tr>
      <w:tr w:rsidR="00305EE9" w14:paraId="6A1AAF54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2E06B" w14:textId="77777777" w:rsidR="00305EE9" w:rsidRDefault="00305EE9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B84422" w14:textId="77777777" w:rsidR="00305EE9" w:rsidRDefault="00305EE9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EE9" w14:paraId="3ACDA5E0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527B3" w14:textId="77777777" w:rsidR="00305EE9" w:rsidRDefault="00305EE9" w:rsidP="00F67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90AD02" w14:textId="77777777" w:rsidR="00305EE9" w:rsidRDefault="00305EE9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49FB4C" w14:textId="77777777" w:rsidR="00305EE9" w:rsidRDefault="00305EE9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3A56B9" w14:textId="77777777" w:rsidR="00305EE9" w:rsidRDefault="00305EE9" w:rsidP="00F675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1DAEF5" w14:textId="77777777" w:rsidR="00305EE9" w:rsidRDefault="00305EE9" w:rsidP="00F675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5EE9" w14:paraId="6F9B6978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1570A" w14:textId="77777777" w:rsidR="00305EE9" w:rsidRDefault="00305EE9" w:rsidP="00F67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552493" w14:textId="77777777" w:rsidR="00305EE9" w:rsidRDefault="00305EE9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904AE" w14:textId="77777777" w:rsidR="00305EE9" w:rsidRDefault="00305EE9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542A2" w14:textId="77777777" w:rsidR="00305EE9" w:rsidRDefault="00305EE9" w:rsidP="00F675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39F5E6" w14:textId="77777777" w:rsidR="00305EE9" w:rsidRDefault="00305EE9" w:rsidP="00F675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5EE9" w14:paraId="31A4E24B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A1688" w14:textId="77777777" w:rsidR="00305EE9" w:rsidRDefault="00305EE9" w:rsidP="00F675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AF35A6" w14:textId="77777777" w:rsidR="00305EE9" w:rsidRDefault="00305EE9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9FDC3" w14:textId="77777777" w:rsidR="00305EE9" w:rsidRDefault="00305EE9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792797" w14:textId="77777777" w:rsidR="00305EE9" w:rsidRDefault="00305EE9" w:rsidP="00F675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F0882D" w14:textId="77777777" w:rsidR="00305EE9" w:rsidRDefault="00305EE9" w:rsidP="00F675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5EE9" w14:paraId="18AF8F4F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A16B6" w14:textId="77777777" w:rsidR="00305EE9" w:rsidRDefault="00305EE9" w:rsidP="00F675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961830" w14:textId="77777777" w:rsidR="00305EE9" w:rsidRDefault="00305EE9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ABBA1" w14:textId="77777777" w:rsidR="00305EE9" w:rsidRDefault="00305EE9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6D19A8" w14:textId="77777777" w:rsidR="00305EE9" w:rsidRDefault="00305EE9" w:rsidP="00F675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7E19C5" w14:textId="77777777" w:rsidR="00305EE9" w:rsidRDefault="00305EE9" w:rsidP="00F675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5EE9" w14:paraId="32D50E35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197D2D" w14:textId="77777777" w:rsidR="00305EE9" w:rsidRDefault="00305EE9" w:rsidP="00F675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E3F905" w14:textId="77777777" w:rsidR="00305EE9" w:rsidRDefault="00305EE9" w:rsidP="00F6751A">
            <w:pPr>
              <w:pStyle w:val="CRCoverPage"/>
              <w:spacing w:after="0"/>
              <w:rPr>
                <w:noProof/>
              </w:rPr>
            </w:pPr>
          </w:p>
        </w:tc>
      </w:tr>
      <w:tr w:rsidR="00305EE9" w14:paraId="2877E3AB" w14:textId="77777777" w:rsidTr="00F675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8ED57B" w14:textId="77777777" w:rsidR="00305EE9" w:rsidRDefault="00305EE9" w:rsidP="00F67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09B70" w14:textId="77777777" w:rsidR="00305EE9" w:rsidRDefault="00305EE9" w:rsidP="00F675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5EE9" w:rsidRPr="008863B9" w14:paraId="595575B9" w14:textId="77777777" w:rsidTr="00F675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65D1A5" w14:textId="77777777" w:rsidR="00305EE9" w:rsidRPr="008863B9" w:rsidRDefault="00305EE9" w:rsidP="00F67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285519" w14:textId="77777777" w:rsidR="00305EE9" w:rsidRPr="008863B9" w:rsidRDefault="00305EE9" w:rsidP="00F675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5EE9" w14:paraId="30EB71DB" w14:textId="77777777" w:rsidTr="00F675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922BA6" w14:textId="77777777" w:rsidR="00305EE9" w:rsidRDefault="00305EE9" w:rsidP="00F67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A1594C" w14:textId="77777777" w:rsidR="00305EE9" w:rsidRDefault="00305EE9" w:rsidP="00F675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7BAFB4" w14:textId="77777777" w:rsidR="00170893" w:rsidRDefault="00170893" w:rsidP="00170893">
      <w:pPr>
        <w:rPr>
          <w:noProof/>
        </w:rPr>
      </w:pPr>
    </w:p>
    <w:p w14:paraId="4B1081BA" w14:textId="77777777"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14:paraId="534DA7A4" w14:textId="77777777" w:rsidR="001E41F3" w:rsidRPr="00D268E5" w:rsidRDefault="001E41F3">
      <w:pPr>
        <w:rPr>
          <w:noProof/>
        </w:rPr>
        <w:sectPr w:rsidR="001E41F3" w:rsidRPr="00D268E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252E12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7799720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5E654D2B" w14:textId="77777777" w:rsidR="00FD1337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FD1337" w:rsidRPr="00B242D7">
        <w:rPr>
          <w:rFonts w:ascii="Arial" w:hAnsi="Arial" w:cs="Arial"/>
          <w:iCs/>
        </w:rPr>
        <w:t>Table of Contents</w:t>
      </w:r>
      <w:r w:rsidR="00FD1337">
        <w:tab/>
      </w:r>
      <w:r w:rsidR="00FD1337">
        <w:fldChar w:fldCharType="begin"/>
      </w:r>
      <w:r w:rsidR="00FD1337">
        <w:instrText xml:space="preserve"> PAGEREF _Toc127799720 \h </w:instrText>
      </w:r>
      <w:r w:rsidR="00FD1337">
        <w:fldChar w:fldCharType="separate"/>
      </w:r>
      <w:r w:rsidR="00FD1337">
        <w:t>3</w:t>
      </w:r>
      <w:r w:rsidR="00FD1337">
        <w:fldChar w:fldCharType="end"/>
      </w:r>
    </w:p>
    <w:p w14:paraId="6F4E4249" w14:textId="77777777" w:rsidR="00FD1337" w:rsidRDefault="00FD133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242D7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242D7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_Toc127799721 \h </w:instrText>
      </w:r>
      <w:r>
        <w:fldChar w:fldCharType="separate"/>
      </w:r>
      <w:r>
        <w:t>4</w:t>
      </w:r>
      <w:r>
        <w:fldChar w:fldCharType="end"/>
      </w:r>
    </w:p>
    <w:p w14:paraId="2851D84B" w14:textId="77777777" w:rsidR="00FD1337" w:rsidRDefault="00FD133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242D7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242D7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_Toc127799722 \h </w:instrText>
      </w:r>
      <w:r>
        <w:fldChar w:fldCharType="separate"/>
      </w:r>
      <w:r>
        <w:t>5</w:t>
      </w:r>
      <w:r>
        <w:fldChar w:fldCharType="end"/>
      </w:r>
    </w:p>
    <w:p w14:paraId="66E36CC4" w14:textId="77777777" w:rsidR="00FD1337" w:rsidRDefault="00FD133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242D7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242D7">
        <w:rPr>
          <w:rFonts w:cs="Arial"/>
          <w:b/>
          <w:color w:val="000000"/>
          <w:lang w:eastAsia="en-GB"/>
        </w:rPr>
        <w:t>Function f_NR_RxRLCSTATUS_PDU_ACK_SN_Only ()</w:t>
      </w:r>
      <w:r>
        <w:tab/>
      </w:r>
      <w:r>
        <w:fldChar w:fldCharType="begin"/>
      </w:r>
      <w:r>
        <w:instrText xml:space="preserve"> PAGEREF _Toc127799723 \h </w:instrText>
      </w:r>
      <w:r>
        <w:fldChar w:fldCharType="separate"/>
      </w:r>
      <w:r>
        <w:t>5</w:t>
      </w:r>
      <w:r>
        <w:fldChar w:fldCharType="end"/>
      </w:r>
    </w:p>
    <w:p w14:paraId="3DD08BE5" w14:textId="77777777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493B13A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7799721"/>
      <w:r w:rsidRPr="00D268E5">
        <w:rPr>
          <w:rFonts w:cs="Arial"/>
        </w:rPr>
        <w:lastRenderedPageBreak/>
        <w:t>Overview</w:t>
      </w:r>
      <w:bookmarkEnd w:id="1"/>
      <w:bookmarkEnd w:id="2"/>
    </w:p>
    <w:p w14:paraId="3102BA2A" w14:textId="77777777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D268E5">
        <w:rPr>
          <w:rFonts w:cs="Arial"/>
        </w:rPr>
        <w:t xml:space="preserve">This document lists all the </w:t>
      </w:r>
      <w:proofErr w:type="spellStart"/>
      <w:r w:rsidRPr="00D268E5">
        <w:rPr>
          <w:rFonts w:cs="Arial"/>
        </w:rPr>
        <w:t>essencial</w:t>
      </w:r>
      <w:proofErr w:type="spellEnd"/>
      <w:r w:rsidRPr="00D268E5">
        <w:rPr>
          <w:rFonts w:cs="Arial"/>
        </w:rPr>
        <w:t xml:space="preserve"> changes needed to correct problems in the TTCN implementation of </w:t>
      </w:r>
      <w:r w:rsidR="002367B5" w:rsidRPr="00D268E5">
        <w:rPr>
          <w:rFonts w:cs="Arial"/>
        </w:rPr>
        <w:t>NR</w:t>
      </w:r>
      <w:r w:rsidR="00AC2C87" w:rsidRPr="00D268E5">
        <w:rPr>
          <w:rFonts w:cs="Arial"/>
        </w:rPr>
        <w:t>5G</w:t>
      </w:r>
      <w:r w:rsidR="002367B5" w:rsidRPr="00D268E5">
        <w:rPr>
          <w:rFonts w:cs="Arial"/>
        </w:rPr>
        <w:t>C</w:t>
      </w:r>
      <w:r w:rsidR="00AC2C87" w:rsidRPr="00D268E5">
        <w:rPr>
          <w:rFonts w:cs="Arial"/>
        </w:rPr>
        <w:t xml:space="preserve"> </w:t>
      </w:r>
      <w:r w:rsidRPr="00D268E5">
        <w:rPr>
          <w:rFonts w:cs="Arial"/>
        </w:rPr>
        <w:t>test cas</w:t>
      </w:r>
      <w:r w:rsidR="004F69EA" w:rsidRPr="00D268E5">
        <w:rPr>
          <w:rFonts w:cs="Arial"/>
        </w:rPr>
        <w:t>e</w:t>
      </w:r>
      <w:r w:rsidR="002C0A87" w:rsidRPr="00D268E5">
        <w:rPr>
          <w:rFonts w:cs="Arial"/>
        </w:rPr>
        <w:t xml:space="preserve"> </w:t>
      </w:r>
      <w:r w:rsidR="00C4798F">
        <w:t>7.1.</w:t>
      </w:r>
      <w:r w:rsidR="00996215">
        <w:t>1</w:t>
      </w:r>
      <w:r w:rsidR="00C4798F">
        <w:t>.</w:t>
      </w:r>
      <w:r w:rsidR="00996215">
        <w:t>2</w:t>
      </w:r>
      <w:r w:rsidR="00C4798F">
        <w:t>.1</w:t>
      </w:r>
      <w:r w:rsidR="006D2480" w:rsidRPr="00D268E5">
        <w:rPr>
          <w:rFonts w:cs="Arial"/>
        </w:rPr>
        <w:t xml:space="preserve"> </w:t>
      </w:r>
      <w:r w:rsidRPr="00D268E5">
        <w:rPr>
          <w:rFonts w:cs="Arial"/>
        </w:rPr>
        <w:t>which is part of th</w:t>
      </w:r>
      <w:r w:rsidR="004F69EA" w:rsidRPr="00D268E5">
        <w:rPr>
          <w:rFonts w:cs="Arial"/>
        </w:rPr>
        <w:t xml:space="preserve">e </w:t>
      </w:r>
      <w:r w:rsidR="002367B5" w:rsidRPr="00D268E5">
        <w:rPr>
          <w:rFonts w:cs="Arial"/>
        </w:rPr>
        <w:t xml:space="preserve">NR5GC </w:t>
      </w:r>
      <w:r w:rsidRPr="00D268E5">
        <w:rPr>
          <w:rFonts w:cs="Arial"/>
        </w:rPr>
        <w:t>test suite</w:t>
      </w:r>
      <w:r w:rsidR="007C2E1F" w:rsidRPr="00D268E5">
        <w:rPr>
          <w:rFonts w:cs="Arial"/>
        </w:rPr>
        <w:t xml:space="preserve"> in </w:t>
      </w:r>
      <w:r w:rsidR="005653AA" w:rsidRPr="005653AA">
        <w:t>iwd-TTCN3-B2022-09_D22wk49</w:t>
      </w:r>
      <w:r w:rsidR="007C2E1F" w:rsidRPr="00D268E5">
        <w:rPr>
          <w:rFonts w:cs="Arial"/>
        </w:rPr>
        <w:t>.</w:t>
      </w:r>
    </w:p>
    <w:p w14:paraId="50ACAAA8" w14:textId="77777777"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14:paraId="0B1BE13A" w14:textId="77777777" w:rsidR="00446488" w:rsidRPr="00D268E5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14:paraId="479C1AA7" w14:textId="77777777" w:rsidR="002B5F15" w:rsidRPr="00D268E5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lang w:eastAsia="ja-JP"/>
        </w:rPr>
        <w:tab/>
      </w:r>
    </w:p>
    <w:p w14:paraId="4AB7556E" w14:textId="77777777" w:rsidR="00446488" w:rsidRPr="00D268E5" w:rsidRDefault="00446488" w:rsidP="00446488"/>
    <w:p w14:paraId="765531DA" w14:textId="77777777"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3" w:name="_Toc122434488"/>
      <w:bookmarkStart w:id="4" w:name="_Toc295288959"/>
      <w:r w:rsidRPr="00D268E5">
        <w:rPr>
          <w:rFonts w:cs="Arial"/>
        </w:rPr>
        <w:br w:type="page"/>
      </w:r>
    </w:p>
    <w:p w14:paraId="3D6670AE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5" w:name="_Toc127799722"/>
      <w:r w:rsidRPr="00D268E5">
        <w:rPr>
          <w:rFonts w:cs="Arial"/>
        </w:rPr>
        <w:lastRenderedPageBreak/>
        <w:t>Corrections required</w:t>
      </w:r>
      <w:bookmarkEnd w:id="3"/>
      <w:bookmarkEnd w:id="4"/>
      <w:bookmarkEnd w:id="5"/>
    </w:p>
    <w:p w14:paraId="1DFDA00D" w14:textId="77777777" w:rsidR="00EE282C" w:rsidRPr="008974E7" w:rsidRDefault="000F2F08" w:rsidP="00EE282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127799723"/>
      <w:bookmarkStart w:id="7" w:name="_Toc122434493"/>
      <w:bookmarkStart w:id="8" w:name="_Toc295288970"/>
      <w:bookmarkStart w:id="9" w:name="_Toc325725665"/>
      <w:r>
        <w:rPr>
          <w:rFonts w:cs="Arial"/>
          <w:b/>
          <w:color w:val="000000"/>
          <w:lang w:eastAsia="en-GB"/>
        </w:rPr>
        <w:t xml:space="preserve">Function </w:t>
      </w:r>
      <w:proofErr w:type="spellStart"/>
      <w:r w:rsidRPr="000F2F08">
        <w:rPr>
          <w:rFonts w:cs="Arial"/>
          <w:b/>
          <w:color w:val="000000"/>
          <w:lang w:eastAsia="en-GB"/>
        </w:rPr>
        <w:t>f_NR_RxRLCSTATUS_PDU_ACK_SN_Only</w:t>
      </w:r>
      <w:proofErr w:type="spellEnd"/>
      <w:r w:rsidRPr="000F2F08">
        <w:rPr>
          <w:rFonts w:cs="Arial"/>
          <w:b/>
          <w:color w:val="000000"/>
          <w:lang w:eastAsia="en-GB"/>
        </w:rPr>
        <w:t xml:space="preserve"> </w:t>
      </w:r>
      <w:r w:rsidR="00F01B37" w:rsidRPr="008974E7">
        <w:rPr>
          <w:rFonts w:cs="Arial"/>
          <w:b/>
          <w:color w:val="000000"/>
          <w:lang w:eastAsia="en-GB"/>
        </w:rPr>
        <w:t>()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E282C" w:rsidRPr="00D268E5" w14:paraId="2076FCF8" w14:textId="77777777" w:rsidTr="000F2F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1C839" w14:textId="77777777" w:rsidR="00EE282C" w:rsidRPr="005E2E04" w:rsidRDefault="00EE282C" w:rsidP="000D2826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00B5" w14:textId="77777777" w:rsidR="00EE282C" w:rsidRPr="005E2E04" w:rsidRDefault="000F2F08" w:rsidP="00793FBC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proofErr w:type="spellStart"/>
            <w:r w:rsidRPr="00751818">
              <w:rPr>
                <w:rFonts w:cs="Arial"/>
              </w:rPr>
              <w:t>f_NR_RxRLCSTATUS_PDU_ACK_SN_Only</w:t>
            </w:r>
            <w:proofErr w:type="spellEnd"/>
          </w:p>
        </w:tc>
      </w:tr>
      <w:tr w:rsidR="00E94715" w:rsidRPr="00D268E5" w14:paraId="5830F4B1" w14:textId="77777777" w:rsidTr="000F2F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6813" w14:textId="77777777" w:rsidR="00E94715" w:rsidRPr="005E2E04" w:rsidRDefault="00E94715" w:rsidP="000D2826">
            <w:pPr>
              <w:spacing w:before="40" w:after="40"/>
              <w:rPr>
                <w:rFonts w:ascii="Arial" w:hAnsi="Arial" w:cs="Arial"/>
                <w:bCs/>
                <w:sz w:val="18"/>
                <w:szCs w:val="18"/>
                <w:lang w:val="de-DE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5A4C" w14:textId="77777777" w:rsidR="00B257D8" w:rsidRPr="00592E74" w:rsidRDefault="00B257D8" w:rsidP="00B257D8">
            <w:pPr>
              <w:pStyle w:val="CRCoverPage"/>
              <w:spacing w:after="0"/>
              <w:rPr>
                <w:rFonts w:cs="Arial"/>
              </w:rPr>
            </w:pPr>
            <w:r w:rsidRPr="00B257D8">
              <w:rPr>
                <w:rFonts w:cs="Arial"/>
                <w:noProof/>
                <w:sz w:val="18"/>
                <w:szCs w:val="18"/>
              </w:rPr>
              <w:t>1.</w:t>
            </w:r>
            <w:r>
              <w:rPr>
                <w:rFonts w:cs="Arial"/>
              </w:rPr>
              <w:t xml:space="preserve"> </w:t>
            </w:r>
            <w:r w:rsidR="000F2F08" w:rsidRPr="00B37293">
              <w:rPr>
                <w:rFonts w:cs="Arial"/>
              </w:rPr>
              <w:t xml:space="preserve">In current implementation this function only caters RLC status PDU </w:t>
            </w:r>
            <w:r w:rsidR="00592E74">
              <w:rPr>
                <w:rFonts w:cs="Arial"/>
              </w:rPr>
              <w:t xml:space="preserve">for 18-bit SN </w:t>
            </w:r>
            <w:r w:rsidR="000F2F08" w:rsidRPr="00B37293">
              <w:rPr>
                <w:rFonts w:cs="Arial"/>
              </w:rPr>
              <w:t xml:space="preserve">but a Redcap UE will only support </w:t>
            </w:r>
            <w:r w:rsidR="00592E74" w:rsidRPr="00B37293">
              <w:rPr>
                <w:rFonts w:cs="Arial"/>
              </w:rPr>
              <w:t>12-bit</w:t>
            </w:r>
            <w:r w:rsidR="000F2F08" w:rsidRPr="00B37293">
              <w:rPr>
                <w:rFonts w:cs="Arial"/>
              </w:rPr>
              <w:t xml:space="preserve"> </w:t>
            </w:r>
            <w:r w:rsidR="00592E74">
              <w:rPr>
                <w:rFonts w:cs="Arial"/>
              </w:rPr>
              <w:t xml:space="preserve">SN </w:t>
            </w:r>
            <w:r w:rsidR="000F2F08" w:rsidRPr="00B37293">
              <w:rPr>
                <w:rFonts w:cs="Arial"/>
              </w:rPr>
              <w:t>Status PDU.</w:t>
            </w:r>
          </w:p>
        </w:tc>
      </w:tr>
      <w:tr w:rsidR="00E94715" w:rsidRPr="00D268E5" w14:paraId="70DAAF0A" w14:textId="77777777" w:rsidTr="000F2F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1765" w14:textId="77777777" w:rsidR="00E94715" w:rsidRPr="005E2E04" w:rsidRDefault="00E94715" w:rsidP="000D2826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6983" w14:textId="77777777" w:rsidR="00E94715" w:rsidRDefault="00E94715" w:rsidP="00E94715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1</w:t>
            </w:r>
            <w:r w:rsidRPr="003E1EE5">
              <w:rPr>
                <w:noProof/>
              </w:rPr>
              <w:t xml:space="preserve">. </w:t>
            </w:r>
            <w:r w:rsidR="000F2F08" w:rsidRPr="00B37293">
              <w:rPr>
                <w:rFonts w:cs="Arial"/>
              </w:rPr>
              <w:t xml:space="preserve">Made the changes </w:t>
            </w:r>
            <w:r w:rsidR="00592E74">
              <w:rPr>
                <w:rFonts w:cs="Arial"/>
              </w:rPr>
              <w:t xml:space="preserve">to support RLC Status PDU for 12-bit SN under the </w:t>
            </w:r>
            <w:r w:rsidR="00592E74" w:rsidRPr="00B37293">
              <w:rPr>
                <w:rFonts w:cs="Arial"/>
              </w:rPr>
              <w:t>pic pc_supportOfRedCap_r17</w:t>
            </w:r>
            <w:r w:rsidR="00592E74">
              <w:rPr>
                <w:rFonts w:cs="Arial"/>
              </w:rPr>
              <w:t xml:space="preserve"> support to cater</w:t>
            </w:r>
            <w:r w:rsidR="000F2F08" w:rsidRPr="00B37293">
              <w:rPr>
                <w:rFonts w:cs="Arial"/>
              </w:rPr>
              <w:t xml:space="preserve"> </w:t>
            </w:r>
            <w:r w:rsidR="00592E74">
              <w:rPr>
                <w:rFonts w:cs="Arial"/>
              </w:rPr>
              <w:t xml:space="preserve">a </w:t>
            </w:r>
            <w:proofErr w:type="spellStart"/>
            <w:r w:rsidR="000F2F08" w:rsidRPr="00B37293">
              <w:rPr>
                <w:rFonts w:cs="Arial"/>
              </w:rPr>
              <w:t>redap</w:t>
            </w:r>
            <w:proofErr w:type="spellEnd"/>
            <w:r w:rsidR="000F2F08" w:rsidRPr="00B37293">
              <w:rPr>
                <w:rFonts w:cs="Arial"/>
              </w:rPr>
              <w:t xml:space="preserve"> UE</w:t>
            </w:r>
            <w:r w:rsidR="00592E74">
              <w:rPr>
                <w:rFonts w:cs="Arial"/>
              </w:rPr>
              <w:t xml:space="preserve"> requirement.</w:t>
            </w:r>
          </w:p>
        </w:tc>
      </w:tr>
      <w:tr w:rsidR="00EE282C" w:rsidRPr="001D039E" w14:paraId="3D964529" w14:textId="77777777" w:rsidTr="000F2F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F46B" w14:textId="77777777" w:rsidR="00EE282C" w:rsidRPr="005E2E04" w:rsidRDefault="00EE282C" w:rsidP="000D2826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61FF" w14:textId="77777777" w:rsidR="00EE282C" w:rsidRPr="00A878CF" w:rsidRDefault="00B37293" w:rsidP="000D2826">
            <w:pPr>
              <w:spacing w:after="0"/>
              <w:rPr>
                <w:rFonts w:ascii="Arial" w:hAnsi="Arial"/>
                <w:noProof/>
              </w:rPr>
            </w:pPr>
            <w:r w:rsidRPr="00B37293">
              <w:rPr>
                <w:rFonts w:ascii="Arial" w:hAnsi="Arial"/>
                <w:noProof/>
              </w:rPr>
              <w:t>\NR_TC_Common\7_1_1\MAC_TC_Common_NR.ttcn</w:t>
            </w:r>
          </w:p>
        </w:tc>
      </w:tr>
      <w:tr w:rsidR="00EE282C" w:rsidRPr="00D268E5" w14:paraId="1C1B487A" w14:textId="77777777" w:rsidTr="000F2F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0159" w14:textId="77777777" w:rsidR="00EE282C" w:rsidRPr="00975ACF" w:rsidRDefault="00EE282C" w:rsidP="000D2826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975ACF">
              <w:rPr>
                <w:rFonts w:ascii="Arial" w:hAnsi="Arial"/>
                <w:sz w:val="18"/>
                <w:szCs w:val="18"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89CE" w14:textId="11DAF6DB" w:rsidR="00EE282C" w:rsidRPr="00975ACF" w:rsidRDefault="00975ACF" w:rsidP="000D2826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 w:rsidRPr="00975ACF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Accepted</w:t>
            </w:r>
          </w:p>
        </w:tc>
      </w:tr>
    </w:tbl>
    <w:p w14:paraId="5DB84357" w14:textId="77777777" w:rsidR="00EE282C" w:rsidRPr="00D268E5" w:rsidRDefault="00EE282C" w:rsidP="00EE282C">
      <w:pPr>
        <w:spacing w:after="0"/>
        <w:rPr>
          <w:rFonts w:ascii="Arial" w:hAnsi="Arial"/>
          <w:lang w:eastAsia="en-GB"/>
        </w:rPr>
      </w:pPr>
    </w:p>
    <w:p w14:paraId="00FC4457" w14:textId="77777777" w:rsidR="00EE282C" w:rsidRPr="00D268E5" w:rsidRDefault="00EE282C" w:rsidP="00EE282C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E282C" w:rsidRPr="00D268E5" w14:paraId="4241B6E9" w14:textId="77777777" w:rsidTr="000F2F0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6803" w14:textId="77777777" w:rsidR="000F2F08" w:rsidRPr="000F2F08" w:rsidRDefault="000A2395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A23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0F2F08"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="000F2F08" w:rsidRPr="000F2F08">
              <w:rPr>
                <w:rFonts w:ascii="Courier New" w:hAnsi="Courier New" w:cs="Courier New"/>
                <w:color w:val="000000"/>
                <w:lang w:eastAsia="de-DE"/>
              </w:rPr>
              <w:t>f_NR_RxRLCSTATUS_PDU_ACK_SN_</w:t>
            </w:r>
            <w:proofErr w:type="gramStart"/>
            <w:r w:rsidR="000F2F08" w:rsidRPr="000F2F08">
              <w:rPr>
                <w:rFonts w:ascii="Courier New" w:hAnsi="Courier New" w:cs="Courier New"/>
                <w:color w:val="000000"/>
                <w:lang w:eastAsia="de-DE"/>
              </w:rPr>
              <w:t>Only</w:t>
            </w:r>
            <w:proofErr w:type="spellEnd"/>
            <w:r w:rsidR="000F2F08" w:rsidRPr="000F2F0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="000F2F08"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integer </w:t>
            </w:r>
            <w:proofErr w:type="spellStart"/>
            <w:r w:rsidR="000F2F08" w:rsidRPr="000F2F08">
              <w:rPr>
                <w:rFonts w:ascii="Courier New" w:hAnsi="Courier New" w:cs="Courier New"/>
                <w:color w:val="000000"/>
                <w:lang w:eastAsia="de-DE"/>
              </w:rPr>
              <w:t>p_ACK_SN</w:t>
            </w:r>
            <w:proofErr w:type="spellEnd"/>
            <w:r w:rsidR="000F2F08" w:rsidRPr="000F2F0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46133F4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p_NR_DRB_Id)</w:t>
            </w:r>
          </w:p>
          <w:p w14:paraId="2012D60F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runs on NR_BASE_PTC</w:t>
            </w:r>
          </w:p>
          <w:p w14:paraId="0DAABCB1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A159177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NR_RLC_StatusPduSN18Bit_Type v_StatusPduSN18</w:t>
            </w:r>
            <w:proofErr w:type="gram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Bit :</w:t>
            </w:r>
            <w:proofErr w:type="gram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= cr_NR_RLC_StatusPduSN18Bit(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p_ACK_SN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87A60CA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(present) 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NR_RLC_PDUList_Type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v_NR_RLC_</w:t>
            </w:r>
            <w:proofErr w:type="gramStart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PDUList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</w:p>
          <w:p w14:paraId="69E00810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cr_NR_RLC_PDU_Status(cr_NR_RLC_StatusPDU_SN18Bit(v_StatusPduSN18Bit))</w:t>
            </w:r>
          </w:p>
          <w:p w14:paraId="52A2301E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331CD4BA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/</w:t>
            </w:r>
            <w:proofErr w:type="gram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/  receive</w:t>
            </w:r>
            <w:proofErr w:type="gram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STATUS PDU</w:t>
            </w:r>
          </w:p>
          <w:p w14:paraId="7419B7A3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car_NR_DRB_COMMON_IND_RLC_</w:t>
            </w:r>
            <w:proofErr w:type="gram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v_NR_RLC_PDUList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19A6E0C7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3209EFCF" w14:textId="77777777" w:rsidR="005B114D" w:rsidRPr="00877584" w:rsidRDefault="005B114D" w:rsidP="00707C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6E12D2E5" w14:textId="77777777" w:rsidR="00EE282C" w:rsidRPr="00D268E5" w:rsidRDefault="00EE282C" w:rsidP="00EE282C">
      <w:pPr>
        <w:spacing w:after="0"/>
        <w:rPr>
          <w:rFonts w:ascii="Arial" w:hAnsi="Arial"/>
          <w:color w:val="000000"/>
          <w:lang w:eastAsia="en-GB"/>
        </w:rPr>
      </w:pPr>
    </w:p>
    <w:p w14:paraId="63319B9E" w14:textId="77777777" w:rsidR="00EE282C" w:rsidRPr="00D268E5" w:rsidRDefault="00EE282C" w:rsidP="00EE282C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EE282C" w:rsidRPr="00D268E5" w14:paraId="451FFB26" w14:textId="77777777" w:rsidTr="000F2F08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E321" w14:textId="77777777" w:rsidR="000F2F08" w:rsidRPr="000F2F08" w:rsidRDefault="00456D9F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D9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0F2F08"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="000F2F08" w:rsidRPr="000F2F08">
              <w:rPr>
                <w:rFonts w:ascii="Courier New" w:hAnsi="Courier New" w:cs="Courier New"/>
                <w:color w:val="000000"/>
                <w:lang w:eastAsia="de-DE"/>
              </w:rPr>
              <w:t>f_NR_RxRLCSTATUS_PDU_ACK_SN_</w:t>
            </w:r>
            <w:proofErr w:type="gramStart"/>
            <w:r w:rsidR="000F2F08" w:rsidRPr="000F2F08">
              <w:rPr>
                <w:rFonts w:ascii="Courier New" w:hAnsi="Courier New" w:cs="Courier New"/>
                <w:color w:val="000000"/>
                <w:lang w:eastAsia="de-DE"/>
              </w:rPr>
              <w:t>Only</w:t>
            </w:r>
            <w:proofErr w:type="spellEnd"/>
            <w:r w:rsidR="000F2F08" w:rsidRPr="000F2F0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="000F2F08"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integer </w:t>
            </w:r>
            <w:proofErr w:type="spellStart"/>
            <w:r w:rsidR="000F2F08" w:rsidRPr="000F2F08">
              <w:rPr>
                <w:rFonts w:ascii="Courier New" w:hAnsi="Courier New" w:cs="Courier New"/>
                <w:color w:val="000000"/>
                <w:lang w:eastAsia="de-DE"/>
              </w:rPr>
              <w:t>p_ACK_SN</w:t>
            </w:r>
            <w:proofErr w:type="spellEnd"/>
            <w:r w:rsidR="000F2F08" w:rsidRPr="000F2F0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BB51D97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p_NR_DRB_Id)</w:t>
            </w:r>
          </w:p>
          <w:p w14:paraId="3E3CF0F7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runs on NR_BASE_PTC</w:t>
            </w:r>
          </w:p>
          <w:p w14:paraId="42F5012B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C3AB114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NR_RLC_StatusPduSN18Bit_Type v_StatusPduSN18</w:t>
            </w:r>
            <w:proofErr w:type="gram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Bit :</w:t>
            </w:r>
            <w:proofErr w:type="gram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= cr_NR_RLC_StatusPduSN18Bit(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p_ACK_SN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2A819AC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5ED80F4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template (present) NR_RLC_StatusPduSN12Bit_Type v_StatusPduSN12</w:t>
            </w:r>
            <w:proofErr w:type="gramStart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Bit :</w:t>
            </w:r>
            <w:proofErr w:type="gramEnd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cr_NR_RLC_StatusPduSN12Bit(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p_ACK_SN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//#WA#WI=1053777</w:t>
            </w:r>
          </w:p>
          <w:p w14:paraId="0378BD3B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4A002776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(present) 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NR_RLC_PDUList_Type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v_NR_RLC_PDUList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//#WA#WI=1053777 R5-227518</w:t>
            </w: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02F6BCCE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4EB5DCBD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(pc_supportOfRedCap_r17 == true) {//@sic R5-227518 sic@</w:t>
            </w:r>
          </w:p>
          <w:p w14:paraId="31E21774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v_NR_RLC_</w:t>
            </w:r>
            <w:proofErr w:type="gramStart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PDUList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 cr_NR_RLC_PDU_Status(cr_NR_RLC_StatusPDU_SN12Bit(v_StatusPduSN12Bit)) };</w:t>
            </w:r>
          </w:p>
          <w:p w14:paraId="49AA90FC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gramStart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}else</w:t>
            </w:r>
            <w:proofErr w:type="gram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{</w:t>
            </w:r>
          </w:p>
          <w:p w14:paraId="2F88F734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v_NR_RLC_</w:t>
            </w:r>
            <w:proofErr w:type="gram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= { cr_NR_RLC_PDU_Status(cr_NR_RLC_StatusPDU_SN18Bit(v_StatusPduSN18Bit)) };</w:t>
            </w:r>
          </w:p>
          <w:p w14:paraId="34804FB2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97E3648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/</w:t>
            </w:r>
            <w:proofErr w:type="gram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/  receive</w:t>
            </w:r>
            <w:proofErr w:type="gram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STATUS PDU</w:t>
            </w:r>
          </w:p>
          <w:p w14:paraId="39F54119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car_NR_DRB_COMMON_IND_RLC_</w:t>
            </w:r>
            <w:proofErr w:type="gram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v_NR_RLC_PDUList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10CF26DD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7612AA66" w14:textId="77777777" w:rsidR="00EE282C" w:rsidRPr="00D624CC" w:rsidRDefault="00EE282C" w:rsidP="00707C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  <w:bookmarkEnd w:id="7"/>
      <w:bookmarkEnd w:id="8"/>
      <w:bookmarkEnd w:id="9"/>
    </w:tbl>
    <w:p w14:paraId="76F2B073" w14:textId="77777777" w:rsidR="001E41F3" w:rsidRPr="00D268E5" w:rsidRDefault="001E41F3" w:rsidP="00FD1337">
      <w:pPr>
        <w:rPr>
          <w:noProof/>
          <w:lang w:val="en-US"/>
        </w:rPr>
      </w:pPr>
    </w:p>
    <w:sectPr w:rsidR="001E41F3" w:rsidRPr="00D268E5" w:rsidSect="00D268E5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B3AC9" w14:textId="77777777" w:rsidR="004B6103" w:rsidRDefault="004B6103">
      <w:r>
        <w:separator/>
      </w:r>
    </w:p>
  </w:endnote>
  <w:endnote w:type="continuationSeparator" w:id="0">
    <w:p w14:paraId="524D38D7" w14:textId="77777777" w:rsidR="004B6103" w:rsidRDefault="004B6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2ED4C" w14:textId="77777777" w:rsidR="00D06725" w:rsidRDefault="00D067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C9557" w14:textId="77777777" w:rsidR="00D06725" w:rsidRDefault="00D067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552AD" w14:textId="77777777" w:rsidR="00D06725" w:rsidRDefault="00D067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5589B" w14:textId="77777777" w:rsidR="004B6103" w:rsidRDefault="004B6103">
      <w:r>
        <w:separator/>
      </w:r>
    </w:p>
  </w:footnote>
  <w:footnote w:type="continuationSeparator" w:id="0">
    <w:p w14:paraId="0BEEC5B1" w14:textId="77777777" w:rsidR="004B6103" w:rsidRDefault="004B61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72882" w14:textId="77777777" w:rsidR="00D06725" w:rsidRDefault="00D067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3F04456" wp14:editId="537A4A1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Content>
                            <w:p w14:paraId="4A51A74C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56BC2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57A478E" wp14:editId="0F17C03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477B3449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18EE0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D35EF93" wp14:editId="39349B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Content>
                            <w:p w14:paraId="5BFA6FAB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01E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2502A19" wp14:editId="486BD2F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F58F5A1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F622D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B89AF1D" wp14:editId="1C0FD3C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0732D027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748F0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63BACCB" wp14:editId="5A60B0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0A5E4D1C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64B4E"/>
    <w:multiLevelType w:val="hybridMultilevel"/>
    <w:tmpl w:val="9D2C4A28"/>
    <w:lvl w:ilvl="0" w:tplc="D918EC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7" w15:restartNumberingAfterBreak="0">
    <w:nsid w:val="39455E49"/>
    <w:multiLevelType w:val="hybridMultilevel"/>
    <w:tmpl w:val="443AFAD8"/>
    <w:lvl w:ilvl="0" w:tplc="2BA48F42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9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1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03485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0071645">
    <w:abstractNumId w:val="15"/>
  </w:num>
  <w:num w:numId="3" w16cid:durableId="1978532780">
    <w:abstractNumId w:val="9"/>
  </w:num>
  <w:num w:numId="4" w16cid:durableId="2075348560">
    <w:abstractNumId w:val="16"/>
  </w:num>
  <w:num w:numId="5" w16cid:durableId="883950453">
    <w:abstractNumId w:val="0"/>
  </w:num>
  <w:num w:numId="6" w16cid:durableId="1934196661">
    <w:abstractNumId w:val="30"/>
  </w:num>
  <w:num w:numId="7" w16cid:durableId="22678099">
    <w:abstractNumId w:val="18"/>
  </w:num>
  <w:num w:numId="8" w16cid:durableId="1891838782">
    <w:abstractNumId w:val="1"/>
  </w:num>
  <w:num w:numId="9" w16cid:durableId="344793134">
    <w:abstractNumId w:val="10"/>
  </w:num>
  <w:num w:numId="10" w16cid:durableId="997877662">
    <w:abstractNumId w:val="4"/>
  </w:num>
  <w:num w:numId="11" w16cid:durableId="811560502">
    <w:abstractNumId w:val="25"/>
  </w:num>
  <w:num w:numId="12" w16cid:durableId="1546792174">
    <w:abstractNumId w:val="12"/>
  </w:num>
  <w:num w:numId="13" w16cid:durableId="1225679446">
    <w:abstractNumId w:val="33"/>
  </w:num>
  <w:num w:numId="14" w16cid:durableId="1004405312">
    <w:abstractNumId w:val="36"/>
  </w:num>
  <w:num w:numId="15" w16cid:durableId="408967138">
    <w:abstractNumId w:val="26"/>
  </w:num>
  <w:num w:numId="16" w16cid:durableId="468397498">
    <w:abstractNumId w:val="34"/>
  </w:num>
  <w:num w:numId="17" w16cid:durableId="1025402883">
    <w:abstractNumId w:val="27"/>
  </w:num>
  <w:num w:numId="18" w16cid:durableId="1426421314">
    <w:abstractNumId w:val="14"/>
  </w:num>
  <w:num w:numId="19" w16cid:durableId="1976593780">
    <w:abstractNumId w:val="31"/>
  </w:num>
  <w:num w:numId="20" w16cid:durableId="320545595">
    <w:abstractNumId w:val="32"/>
  </w:num>
  <w:num w:numId="21" w16cid:durableId="1166825599">
    <w:abstractNumId w:val="2"/>
  </w:num>
  <w:num w:numId="22" w16cid:durableId="905142039">
    <w:abstractNumId w:val="35"/>
  </w:num>
  <w:num w:numId="23" w16cid:durableId="1921790946">
    <w:abstractNumId w:val="21"/>
  </w:num>
  <w:num w:numId="24" w16cid:durableId="774982721">
    <w:abstractNumId w:val="8"/>
  </w:num>
  <w:num w:numId="25" w16cid:durableId="1560095301">
    <w:abstractNumId w:val="13"/>
  </w:num>
  <w:num w:numId="26" w16cid:durableId="1961572433">
    <w:abstractNumId w:val="5"/>
  </w:num>
  <w:num w:numId="27" w16cid:durableId="733166465">
    <w:abstractNumId w:val="28"/>
  </w:num>
  <w:num w:numId="28" w16cid:durableId="1123812054">
    <w:abstractNumId w:val="20"/>
  </w:num>
  <w:num w:numId="29" w16cid:durableId="426778331">
    <w:abstractNumId w:val="19"/>
  </w:num>
  <w:num w:numId="30" w16cid:durableId="424958800">
    <w:abstractNumId w:val="6"/>
  </w:num>
  <w:num w:numId="31" w16cid:durableId="1417701900">
    <w:abstractNumId w:val="11"/>
  </w:num>
  <w:num w:numId="32" w16cid:durableId="1768500169">
    <w:abstractNumId w:val="22"/>
  </w:num>
  <w:num w:numId="33" w16cid:durableId="1692416765">
    <w:abstractNumId w:val="23"/>
  </w:num>
  <w:num w:numId="34" w16cid:durableId="1948653263">
    <w:abstractNumId w:val="29"/>
  </w:num>
  <w:num w:numId="35" w16cid:durableId="1788237801">
    <w:abstractNumId w:val="24"/>
  </w:num>
  <w:num w:numId="36" w16cid:durableId="1988587612">
    <w:abstractNumId w:val="3"/>
  </w:num>
  <w:num w:numId="37" w16cid:durableId="1980184615">
    <w:abstractNumId w:val="7"/>
  </w:num>
  <w:num w:numId="38" w16cid:durableId="1833443166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4947"/>
    <w:rsid w:val="00045D2F"/>
    <w:rsid w:val="00046544"/>
    <w:rsid w:val="000469A8"/>
    <w:rsid w:val="0004713F"/>
    <w:rsid w:val="00047CA3"/>
    <w:rsid w:val="00053143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6CB"/>
    <w:rsid w:val="00096ACE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2F08"/>
    <w:rsid w:val="000F3122"/>
    <w:rsid w:val="000F4C0F"/>
    <w:rsid w:val="00107D54"/>
    <w:rsid w:val="00107D63"/>
    <w:rsid w:val="00110BA0"/>
    <w:rsid w:val="001140F3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16D"/>
    <w:rsid w:val="00272062"/>
    <w:rsid w:val="00274B1B"/>
    <w:rsid w:val="002754C9"/>
    <w:rsid w:val="00275D12"/>
    <w:rsid w:val="0027727F"/>
    <w:rsid w:val="00277435"/>
    <w:rsid w:val="00277CE6"/>
    <w:rsid w:val="00280F5C"/>
    <w:rsid w:val="00281C58"/>
    <w:rsid w:val="00284306"/>
    <w:rsid w:val="002846AC"/>
    <w:rsid w:val="00284FEB"/>
    <w:rsid w:val="002860C4"/>
    <w:rsid w:val="00292A48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0F4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5EE9"/>
    <w:rsid w:val="00306A17"/>
    <w:rsid w:val="00306AAF"/>
    <w:rsid w:val="00310205"/>
    <w:rsid w:val="0031142C"/>
    <w:rsid w:val="00312434"/>
    <w:rsid w:val="003143DA"/>
    <w:rsid w:val="003220BE"/>
    <w:rsid w:val="0032780E"/>
    <w:rsid w:val="0033008C"/>
    <w:rsid w:val="003319D5"/>
    <w:rsid w:val="003322F7"/>
    <w:rsid w:val="00333430"/>
    <w:rsid w:val="00333B12"/>
    <w:rsid w:val="00335FEE"/>
    <w:rsid w:val="0033739C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1E5A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0686"/>
    <w:rsid w:val="003E0B50"/>
    <w:rsid w:val="003E1305"/>
    <w:rsid w:val="003E190F"/>
    <w:rsid w:val="003E1A36"/>
    <w:rsid w:val="003E1EE5"/>
    <w:rsid w:val="003E2050"/>
    <w:rsid w:val="003E4E80"/>
    <w:rsid w:val="003F2244"/>
    <w:rsid w:val="003F3B30"/>
    <w:rsid w:val="003F3ECA"/>
    <w:rsid w:val="003F457E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A4BD9"/>
    <w:rsid w:val="004A7F8E"/>
    <w:rsid w:val="004B0C24"/>
    <w:rsid w:val="004B3A88"/>
    <w:rsid w:val="004B509F"/>
    <w:rsid w:val="004B536F"/>
    <w:rsid w:val="004B6055"/>
    <w:rsid w:val="004B6103"/>
    <w:rsid w:val="004B75B7"/>
    <w:rsid w:val="004C1130"/>
    <w:rsid w:val="004C299A"/>
    <w:rsid w:val="004C3F6A"/>
    <w:rsid w:val="004C43D5"/>
    <w:rsid w:val="004C4481"/>
    <w:rsid w:val="004C572E"/>
    <w:rsid w:val="004E1B0C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2E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1314"/>
    <w:rsid w:val="005D217E"/>
    <w:rsid w:val="005D4036"/>
    <w:rsid w:val="005E2C44"/>
    <w:rsid w:val="005E2E04"/>
    <w:rsid w:val="005E6154"/>
    <w:rsid w:val="005E6D56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7866"/>
    <w:rsid w:val="0064033A"/>
    <w:rsid w:val="00641AA9"/>
    <w:rsid w:val="00642A9D"/>
    <w:rsid w:val="0064334E"/>
    <w:rsid w:val="00643EDC"/>
    <w:rsid w:val="00644A34"/>
    <w:rsid w:val="00646DD8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017E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7C6B"/>
    <w:rsid w:val="00707E09"/>
    <w:rsid w:val="00710028"/>
    <w:rsid w:val="00710499"/>
    <w:rsid w:val="007113E9"/>
    <w:rsid w:val="0071561C"/>
    <w:rsid w:val="00720B91"/>
    <w:rsid w:val="00721A36"/>
    <w:rsid w:val="00721F28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684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054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B6668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6816"/>
    <w:rsid w:val="00907DA0"/>
    <w:rsid w:val="0091022C"/>
    <w:rsid w:val="00911A09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15B6"/>
    <w:rsid w:val="0096383A"/>
    <w:rsid w:val="00963A8A"/>
    <w:rsid w:val="00964DBB"/>
    <w:rsid w:val="00970895"/>
    <w:rsid w:val="00970FDD"/>
    <w:rsid w:val="009715FE"/>
    <w:rsid w:val="00975657"/>
    <w:rsid w:val="00975ACF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215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5DC2"/>
    <w:rsid w:val="009D6D3C"/>
    <w:rsid w:val="009D742B"/>
    <w:rsid w:val="009E08DA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2244A"/>
    <w:rsid w:val="00A246B6"/>
    <w:rsid w:val="00A30AC2"/>
    <w:rsid w:val="00A30FD2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5F07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0B73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117B6"/>
    <w:rsid w:val="00B1265D"/>
    <w:rsid w:val="00B136F6"/>
    <w:rsid w:val="00B14836"/>
    <w:rsid w:val="00B17E98"/>
    <w:rsid w:val="00B200B1"/>
    <w:rsid w:val="00B2119C"/>
    <w:rsid w:val="00B220E2"/>
    <w:rsid w:val="00B22F0E"/>
    <w:rsid w:val="00B232EC"/>
    <w:rsid w:val="00B257D8"/>
    <w:rsid w:val="00B258BB"/>
    <w:rsid w:val="00B26E97"/>
    <w:rsid w:val="00B30378"/>
    <w:rsid w:val="00B37293"/>
    <w:rsid w:val="00B37BCD"/>
    <w:rsid w:val="00B40169"/>
    <w:rsid w:val="00B43183"/>
    <w:rsid w:val="00B43189"/>
    <w:rsid w:val="00B4556A"/>
    <w:rsid w:val="00B475C4"/>
    <w:rsid w:val="00B47BBC"/>
    <w:rsid w:val="00B51FCB"/>
    <w:rsid w:val="00B52D3E"/>
    <w:rsid w:val="00B54510"/>
    <w:rsid w:val="00B55C85"/>
    <w:rsid w:val="00B5763F"/>
    <w:rsid w:val="00B60AED"/>
    <w:rsid w:val="00B6351C"/>
    <w:rsid w:val="00B63CD3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647F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2ACA"/>
    <w:rsid w:val="00BB5DFC"/>
    <w:rsid w:val="00BB7757"/>
    <w:rsid w:val="00BC01AF"/>
    <w:rsid w:val="00BC0FE3"/>
    <w:rsid w:val="00BC1627"/>
    <w:rsid w:val="00BC3A29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4798F"/>
    <w:rsid w:val="00C51E37"/>
    <w:rsid w:val="00C51EFF"/>
    <w:rsid w:val="00C53B04"/>
    <w:rsid w:val="00C54B9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30D0"/>
    <w:rsid w:val="00C84391"/>
    <w:rsid w:val="00C84657"/>
    <w:rsid w:val="00C84B9C"/>
    <w:rsid w:val="00C9030E"/>
    <w:rsid w:val="00C94DFE"/>
    <w:rsid w:val="00C95985"/>
    <w:rsid w:val="00C9684B"/>
    <w:rsid w:val="00C979AE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86BA4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C9F"/>
    <w:rsid w:val="00EE282C"/>
    <w:rsid w:val="00EE2833"/>
    <w:rsid w:val="00EE3DA5"/>
    <w:rsid w:val="00EE738B"/>
    <w:rsid w:val="00EE7D7C"/>
    <w:rsid w:val="00EF2694"/>
    <w:rsid w:val="00EF5295"/>
    <w:rsid w:val="00EF79B9"/>
    <w:rsid w:val="00F01B37"/>
    <w:rsid w:val="00F061BD"/>
    <w:rsid w:val="00F06A73"/>
    <w:rsid w:val="00F06DCA"/>
    <w:rsid w:val="00F10AB5"/>
    <w:rsid w:val="00F13CB0"/>
    <w:rsid w:val="00F168FE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579C3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77717"/>
    <w:rsid w:val="00F80452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1337"/>
    <w:rsid w:val="00FD34EE"/>
    <w:rsid w:val="00FD6FCD"/>
    <w:rsid w:val="00FD7325"/>
    <w:rsid w:val="00FD7C4D"/>
    <w:rsid w:val="00FE0428"/>
    <w:rsid w:val="00FE2DE7"/>
    <w:rsid w:val="00FF09D0"/>
    <w:rsid w:val="00FF115D"/>
    <w:rsid w:val="00FF1E61"/>
    <w:rsid w:val="00FF2603"/>
    <w:rsid w:val="00FF472E"/>
    <w:rsid w:val="00FF4D46"/>
    <w:rsid w:val="00FF6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115922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5DC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1704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FD347-108B-405A-9C6D-9FE612727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5</Pages>
  <Words>785</Words>
  <Characters>4477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5252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2023-03-14T05:23:00Z</dcterms:created>
  <dcterms:modified xsi:type="dcterms:W3CDTF">2023-03-14T05:23:00Z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