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040F2" w14:textId="77777777" w:rsidR="00B12A77" w:rsidRDefault="00B12A77" w:rsidP="00B12A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R5s230176</w:t>
        </w:r>
      </w:fldSimple>
    </w:p>
    <w:p w14:paraId="559856DC" w14:textId="77777777" w:rsidR="00B12A77" w:rsidRDefault="00000000" w:rsidP="00B12A7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12A77" w:rsidRPr="00BA51D9">
          <w:rPr>
            <w:b/>
            <w:noProof/>
            <w:sz w:val="24"/>
          </w:rPr>
          <w:t>Online</w:t>
        </w:r>
      </w:fldSimple>
      <w:r w:rsidR="00B12A77">
        <w:rPr>
          <w:b/>
          <w:noProof/>
          <w:sz w:val="24"/>
        </w:rPr>
        <w:t xml:space="preserve">, </w:t>
      </w:r>
      <w:r w:rsidR="00B12A77">
        <w:fldChar w:fldCharType="begin"/>
      </w:r>
      <w:r w:rsidR="00B12A77">
        <w:instrText xml:space="preserve"> DOCPROPERTY  Country  \* MERGEFORMAT </w:instrText>
      </w:r>
      <w:r w:rsidR="00B12A77">
        <w:fldChar w:fldCharType="end"/>
      </w:r>
      <w:r w:rsidR="00B12A77">
        <w:rPr>
          <w:b/>
          <w:noProof/>
          <w:sz w:val="24"/>
        </w:rPr>
        <w:t xml:space="preserve">, </w:t>
      </w:r>
      <w:fldSimple w:instr=" DOCPROPERTY  StartDate  \* MERGEFORMAT ">
        <w:r w:rsidR="00B12A77" w:rsidRPr="00BA51D9">
          <w:rPr>
            <w:b/>
            <w:noProof/>
            <w:sz w:val="24"/>
          </w:rPr>
          <w:t>9th Dec 2022</w:t>
        </w:r>
      </w:fldSimple>
      <w:r w:rsidR="00B12A77">
        <w:rPr>
          <w:b/>
          <w:noProof/>
          <w:sz w:val="24"/>
        </w:rPr>
        <w:t xml:space="preserve"> - </w:t>
      </w:r>
      <w:fldSimple w:instr=" DOCPROPERTY  EndDate  \* MERGEFORMAT ">
        <w:r w:rsidR="00B12A77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2A77" w14:paraId="1E5E9878" w14:textId="77777777" w:rsidTr="00F675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912AF" w14:textId="77777777" w:rsidR="00B12A77" w:rsidRDefault="00B12A77" w:rsidP="00F675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12A77" w14:paraId="1E441A52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0C05B7" w14:textId="77777777" w:rsidR="00B12A77" w:rsidRDefault="00B12A77" w:rsidP="00F67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2A77" w14:paraId="19B0F1E3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2714A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1A3907BF" w14:textId="77777777" w:rsidTr="00F6751A">
        <w:tc>
          <w:tcPr>
            <w:tcW w:w="142" w:type="dxa"/>
            <w:tcBorders>
              <w:left w:val="single" w:sz="4" w:space="0" w:color="auto"/>
            </w:tcBorders>
          </w:tcPr>
          <w:p w14:paraId="343C4850" w14:textId="77777777" w:rsidR="00B12A77" w:rsidRDefault="00B12A77" w:rsidP="00F675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AEFD68" w14:textId="77777777" w:rsidR="00B12A77" w:rsidRPr="00410371" w:rsidRDefault="00000000" w:rsidP="00F675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12A77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F3C382D" w14:textId="77777777" w:rsidR="00B12A77" w:rsidRDefault="00B12A77" w:rsidP="00F675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43F56F" w14:textId="77777777" w:rsidR="00B12A77" w:rsidRPr="00410371" w:rsidRDefault="00000000" w:rsidP="00F6751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12A77" w:rsidRPr="00410371">
                <w:rPr>
                  <w:b/>
                  <w:noProof/>
                  <w:sz w:val="28"/>
                </w:rPr>
                <w:t>2984</w:t>
              </w:r>
            </w:fldSimple>
          </w:p>
        </w:tc>
        <w:tc>
          <w:tcPr>
            <w:tcW w:w="709" w:type="dxa"/>
          </w:tcPr>
          <w:p w14:paraId="5E2B6A0E" w14:textId="77777777" w:rsidR="00B12A77" w:rsidRDefault="00B12A77" w:rsidP="00F675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9086E8" w14:textId="77777777" w:rsidR="00B12A77" w:rsidRPr="00410371" w:rsidRDefault="00000000" w:rsidP="00F675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12A7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D945ABB" w14:textId="77777777" w:rsidR="00B12A77" w:rsidRDefault="00B12A77" w:rsidP="00F675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6999B6" w14:textId="77777777" w:rsidR="00B12A77" w:rsidRPr="00410371" w:rsidRDefault="00000000" w:rsidP="00F67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12A77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ADCE5" w14:textId="77777777" w:rsidR="00B12A77" w:rsidRDefault="00B12A77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B12A77" w14:paraId="09842877" w14:textId="77777777" w:rsidTr="00F675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EAF9F7" w14:textId="77777777" w:rsidR="00B12A77" w:rsidRDefault="00B12A77" w:rsidP="00F6751A">
            <w:pPr>
              <w:pStyle w:val="CRCoverPage"/>
              <w:spacing w:after="0"/>
              <w:rPr>
                <w:noProof/>
              </w:rPr>
            </w:pPr>
          </w:p>
        </w:tc>
      </w:tr>
      <w:tr w:rsidR="00B12A77" w14:paraId="5E08B4F4" w14:textId="77777777" w:rsidTr="00F675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110565" w14:textId="77777777" w:rsidR="00B12A77" w:rsidRPr="00F25D98" w:rsidRDefault="00B12A77" w:rsidP="00F675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2A77" w14:paraId="60BBA884" w14:textId="77777777" w:rsidTr="00F6751A">
        <w:tc>
          <w:tcPr>
            <w:tcW w:w="9641" w:type="dxa"/>
            <w:gridSpan w:val="9"/>
          </w:tcPr>
          <w:p w14:paraId="0F12D680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3CBCC0" w14:textId="77777777" w:rsidR="00B12A77" w:rsidRDefault="00B12A77" w:rsidP="00B12A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2A77" w14:paraId="5FF796A7" w14:textId="77777777" w:rsidTr="00F6751A">
        <w:tc>
          <w:tcPr>
            <w:tcW w:w="2835" w:type="dxa"/>
          </w:tcPr>
          <w:p w14:paraId="2721E1B3" w14:textId="77777777" w:rsidR="00B12A77" w:rsidRDefault="00B12A77" w:rsidP="00F675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DC6299" w14:textId="77777777" w:rsidR="00B12A77" w:rsidRDefault="00B12A77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F67DD" w14:textId="77777777" w:rsidR="00B12A77" w:rsidRDefault="00B12A77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2C9" w14:textId="77777777" w:rsidR="00B12A77" w:rsidRDefault="00B12A77" w:rsidP="00F67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405945" w14:textId="77777777" w:rsidR="00B12A77" w:rsidRDefault="00B12A77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AD7426" w14:textId="77777777" w:rsidR="00B12A77" w:rsidRDefault="00B12A77" w:rsidP="00F675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4DA59A" w14:textId="77777777" w:rsidR="00B12A77" w:rsidRDefault="00B12A77" w:rsidP="00F675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D6EFF1" w14:textId="77777777" w:rsidR="00B12A77" w:rsidRDefault="00B12A77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FD913" w14:textId="77777777" w:rsidR="00B12A77" w:rsidRDefault="00B12A77" w:rsidP="00F675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5B5BF6" w14:textId="77777777" w:rsidR="00B12A77" w:rsidRDefault="00B12A77" w:rsidP="00B12A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2A77" w14:paraId="71FBAAA9" w14:textId="77777777" w:rsidTr="00F6751A">
        <w:tc>
          <w:tcPr>
            <w:tcW w:w="9640" w:type="dxa"/>
            <w:gridSpan w:val="11"/>
          </w:tcPr>
          <w:p w14:paraId="23E3B74C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4426C847" w14:textId="77777777" w:rsidTr="00F675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CEFD3E" w14:textId="77777777" w:rsidR="00B12A77" w:rsidRDefault="00B12A77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62A6F" w14:textId="77777777" w:rsidR="00B12A77" w:rsidRDefault="00000000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12A77">
                <w:t>Correction to cdr_NR5GC_UENetworkCap_N1Disabled</w:t>
              </w:r>
            </w:fldSimple>
          </w:p>
        </w:tc>
      </w:tr>
      <w:tr w:rsidR="00B12A77" w14:paraId="615C0DCB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1EDE3179" w14:textId="77777777" w:rsidR="00B12A77" w:rsidRDefault="00B12A77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CB517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79E10F32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238A07CE" w14:textId="77777777" w:rsidR="00B12A77" w:rsidRDefault="00B12A77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5A2243" w14:textId="77777777" w:rsidR="00B12A77" w:rsidRDefault="00000000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12A77">
                <w:rPr>
                  <w:noProof/>
                </w:rPr>
                <w:t>ROHDE &amp; SCHWARZ</w:t>
              </w:r>
            </w:fldSimple>
          </w:p>
        </w:tc>
      </w:tr>
      <w:tr w:rsidR="00B12A77" w14:paraId="05E67F53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4A10ED79" w14:textId="77777777" w:rsidR="00B12A77" w:rsidRDefault="00B12A77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73072A" w14:textId="50B10834" w:rsidR="00B12A77" w:rsidRDefault="00B12A77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12A77" w14:paraId="1ACD403D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76AF34F1" w14:textId="77777777" w:rsidR="00B12A77" w:rsidRDefault="00B12A77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8EFEAF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035CAFB4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4F2634A2" w14:textId="77777777" w:rsidR="00B12A77" w:rsidRDefault="00B12A77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E07D7" w14:textId="77777777" w:rsidR="00B12A77" w:rsidRDefault="00000000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12A77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03F868B" w14:textId="77777777" w:rsidR="00B12A77" w:rsidRDefault="00B12A77" w:rsidP="00F675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94841" w14:textId="77777777" w:rsidR="00B12A77" w:rsidRDefault="00B12A77" w:rsidP="00F675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F5C393" w14:textId="4B88208F" w:rsidR="00B12A77" w:rsidRDefault="00B12A77" w:rsidP="00F675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2023-02-20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B12A77" w14:paraId="0318A87A" w14:textId="77777777" w:rsidTr="00F6751A">
        <w:tc>
          <w:tcPr>
            <w:tcW w:w="1843" w:type="dxa"/>
            <w:tcBorders>
              <w:left w:val="single" w:sz="4" w:space="0" w:color="auto"/>
            </w:tcBorders>
          </w:tcPr>
          <w:p w14:paraId="15CD42F1" w14:textId="77777777" w:rsidR="00B12A77" w:rsidRDefault="00B12A77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E8DD404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0B8DB3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7C367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2002CF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6EFAE85D" w14:textId="77777777" w:rsidTr="00F675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040BA9" w14:textId="77777777" w:rsidR="00B12A77" w:rsidRDefault="00B12A77" w:rsidP="00F675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404D35" w14:textId="77777777" w:rsidR="00B12A77" w:rsidRDefault="00000000" w:rsidP="00F675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12A7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DEA991" w14:textId="77777777" w:rsidR="00B12A77" w:rsidRDefault="00B12A77" w:rsidP="00F675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1C0C2B" w14:textId="77777777" w:rsidR="00B12A77" w:rsidRDefault="00B12A77" w:rsidP="00F675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0BCE6C" w14:textId="77777777" w:rsidR="00B12A77" w:rsidRDefault="00000000" w:rsidP="00F675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12A77">
                <w:rPr>
                  <w:noProof/>
                </w:rPr>
                <w:t>Rel-17</w:t>
              </w:r>
            </w:fldSimple>
          </w:p>
        </w:tc>
      </w:tr>
      <w:tr w:rsidR="00B12A77" w14:paraId="61797666" w14:textId="77777777" w:rsidTr="00F675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B11D8A" w14:textId="77777777" w:rsidR="00B12A77" w:rsidRDefault="00B12A77" w:rsidP="00F675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C70462" w14:textId="77777777" w:rsidR="00B12A77" w:rsidRDefault="00B12A77" w:rsidP="00F675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0007DB" w14:textId="77777777" w:rsidR="00B12A77" w:rsidRDefault="00B12A77" w:rsidP="00F675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3A37BE" w14:textId="77777777" w:rsidR="00B12A77" w:rsidRPr="007C2097" w:rsidRDefault="00B12A77" w:rsidP="00F675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12A77" w14:paraId="03CCE69E" w14:textId="77777777" w:rsidTr="00F6751A">
        <w:tc>
          <w:tcPr>
            <w:tcW w:w="1843" w:type="dxa"/>
          </w:tcPr>
          <w:p w14:paraId="0BC002FF" w14:textId="77777777" w:rsidR="00B12A77" w:rsidRDefault="00B12A77" w:rsidP="00F675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3F9F3E" w14:textId="77777777" w:rsidR="00B12A77" w:rsidRDefault="00B12A77" w:rsidP="00F675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6A9A4663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7EDC0" w14:textId="77777777" w:rsidR="00B12A77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03281" w14:textId="77777777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at Step 9 in the TAU REQ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IE UE Network Capability it is checked that IEs ePCO and Ni Mode supported can have any allowed value.</w:t>
            </w:r>
          </w:p>
          <w:p w14:paraId="004E4F57" w14:textId="77777777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46733A" w14:textId="77777777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TTCN, the template </w:t>
            </w:r>
            <w:r w:rsidRPr="0037092D">
              <w:rPr>
                <w:noProof/>
              </w:rPr>
              <w:t>cdr_NR5GC_UENetworkCap_N1Disabled</w:t>
            </w:r>
            <w:r>
              <w:rPr>
                <w:noProof/>
              </w:rPr>
              <w:t xml:space="preserve"> is used to check this.</w:t>
            </w:r>
          </w:p>
          <w:p w14:paraId="3928BAFD" w14:textId="44BF61DF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this template checks the ePCO to be ‘1’B. Not only this is not inline with Prose, but this causes a conformant UE to fail the testcase and needs to be corrected.</w:t>
            </w:r>
          </w:p>
        </w:tc>
      </w:tr>
      <w:tr w:rsidR="00B12A77" w14:paraId="0752AEC9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B32EF" w14:textId="77777777" w:rsidR="00B12A77" w:rsidRDefault="00B12A77" w:rsidP="00B12A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DD509" w14:textId="77777777" w:rsidR="00B12A77" w:rsidRDefault="00B12A77" w:rsidP="00B12A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77B38854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819CF" w14:textId="77777777" w:rsidR="00B12A77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2C3EE" w14:textId="7D1A7C27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template </w:t>
            </w:r>
            <w:r w:rsidRPr="0037092D">
              <w:rPr>
                <w:noProof/>
              </w:rPr>
              <w:t>cdr_NR5GC_UENetworkCap_N1Disabled</w:t>
            </w:r>
            <w:r>
              <w:rPr>
                <w:noProof/>
              </w:rPr>
              <w:t xml:space="preserve"> to not check for ePCO.</w:t>
            </w:r>
          </w:p>
        </w:tc>
      </w:tr>
      <w:tr w:rsidR="00B12A77" w14:paraId="66A455D6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1FCEC" w14:textId="77777777" w:rsidR="00B12A77" w:rsidRDefault="00B12A77" w:rsidP="00B12A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0ADB2" w14:textId="77777777" w:rsidR="00B12A77" w:rsidRDefault="00B12A77" w:rsidP="00B12A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5BDE76F6" w14:textId="77777777" w:rsidTr="00F675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7DDA38" w14:textId="77777777" w:rsidR="00B12A77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96A43" w14:textId="7C19E3B1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B12A77" w14:paraId="124FC1D0" w14:textId="77777777" w:rsidTr="00F6751A">
        <w:tc>
          <w:tcPr>
            <w:tcW w:w="2694" w:type="dxa"/>
            <w:gridSpan w:val="2"/>
          </w:tcPr>
          <w:p w14:paraId="0086A77E" w14:textId="77777777" w:rsidR="00B12A77" w:rsidRDefault="00B12A77" w:rsidP="00B12A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D4445F" w14:textId="77777777" w:rsidR="00B12A77" w:rsidRDefault="00B12A77" w:rsidP="00B12A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781A1183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CB0A94" w14:textId="77777777" w:rsidR="00B12A77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18437" w14:textId="08410380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11.1.7.NR5GC</w:t>
            </w:r>
          </w:p>
        </w:tc>
      </w:tr>
      <w:tr w:rsidR="00B12A77" w14:paraId="18AF15DB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EBF22" w14:textId="77777777" w:rsidR="00B12A77" w:rsidRDefault="00B12A77" w:rsidP="00B12A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74E9A" w14:textId="77777777" w:rsidR="00B12A77" w:rsidRDefault="00B12A77" w:rsidP="00B12A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A77" w14:paraId="26C0D832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636F9" w14:textId="77777777" w:rsidR="00B12A77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79BB8" w14:textId="77777777" w:rsidR="00B12A77" w:rsidRDefault="00B12A77" w:rsidP="00B12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7D8A3B" w14:textId="77777777" w:rsidR="00B12A77" w:rsidRDefault="00B12A77" w:rsidP="00B12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2CCF9A" w14:textId="77777777" w:rsidR="00B12A77" w:rsidRDefault="00B12A77" w:rsidP="00B12A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251C71" w14:textId="77777777" w:rsidR="00B12A77" w:rsidRDefault="00B12A77" w:rsidP="00B12A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A77" w14:paraId="020CB75C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32B208" w14:textId="77777777" w:rsidR="00B12A77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4BBC3" w14:textId="77777777" w:rsidR="00B12A77" w:rsidRDefault="00B12A77" w:rsidP="00B12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042664" w14:textId="1954183F" w:rsidR="00B12A77" w:rsidRDefault="00B12A77" w:rsidP="00B12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41C283" w14:textId="77777777" w:rsidR="00B12A77" w:rsidRDefault="00B12A77" w:rsidP="00B12A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D002EA" w14:textId="4055EFCE" w:rsidR="00B12A77" w:rsidRDefault="00B12A77" w:rsidP="00B12A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A77" w14:paraId="7C128BA6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2EAB6" w14:textId="77777777" w:rsidR="00B12A77" w:rsidRDefault="00B12A77" w:rsidP="00B12A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531AFD" w14:textId="77777777" w:rsidR="00B12A77" w:rsidRDefault="00B12A77" w:rsidP="00B12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F48B4" w14:textId="4A32D518" w:rsidR="00B12A77" w:rsidRDefault="00B12A77" w:rsidP="00B12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517B4" w14:textId="77777777" w:rsidR="00B12A77" w:rsidRDefault="00B12A77" w:rsidP="00B12A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B26F6" w14:textId="3BDD9438" w:rsidR="00B12A77" w:rsidRDefault="00B12A77" w:rsidP="00B12A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A77" w14:paraId="22AAF7E9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448CD" w14:textId="77777777" w:rsidR="00B12A77" w:rsidRDefault="00B12A77" w:rsidP="00B12A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E9D715" w14:textId="77777777" w:rsidR="00B12A77" w:rsidRDefault="00B12A77" w:rsidP="00B12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D2F27" w14:textId="334A4E59" w:rsidR="00B12A77" w:rsidRDefault="00B12A77" w:rsidP="00B12A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69B92" w14:textId="77777777" w:rsidR="00B12A77" w:rsidRDefault="00B12A77" w:rsidP="00B12A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B16EB" w14:textId="3E8BEEC7" w:rsidR="00B12A77" w:rsidRDefault="00B12A77" w:rsidP="00B12A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A77" w14:paraId="37334898" w14:textId="77777777" w:rsidTr="00F675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56483" w14:textId="77777777" w:rsidR="00B12A77" w:rsidRDefault="00B12A77" w:rsidP="00B12A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DB847" w14:textId="77777777" w:rsidR="00B12A77" w:rsidRDefault="00B12A77" w:rsidP="00B12A77">
            <w:pPr>
              <w:pStyle w:val="CRCoverPage"/>
              <w:spacing w:after="0"/>
              <w:rPr>
                <w:noProof/>
              </w:rPr>
            </w:pPr>
          </w:p>
        </w:tc>
      </w:tr>
      <w:tr w:rsidR="00B12A77" w14:paraId="73BBF47B" w14:textId="77777777" w:rsidTr="00F675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4D007" w14:textId="77777777" w:rsidR="00B12A77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D6A18" w14:textId="77777777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2A77" w:rsidRPr="008863B9" w14:paraId="327C4A10" w14:textId="77777777" w:rsidTr="00F675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9F03C1" w14:textId="77777777" w:rsidR="00B12A77" w:rsidRPr="008863B9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FBA56" w14:textId="77777777" w:rsidR="00B12A77" w:rsidRPr="008863B9" w:rsidRDefault="00B12A77" w:rsidP="00B12A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2A77" w14:paraId="3DB9316D" w14:textId="77777777" w:rsidTr="00F675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212F7" w14:textId="77777777" w:rsidR="00B12A77" w:rsidRDefault="00B12A77" w:rsidP="00B12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E6EB0" w14:textId="77777777" w:rsidR="00B12A77" w:rsidRDefault="00B12A77" w:rsidP="00B12A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25447873"/>
      <w:bookmarkStart w:id="2" w:name="_Toc127786244"/>
      <w:r>
        <w:rPr>
          <w:rStyle w:val="Emphasis"/>
          <w:rFonts w:ascii="Arial" w:hAnsi="Arial" w:cs="Arial"/>
        </w:rPr>
        <w:lastRenderedPageBreak/>
        <w:t>Table of Contents</w:t>
      </w:r>
      <w:bookmarkEnd w:id="1"/>
      <w:bookmarkEnd w:id="2"/>
    </w:p>
    <w:p w14:paraId="49622A90" w14:textId="043AB06E" w:rsidR="002B22A7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B22A7" w:rsidRPr="00FC5702">
        <w:rPr>
          <w:rFonts w:ascii="Arial" w:hAnsi="Arial" w:cs="Arial"/>
          <w:i/>
          <w:iCs/>
        </w:rPr>
        <w:t>Table of Contents</w:t>
      </w:r>
      <w:r w:rsidR="002B22A7">
        <w:tab/>
      </w:r>
      <w:r w:rsidR="002B22A7">
        <w:fldChar w:fldCharType="begin"/>
      </w:r>
      <w:r w:rsidR="002B22A7">
        <w:instrText xml:space="preserve"> PAGEREF _Toc127786244 \h </w:instrText>
      </w:r>
      <w:r w:rsidR="002B22A7">
        <w:fldChar w:fldCharType="separate"/>
      </w:r>
      <w:r w:rsidR="002B22A7">
        <w:t>2</w:t>
      </w:r>
      <w:r w:rsidR="002B22A7">
        <w:fldChar w:fldCharType="end"/>
      </w:r>
    </w:p>
    <w:p w14:paraId="5607A4B0" w14:textId="6C8B1DE2" w:rsidR="002B22A7" w:rsidRDefault="002B22A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C5702">
        <w:rPr>
          <w:rFonts w:cs="Arial"/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C570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_Toc127786245 \h </w:instrText>
      </w:r>
      <w:r>
        <w:fldChar w:fldCharType="separate"/>
      </w:r>
      <w:r>
        <w:t>2</w:t>
      </w:r>
      <w:r>
        <w:fldChar w:fldCharType="end"/>
      </w:r>
    </w:p>
    <w:p w14:paraId="7E45CDA0" w14:textId="0A5CC452" w:rsidR="002B22A7" w:rsidRDefault="002B22A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C570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C570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_Toc127786246 \h </w:instrText>
      </w:r>
      <w:r>
        <w:fldChar w:fldCharType="separate"/>
      </w:r>
      <w:r>
        <w:t>2</w:t>
      </w:r>
      <w:r>
        <w:fldChar w:fldCharType="end"/>
      </w:r>
    </w:p>
    <w:p w14:paraId="56EE5D39" w14:textId="2BCCECF4" w:rsidR="002B22A7" w:rsidRDefault="002B22A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C570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C5702">
        <w:rPr>
          <w:b/>
        </w:rPr>
        <w:t>cdr_NR5GC_UENetworkCap_N1Disabled</w:t>
      </w:r>
      <w:r>
        <w:tab/>
      </w:r>
      <w:r>
        <w:fldChar w:fldCharType="begin"/>
      </w:r>
      <w:r>
        <w:instrText xml:space="preserve"> PAGEREF _Toc127786247 \h </w:instrText>
      </w:r>
      <w:r>
        <w:fldChar w:fldCharType="separate"/>
      </w:r>
      <w:r>
        <w:t>2</w:t>
      </w:r>
      <w:r>
        <w:fldChar w:fldCharType="end"/>
      </w:r>
    </w:p>
    <w:p w14:paraId="0A8A2008" w14:textId="60B98CFA" w:rsidR="00FF5FC7" w:rsidRDefault="00647F8D" w:rsidP="00FF5FC7">
      <w:pPr>
        <w:pStyle w:val="TOC1"/>
      </w:pPr>
      <w:r>
        <w:rPr>
          <w:rFonts w:cs="Arial"/>
        </w:rPr>
        <w:fldChar w:fldCharType="end"/>
      </w:r>
      <w:r w:rsidR="00FF5FC7">
        <w:rPr>
          <w:rFonts w:cs="Arial"/>
        </w:rPr>
        <w:fldChar w:fldCharType="begin"/>
      </w:r>
      <w:r w:rsidR="00FF5FC7">
        <w:rPr>
          <w:rFonts w:cs="Arial"/>
        </w:rPr>
        <w:instrText xml:space="preserve"> TOC \o "1-3" </w:instrText>
      </w:r>
      <w:r w:rsidR="00FF5FC7">
        <w:rPr>
          <w:rFonts w:cs="Arial"/>
        </w:rPr>
        <w:fldChar w:fldCharType="separate"/>
      </w:r>
    </w:p>
    <w:p w14:paraId="4C02BFEE" w14:textId="77777777" w:rsidR="00FF5FC7" w:rsidRPr="006E4704" w:rsidRDefault="00FF5FC7" w:rsidP="00FF5FC7">
      <w:pPr>
        <w:pStyle w:val="Heading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</w:rPr>
        <w:fldChar w:fldCharType="end"/>
      </w:r>
      <w:r w:rsidRPr="00717316">
        <w:rPr>
          <w:rFonts w:cs="Arial"/>
          <w:b/>
          <w:lang w:eastAsia="ja-JP"/>
        </w:rPr>
        <w:t xml:space="preserve"> </w:t>
      </w: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512229"/>
      <w:bookmarkStart w:id="18" w:name="_Toc114545017"/>
      <w:bookmarkStart w:id="19" w:name="_Toc114566506"/>
      <w:bookmarkStart w:id="20" w:name="_Toc114575225"/>
      <w:bookmarkStart w:id="21" w:name="_Toc114595884"/>
      <w:bookmarkStart w:id="22" w:name="_Toc114650955"/>
      <w:bookmarkStart w:id="23" w:name="_Toc114719834"/>
      <w:bookmarkStart w:id="24" w:name="_Toc114720501"/>
      <w:bookmarkStart w:id="25" w:name="_Toc114767867"/>
      <w:bookmarkStart w:id="26" w:name="_Toc114768623"/>
      <w:bookmarkStart w:id="27" w:name="_Toc114769718"/>
      <w:bookmarkStart w:id="28" w:name="_Toc114852799"/>
      <w:bookmarkStart w:id="29" w:name="_Toc115427994"/>
      <w:bookmarkStart w:id="30" w:name="_Toc116028725"/>
      <w:bookmarkStart w:id="31" w:name="_Toc116301627"/>
      <w:bookmarkStart w:id="32" w:name="_Toc116481402"/>
      <w:bookmarkStart w:id="33" w:name="_Toc123924684"/>
      <w:bookmarkStart w:id="34" w:name="_Toc124763656"/>
      <w:bookmarkStart w:id="35" w:name="_Toc125447874"/>
      <w:bookmarkStart w:id="36" w:name="_Toc127786245"/>
      <w:bookmarkStart w:id="37" w:name="_Hlk116565148"/>
      <w:bookmarkStart w:id="38" w:name="_Hlk114649573"/>
      <w:bookmarkStart w:id="39" w:name="_Hlk107318485"/>
      <w:r w:rsidRPr="006E4704">
        <w:rPr>
          <w:rFonts w:cs="Arial"/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089EB6C" w14:textId="77777777" w:rsidR="00FF5FC7" w:rsidRPr="006E4704" w:rsidRDefault="00FF5FC7" w:rsidP="00FF5FC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66195F88" w14:textId="77777777" w:rsidR="00FF5FC7" w:rsidRPr="006E4704" w:rsidRDefault="00FF5FC7" w:rsidP="00FF5FC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/>
          <w:sz w:val="24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  <w:t>Parikshit Bhise</w:t>
      </w:r>
    </w:p>
    <w:p w14:paraId="7672C150" w14:textId="77777777" w:rsidR="00FF5FC7" w:rsidRDefault="00FF5FC7" w:rsidP="00FF5FC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ab/>
      </w:r>
      <w:hyperlink r:id="rId15" w:history="1">
        <w:r w:rsidRPr="006E4704">
          <w:rPr>
            <w:rStyle w:val="Hyperlink"/>
            <w:rFonts w:ascii="Arial" w:hAnsi="Arial" w:cs="Arial"/>
            <w:b/>
            <w:sz w:val="24"/>
            <w:lang w:eastAsia="ja-JP"/>
          </w:rPr>
          <w:t>Parikshit.bhise@rohde-schwarz.com</w:t>
        </w:r>
      </w:hyperlink>
      <w:r w:rsidRPr="006E4704">
        <w:rPr>
          <w:rFonts w:ascii="Arial" w:hAnsi="Arial" w:cs="Arial"/>
          <w:b/>
          <w:sz w:val="24"/>
          <w:lang w:eastAsia="ja-JP"/>
        </w:rPr>
        <w:tab/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25447875"/>
      <w:bookmarkStart w:id="43" w:name="_Toc127786246"/>
      <w:bookmarkEnd w:id="37"/>
      <w:bookmarkEnd w:id="38"/>
      <w:bookmarkEnd w:id="39"/>
      <w:r>
        <w:rPr>
          <w:b/>
        </w:rPr>
        <w:t>Corrections required</w:t>
      </w:r>
      <w:bookmarkEnd w:id="40"/>
      <w:bookmarkEnd w:id="41"/>
      <w:bookmarkEnd w:id="42"/>
      <w:bookmarkEnd w:id="43"/>
    </w:p>
    <w:p w14:paraId="56B5B225" w14:textId="7F517A76" w:rsidR="00647F8D" w:rsidRDefault="00B933FF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4" w:name="_Toc125447876"/>
      <w:bookmarkStart w:id="45" w:name="_Toc127786247"/>
      <w:r w:rsidRPr="00B933FF">
        <w:rPr>
          <w:b/>
        </w:rPr>
        <w:t>cdr_NR5GC_UENetworkCap_N1Disabled</w:t>
      </w:r>
      <w:bookmarkEnd w:id="44"/>
      <w:bookmarkEnd w:id="4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6DBAF083" w:rsidR="00647F8D" w:rsidRPr="00E40CB8" w:rsidRDefault="00B933FF" w:rsidP="00607FC7">
            <w:pPr>
              <w:pStyle w:val="CRCoverPage"/>
              <w:spacing w:after="0"/>
              <w:rPr>
                <w:noProof/>
              </w:rPr>
            </w:pPr>
            <w:r w:rsidRPr="00B933FF">
              <w:rPr>
                <w:noProof/>
              </w:rPr>
              <w:t>cdr_NR5GC_UENetworkCap_N1Disabled</w:t>
            </w:r>
          </w:p>
        </w:tc>
      </w:tr>
      <w:tr w:rsidR="00647F8D" w:rsidRPr="00647F8D" w14:paraId="12A67A8C" w14:textId="77777777" w:rsidTr="005B1846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76CF" w14:textId="77777777" w:rsidR="00B933FF" w:rsidRDefault="00B933FF" w:rsidP="00B93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at Step 9 in the TAU REQ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IE UE Network Capability it is checked that IEs ePCO and Ni Mode supported can have any allowed value.</w:t>
            </w:r>
          </w:p>
          <w:p w14:paraId="36F7B133" w14:textId="77777777" w:rsidR="00B933FF" w:rsidRDefault="00B933FF" w:rsidP="00B933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55CEBD" w14:textId="77777777" w:rsidR="00B933FF" w:rsidRDefault="00B933FF" w:rsidP="00B93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TTCN, the template </w:t>
            </w:r>
            <w:r w:rsidRPr="0037092D">
              <w:rPr>
                <w:noProof/>
              </w:rPr>
              <w:t>cdr_NR5GC_UENetworkCap_N1Disabled</w:t>
            </w:r>
            <w:r>
              <w:rPr>
                <w:noProof/>
              </w:rPr>
              <w:t xml:space="preserve"> is used to check this.</w:t>
            </w:r>
          </w:p>
          <w:p w14:paraId="02ABC4B8" w14:textId="11E90101" w:rsidR="00684BE0" w:rsidRPr="00310CD9" w:rsidRDefault="00B933FF" w:rsidP="00B933FF">
            <w:pPr>
              <w:pStyle w:val="CRCoverPage"/>
              <w:spacing w:after="0"/>
              <w:rPr>
                <w:lang w:val="en-US"/>
              </w:rPr>
            </w:pPr>
            <w:r>
              <w:rPr>
                <w:noProof/>
              </w:rPr>
              <w:t>However, this template checks the ePCO to be ‘1’B. Not only this is not inline with Prose, but this causes a conformant UE to fail the testcase and needs to be corrected.</w:t>
            </w:r>
          </w:p>
        </w:tc>
      </w:tr>
      <w:tr w:rsidR="00310CD9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3529DDD0" w:rsidR="00310CD9" w:rsidRPr="009E52D1" w:rsidRDefault="00B933FF" w:rsidP="00310CD9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Updated the template </w:t>
            </w:r>
            <w:r w:rsidRPr="0037092D">
              <w:rPr>
                <w:noProof/>
              </w:rPr>
              <w:t>cdr_NR5GC_UENetworkCap_N1Disabled</w:t>
            </w:r>
            <w:r>
              <w:rPr>
                <w:noProof/>
              </w:rPr>
              <w:t xml:space="preserve"> to not check for ePCO.</w:t>
            </w:r>
          </w:p>
        </w:tc>
      </w:tr>
      <w:tr w:rsidR="00310CD9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5E0225F1" w:rsidR="00310CD9" w:rsidRDefault="00B933FF" w:rsidP="00310CD9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</w:rPr>
              <w:t>Eutra38_NR5GCProcedures.ttcn</w:t>
            </w:r>
          </w:p>
        </w:tc>
      </w:tr>
      <w:tr w:rsidR="00310CD9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310CD9" w:rsidRDefault="00310CD9" w:rsidP="00310CD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58FA9272" w:rsidR="00310CD9" w:rsidRDefault="00202088" w:rsidP="00310CD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404F24" w14:textId="77777777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>template (present) UE_NetworkCap cdr_NR5GC_UENetworkCap_N1Disabled (template (omit) IEI8_Type p_IEI)</w:t>
            </w:r>
          </w:p>
          <w:p w14:paraId="5528BBBE" w14:textId="77777777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         modifies cr_UENetworkCap_Any :=</w:t>
            </w:r>
          </w:p>
          <w:p w14:paraId="16B7538D" w14:textId="77777777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{</w:t>
            </w:r>
          </w:p>
          <w:p w14:paraId="120D0571" w14:textId="111B0671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  cIoT_proSeCap := ('1'B &amp; ? length (7)),</w:t>
            </w:r>
          </w:p>
          <w:p w14:paraId="189682E4" w14:textId="77777777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  cIoT_V2X := (? length (2) &amp; '0'B &amp; ? length (5))</w:t>
            </w:r>
          </w:p>
          <w:p w14:paraId="09D33709" w14:textId="61281934" w:rsidR="00647F8D" w:rsidRPr="007111EE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};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51B72566" w14:textId="78DB966F" w:rsidR="001D786B" w:rsidRDefault="001D786B" w:rsidP="001D786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D786B" w14:paraId="7D7E5E82" w14:textId="77777777" w:rsidTr="00442A3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A235F5" w14:textId="77777777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>template (present) UE_NetworkCap cdr_NR5GC_UENetworkCap_N1Disabled (template (omit) IEI8_Type p_IEI)</w:t>
            </w:r>
          </w:p>
          <w:p w14:paraId="07FCC230" w14:textId="77777777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         modifies cr_UENetworkCap_Any :=</w:t>
            </w:r>
          </w:p>
          <w:p w14:paraId="06B2582C" w14:textId="77777777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{</w:t>
            </w:r>
          </w:p>
          <w:p w14:paraId="02ED5453" w14:textId="28991089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lastRenderedPageBreak/>
              <w:t xml:space="preserve">    </w:t>
            </w:r>
            <w:r w:rsidRPr="00B933FF">
              <w:rPr>
                <w:rFonts w:ascii="Arial" w:hAnsi="Arial"/>
                <w:highlight w:val="yellow"/>
                <w:lang w:eastAsia="en-GB"/>
              </w:rPr>
              <w:t>//WA#11_1_7 COMMENTED OUT cIoT_proSeCap := ('1'B &amp; ? length (7)),</w:t>
            </w:r>
          </w:p>
          <w:p w14:paraId="65C89A70" w14:textId="77777777" w:rsidR="00B933FF" w:rsidRPr="00B933FF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  cIoT_V2X := (? length (2) &amp; '0'B &amp; ? length (5))</w:t>
            </w:r>
          </w:p>
          <w:p w14:paraId="1AC4730C" w14:textId="5BD9B3EC" w:rsidR="001D786B" w:rsidRPr="007111EE" w:rsidRDefault="00B933FF" w:rsidP="00B933FF">
            <w:pPr>
              <w:spacing w:after="0"/>
              <w:rPr>
                <w:rFonts w:ascii="Arial" w:hAnsi="Arial"/>
                <w:lang w:eastAsia="en-GB"/>
              </w:rPr>
            </w:pPr>
            <w:r w:rsidRPr="00B933FF">
              <w:rPr>
                <w:rFonts w:ascii="Arial" w:hAnsi="Arial"/>
                <w:lang w:eastAsia="en-GB"/>
              </w:rPr>
              <w:t xml:space="preserve">  };</w:t>
            </w:r>
          </w:p>
        </w:tc>
      </w:tr>
      <w:tr w:rsidR="001D786B" w14:paraId="3EDADE7F" w14:textId="77777777" w:rsidTr="00442A34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A88B" w14:textId="77777777" w:rsidR="001D786B" w:rsidRDefault="001D786B" w:rsidP="00442A34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6D968DAB" w14:textId="77777777" w:rsidR="001D786B" w:rsidRDefault="001D786B" w:rsidP="001D786B">
      <w:pPr>
        <w:spacing w:after="0"/>
        <w:rPr>
          <w:rFonts w:ascii="Arial" w:hAnsi="Arial"/>
          <w:b/>
          <w:lang w:eastAsia="en-GB"/>
        </w:rPr>
      </w:pPr>
    </w:p>
    <w:sectPr w:rsidR="001D786B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6DB44" w14:textId="77777777" w:rsidR="00161C81" w:rsidRDefault="00161C81">
      <w:r>
        <w:separator/>
      </w:r>
    </w:p>
  </w:endnote>
  <w:endnote w:type="continuationSeparator" w:id="0">
    <w:p w14:paraId="3AD36CE3" w14:textId="77777777" w:rsidR="00161C81" w:rsidRDefault="00161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5D699" w14:textId="77777777" w:rsidR="00161C81" w:rsidRDefault="00161C81">
      <w:r>
        <w:separator/>
      </w:r>
    </w:p>
  </w:footnote>
  <w:footnote w:type="continuationSeparator" w:id="0">
    <w:p w14:paraId="782F4DB5" w14:textId="77777777" w:rsidR="00161C81" w:rsidRDefault="00161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24668EE5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552C2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84BB30" wp14:editId="380DEB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8667197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A531CED" w14:textId="2E08E0E4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84BB3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8667197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A531CED" w14:textId="2E08E0E4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9417" w14:textId="0291645D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C3F1A5" wp14:editId="5E1A00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E726D9F" w14:textId="7449A342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C3F1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E726D9F" w14:textId="7449A342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0981" w14:textId="125171EE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98C755A" wp14:editId="7C7ED8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76512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AD6B4EF" w14:textId="6DC132CF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C75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76512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AD6B4EF" w14:textId="6DC132CF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45E71A73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EE9A5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0375D5FC" w:rsidR="002057B1" w:rsidRDefault="002057B1">
    <w:pPr>
      <w:pStyle w:val="Header"/>
      <w:tabs>
        <w:tab w:val="right" w:pos="9639"/>
      </w:tabs>
    </w:pPr>
    <w:r>
      <w:tab/>
    </w:r>
    <w:r w:rsidR="00552C2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9ECB0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6AF3261C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9E43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97797"/>
    <w:multiLevelType w:val="hybridMultilevel"/>
    <w:tmpl w:val="4E4C30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03129F1"/>
    <w:multiLevelType w:val="hybridMultilevel"/>
    <w:tmpl w:val="C1FED6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B4A88"/>
    <w:multiLevelType w:val="hybridMultilevel"/>
    <w:tmpl w:val="8796F4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9176279"/>
    <w:multiLevelType w:val="multilevel"/>
    <w:tmpl w:val="1F569E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C124DDE"/>
    <w:multiLevelType w:val="multilevel"/>
    <w:tmpl w:val="FB020E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C7F1A6D"/>
    <w:multiLevelType w:val="hybridMultilevel"/>
    <w:tmpl w:val="444EC9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D4B39"/>
    <w:multiLevelType w:val="multilevel"/>
    <w:tmpl w:val="280E1FA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7943CA7"/>
    <w:multiLevelType w:val="hybridMultilevel"/>
    <w:tmpl w:val="444EC9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5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66C26752"/>
    <w:multiLevelType w:val="hybridMultilevel"/>
    <w:tmpl w:val="42AAEB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43512C"/>
    <w:multiLevelType w:val="multilevel"/>
    <w:tmpl w:val="810AFB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8A93CCB"/>
    <w:multiLevelType w:val="hybridMultilevel"/>
    <w:tmpl w:val="75CEFDA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9912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585817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47821366">
    <w:abstractNumId w:val="2"/>
  </w:num>
  <w:num w:numId="4" w16cid:durableId="981731538">
    <w:abstractNumId w:val="15"/>
  </w:num>
  <w:num w:numId="5" w16cid:durableId="590164112">
    <w:abstractNumId w:val="1"/>
  </w:num>
  <w:num w:numId="6" w16cid:durableId="725881947">
    <w:abstractNumId w:val="14"/>
  </w:num>
  <w:num w:numId="7" w16cid:durableId="1048384803">
    <w:abstractNumId w:val="19"/>
  </w:num>
  <w:num w:numId="8" w16cid:durableId="1680740721">
    <w:abstractNumId w:val="4"/>
  </w:num>
  <w:num w:numId="9" w16cid:durableId="1934169872">
    <w:abstractNumId w:val="12"/>
  </w:num>
  <w:num w:numId="10" w16cid:durableId="1432047309">
    <w:abstractNumId w:val="7"/>
  </w:num>
  <w:num w:numId="11" w16cid:durableId="823475227">
    <w:abstractNumId w:val="3"/>
  </w:num>
  <w:num w:numId="12" w16cid:durableId="1711955493">
    <w:abstractNumId w:val="18"/>
  </w:num>
  <w:num w:numId="13" w16cid:durableId="1430082873">
    <w:abstractNumId w:val="8"/>
  </w:num>
  <w:num w:numId="14" w16cid:durableId="982463394">
    <w:abstractNumId w:val="10"/>
  </w:num>
  <w:num w:numId="15" w16cid:durableId="865867576">
    <w:abstractNumId w:val="17"/>
  </w:num>
  <w:num w:numId="16" w16cid:durableId="221599323">
    <w:abstractNumId w:val="16"/>
  </w:num>
  <w:num w:numId="17" w16cid:durableId="46028179">
    <w:abstractNumId w:val="0"/>
  </w:num>
  <w:num w:numId="18" w16cid:durableId="1913275779">
    <w:abstractNumId w:val="5"/>
  </w:num>
  <w:num w:numId="19" w16cid:durableId="1353457594">
    <w:abstractNumId w:val="9"/>
  </w:num>
  <w:num w:numId="20" w16cid:durableId="14256904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1F0A"/>
    <w:rsid w:val="00022E4A"/>
    <w:rsid w:val="00023A2C"/>
    <w:rsid w:val="00025A9C"/>
    <w:rsid w:val="00032AFA"/>
    <w:rsid w:val="000332AC"/>
    <w:rsid w:val="000365EE"/>
    <w:rsid w:val="000513D5"/>
    <w:rsid w:val="00052B7E"/>
    <w:rsid w:val="00053283"/>
    <w:rsid w:val="0005385C"/>
    <w:rsid w:val="000548E1"/>
    <w:rsid w:val="0005799C"/>
    <w:rsid w:val="00062C5F"/>
    <w:rsid w:val="00064D6F"/>
    <w:rsid w:val="0008170F"/>
    <w:rsid w:val="000870C6"/>
    <w:rsid w:val="00087FC4"/>
    <w:rsid w:val="00094232"/>
    <w:rsid w:val="00094CD2"/>
    <w:rsid w:val="000960A6"/>
    <w:rsid w:val="0009636A"/>
    <w:rsid w:val="000A3F5F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78C"/>
    <w:rsid w:val="000E1662"/>
    <w:rsid w:val="000E320B"/>
    <w:rsid w:val="000E5278"/>
    <w:rsid w:val="00101556"/>
    <w:rsid w:val="00101917"/>
    <w:rsid w:val="00103A7D"/>
    <w:rsid w:val="001070A6"/>
    <w:rsid w:val="00113F96"/>
    <w:rsid w:val="0011688C"/>
    <w:rsid w:val="0011735A"/>
    <w:rsid w:val="00123D9C"/>
    <w:rsid w:val="00126787"/>
    <w:rsid w:val="00126B57"/>
    <w:rsid w:val="00130544"/>
    <w:rsid w:val="001400B0"/>
    <w:rsid w:val="00145D43"/>
    <w:rsid w:val="00147063"/>
    <w:rsid w:val="001516B4"/>
    <w:rsid w:val="0015409A"/>
    <w:rsid w:val="00155A28"/>
    <w:rsid w:val="00161C81"/>
    <w:rsid w:val="0016364A"/>
    <w:rsid w:val="00165F27"/>
    <w:rsid w:val="00166893"/>
    <w:rsid w:val="001676BC"/>
    <w:rsid w:val="00167BBB"/>
    <w:rsid w:val="001746B2"/>
    <w:rsid w:val="00174FA0"/>
    <w:rsid w:val="001759BB"/>
    <w:rsid w:val="001909D2"/>
    <w:rsid w:val="00192C46"/>
    <w:rsid w:val="00192CC7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DEE"/>
    <w:rsid w:val="001C75E8"/>
    <w:rsid w:val="001D2640"/>
    <w:rsid w:val="001D686C"/>
    <w:rsid w:val="001D786B"/>
    <w:rsid w:val="001E41F3"/>
    <w:rsid w:val="001E5DA1"/>
    <w:rsid w:val="001F13A2"/>
    <w:rsid w:val="001F20C8"/>
    <w:rsid w:val="00200286"/>
    <w:rsid w:val="002017E2"/>
    <w:rsid w:val="00202088"/>
    <w:rsid w:val="0020278A"/>
    <w:rsid w:val="002037D2"/>
    <w:rsid w:val="002057B1"/>
    <w:rsid w:val="002067A7"/>
    <w:rsid w:val="00212B63"/>
    <w:rsid w:val="00212CF9"/>
    <w:rsid w:val="00212DC0"/>
    <w:rsid w:val="002130E5"/>
    <w:rsid w:val="0022085D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5ED8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9660A"/>
    <w:rsid w:val="002A0667"/>
    <w:rsid w:val="002B0546"/>
    <w:rsid w:val="002B22A7"/>
    <w:rsid w:val="002B2D6F"/>
    <w:rsid w:val="002B5741"/>
    <w:rsid w:val="002B6EC7"/>
    <w:rsid w:val="002C2EC3"/>
    <w:rsid w:val="002C4220"/>
    <w:rsid w:val="002C48F6"/>
    <w:rsid w:val="002C50EA"/>
    <w:rsid w:val="002C73AF"/>
    <w:rsid w:val="002D0FB6"/>
    <w:rsid w:val="002D2D9F"/>
    <w:rsid w:val="002D4A50"/>
    <w:rsid w:val="002D7C7D"/>
    <w:rsid w:val="002E65B2"/>
    <w:rsid w:val="002E6FCB"/>
    <w:rsid w:val="002F10C7"/>
    <w:rsid w:val="002F54BD"/>
    <w:rsid w:val="00300143"/>
    <w:rsid w:val="00302855"/>
    <w:rsid w:val="00302C70"/>
    <w:rsid w:val="00305409"/>
    <w:rsid w:val="00305616"/>
    <w:rsid w:val="003061B9"/>
    <w:rsid w:val="00310CD9"/>
    <w:rsid w:val="00313683"/>
    <w:rsid w:val="00315BDB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6CEF"/>
    <w:rsid w:val="003476D1"/>
    <w:rsid w:val="00351792"/>
    <w:rsid w:val="00351CC1"/>
    <w:rsid w:val="00353459"/>
    <w:rsid w:val="0036017A"/>
    <w:rsid w:val="003609EF"/>
    <w:rsid w:val="00361E40"/>
    <w:rsid w:val="0036231A"/>
    <w:rsid w:val="00363A60"/>
    <w:rsid w:val="0037092D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1B6F"/>
    <w:rsid w:val="003E3219"/>
    <w:rsid w:val="003E3EC2"/>
    <w:rsid w:val="003E65C3"/>
    <w:rsid w:val="003F277F"/>
    <w:rsid w:val="003F50EF"/>
    <w:rsid w:val="003F5CE9"/>
    <w:rsid w:val="00400226"/>
    <w:rsid w:val="00400B2B"/>
    <w:rsid w:val="004024E3"/>
    <w:rsid w:val="0040270C"/>
    <w:rsid w:val="00410371"/>
    <w:rsid w:val="004108D3"/>
    <w:rsid w:val="00415B96"/>
    <w:rsid w:val="0041715F"/>
    <w:rsid w:val="004224C2"/>
    <w:rsid w:val="004240D4"/>
    <w:rsid w:val="004242F1"/>
    <w:rsid w:val="004300FB"/>
    <w:rsid w:val="00430F02"/>
    <w:rsid w:val="00443565"/>
    <w:rsid w:val="00447EFD"/>
    <w:rsid w:val="00450B75"/>
    <w:rsid w:val="00450EFA"/>
    <w:rsid w:val="00452AA6"/>
    <w:rsid w:val="0046086D"/>
    <w:rsid w:val="0046273F"/>
    <w:rsid w:val="00465034"/>
    <w:rsid w:val="0046581F"/>
    <w:rsid w:val="004718F0"/>
    <w:rsid w:val="004719E7"/>
    <w:rsid w:val="0047420D"/>
    <w:rsid w:val="00474242"/>
    <w:rsid w:val="00477148"/>
    <w:rsid w:val="0048440C"/>
    <w:rsid w:val="004859BC"/>
    <w:rsid w:val="00485C1D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3D04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19AC"/>
    <w:rsid w:val="00530ECA"/>
    <w:rsid w:val="005314B2"/>
    <w:rsid w:val="005334E2"/>
    <w:rsid w:val="00534173"/>
    <w:rsid w:val="0053451B"/>
    <w:rsid w:val="005351E9"/>
    <w:rsid w:val="00542785"/>
    <w:rsid w:val="0054392E"/>
    <w:rsid w:val="00543D31"/>
    <w:rsid w:val="00544544"/>
    <w:rsid w:val="00547111"/>
    <w:rsid w:val="00547A6B"/>
    <w:rsid w:val="00551CE7"/>
    <w:rsid w:val="0055200E"/>
    <w:rsid w:val="00552AC7"/>
    <w:rsid w:val="00552C20"/>
    <w:rsid w:val="00553C1E"/>
    <w:rsid w:val="005566F9"/>
    <w:rsid w:val="005568A9"/>
    <w:rsid w:val="00565D42"/>
    <w:rsid w:val="00566723"/>
    <w:rsid w:val="00566E0B"/>
    <w:rsid w:val="0057253B"/>
    <w:rsid w:val="00573E9D"/>
    <w:rsid w:val="005749BD"/>
    <w:rsid w:val="00575A8F"/>
    <w:rsid w:val="00587D1B"/>
    <w:rsid w:val="00590337"/>
    <w:rsid w:val="00592D74"/>
    <w:rsid w:val="00592ECD"/>
    <w:rsid w:val="005932FA"/>
    <w:rsid w:val="00595FC1"/>
    <w:rsid w:val="00596286"/>
    <w:rsid w:val="0059681D"/>
    <w:rsid w:val="005A701D"/>
    <w:rsid w:val="005A7365"/>
    <w:rsid w:val="005A7798"/>
    <w:rsid w:val="005B1846"/>
    <w:rsid w:val="005B4464"/>
    <w:rsid w:val="005B4AC9"/>
    <w:rsid w:val="005B4B85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0C96"/>
    <w:rsid w:val="005F40FC"/>
    <w:rsid w:val="005F4EBC"/>
    <w:rsid w:val="00602C4A"/>
    <w:rsid w:val="00604735"/>
    <w:rsid w:val="00607310"/>
    <w:rsid w:val="0060799D"/>
    <w:rsid w:val="00607EC7"/>
    <w:rsid w:val="00607FC7"/>
    <w:rsid w:val="00616EE9"/>
    <w:rsid w:val="00621188"/>
    <w:rsid w:val="0062210C"/>
    <w:rsid w:val="00624017"/>
    <w:rsid w:val="0062480B"/>
    <w:rsid w:val="00624DA5"/>
    <w:rsid w:val="00624DA9"/>
    <w:rsid w:val="006257ED"/>
    <w:rsid w:val="00632151"/>
    <w:rsid w:val="006325C0"/>
    <w:rsid w:val="00634222"/>
    <w:rsid w:val="0063428C"/>
    <w:rsid w:val="00647F8D"/>
    <w:rsid w:val="006558E7"/>
    <w:rsid w:val="006665FD"/>
    <w:rsid w:val="00672AEA"/>
    <w:rsid w:val="0067311F"/>
    <w:rsid w:val="00673479"/>
    <w:rsid w:val="00676CD0"/>
    <w:rsid w:val="00682659"/>
    <w:rsid w:val="00684BE0"/>
    <w:rsid w:val="00684C96"/>
    <w:rsid w:val="00690976"/>
    <w:rsid w:val="0069313B"/>
    <w:rsid w:val="00695808"/>
    <w:rsid w:val="006961DF"/>
    <w:rsid w:val="00696508"/>
    <w:rsid w:val="006A0CCA"/>
    <w:rsid w:val="006A4D6D"/>
    <w:rsid w:val="006A53E7"/>
    <w:rsid w:val="006A6E7C"/>
    <w:rsid w:val="006B46FB"/>
    <w:rsid w:val="006C1039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4E23"/>
    <w:rsid w:val="006E5000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3B12"/>
    <w:rsid w:val="00713E2F"/>
    <w:rsid w:val="007169C4"/>
    <w:rsid w:val="00716A9B"/>
    <w:rsid w:val="007174C0"/>
    <w:rsid w:val="007176D3"/>
    <w:rsid w:val="0072018A"/>
    <w:rsid w:val="007219B0"/>
    <w:rsid w:val="00722BD3"/>
    <w:rsid w:val="00722CF4"/>
    <w:rsid w:val="00723555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2E8A"/>
    <w:rsid w:val="00754FAD"/>
    <w:rsid w:val="00756DC7"/>
    <w:rsid w:val="00757A31"/>
    <w:rsid w:val="007612D7"/>
    <w:rsid w:val="0077032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6A07"/>
    <w:rsid w:val="007E0C19"/>
    <w:rsid w:val="007E0F29"/>
    <w:rsid w:val="007E1BFB"/>
    <w:rsid w:val="007E4120"/>
    <w:rsid w:val="007F33F1"/>
    <w:rsid w:val="007F4D18"/>
    <w:rsid w:val="007F5A0F"/>
    <w:rsid w:val="007F7259"/>
    <w:rsid w:val="0080122E"/>
    <w:rsid w:val="00803D36"/>
    <w:rsid w:val="00803F0A"/>
    <w:rsid w:val="008040A8"/>
    <w:rsid w:val="00810213"/>
    <w:rsid w:val="00811C42"/>
    <w:rsid w:val="00811CDE"/>
    <w:rsid w:val="0081253B"/>
    <w:rsid w:val="0081458D"/>
    <w:rsid w:val="00814E39"/>
    <w:rsid w:val="00814E81"/>
    <w:rsid w:val="008161A2"/>
    <w:rsid w:val="008225DA"/>
    <w:rsid w:val="008256FD"/>
    <w:rsid w:val="008279FA"/>
    <w:rsid w:val="00831090"/>
    <w:rsid w:val="00831BBA"/>
    <w:rsid w:val="0083564B"/>
    <w:rsid w:val="00840249"/>
    <w:rsid w:val="00840ECC"/>
    <w:rsid w:val="0084401E"/>
    <w:rsid w:val="0085238E"/>
    <w:rsid w:val="00852961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C783B"/>
    <w:rsid w:val="008D0EEE"/>
    <w:rsid w:val="008D61D6"/>
    <w:rsid w:val="008E0124"/>
    <w:rsid w:val="008E33C7"/>
    <w:rsid w:val="008E4B11"/>
    <w:rsid w:val="008E4F81"/>
    <w:rsid w:val="008F686C"/>
    <w:rsid w:val="00902980"/>
    <w:rsid w:val="00907252"/>
    <w:rsid w:val="00907D24"/>
    <w:rsid w:val="009131B6"/>
    <w:rsid w:val="009148DE"/>
    <w:rsid w:val="00920F40"/>
    <w:rsid w:val="009328EA"/>
    <w:rsid w:val="009337D6"/>
    <w:rsid w:val="0093685E"/>
    <w:rsid w:val="009373D0"/>
    <w:rsid w:val="009440F0"/>
    <w:rsid w:val="009448B0"/>
    <w:rsid w:val="00944F0A"/>
    <w:rsid w:val="00945597"/>
    <w:rsid w:val="00950F52"/>
    <w:rsid w:val="0095483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47A7"/>
    <w:rsid w:val="00995BD7"/>
    <w:rsid w:val="009A2B22"/>
    <w:rsid w:val="009A5753"/>
    <w:rsid w:val="009A579D"/>
    <w:rsid w:val="009A5CE1"/>
    <w:rsid w:val="009B3C4A"/>
    <w:rsid w:val="009B642B"/>
    <w:rsid w:val="009C1022"/>
    <w:rsid w:val="009C18A2"/>
    <w:rsid w:val="009C1E24"/>
    <w:rsid w:val="009C4967"/>
    <w:rsid w:val="009C751C"/>
    <w:rsid w:val="009D3022"/>
    <w:rsid w:val="009D4E14"/>
    <w:rsid w:val="009E020E"/>
    <w:rsid w:val="009E021B"/>
    <w:rsid w:val="009E3297"/>
    <w:rsid w:val="009E52D1"/>
    <w:rsid w:val="009F2F1C"/>
    <w:rsid w:val="009F4C0C"/>
    <w:rsid w:val="009F5DC0"/>
    <w:rsid w:val="009F734F"/>
    <w:rsid w:val="009F7B67"/>
    <w:rsid w:val="009F7ED6"/>
    <w:rsid w:val="00A028A6"/>
    <w:rsid w:val="00A031C9"/>
    <w:rsid w:val="00A03EB9"/>
    <w:rsid w:val="00A06C9D"/>
    <w:rsid w:val="00A0718C"/>
    <w:rsid w:val="00A07881"/>
    <w:rsid w:val="00A10B7F"/>
    <w:rsid w:val="00A21CCD"/>
    <w:rsid w:val="00A246B6"/>
    <w:rsid w:val="00A300B3"/>
    <w:rsid w:val="00A3660D"/>
    <w:rsid w:val="00A40144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3689"/>
    <w:rsid w:val="00A55983"/>
    <w:rsid w:val="00A56770"/>
    <w:rsid w:val="00A5713B"/>
    <w:rsid w:val="00A57529"/>
    <w:rsid w:val="00A577AF"/>
    <w:rsid w:val="00A629E1"/>
    <w:rsid w:val="00A63864"/>
    <w:rsid w:val="00A638E0"/>
    <w:rsid w:val="00A6602E"/>
    <w:rsid w:val="00A7011C"/>
    <w:rsid w:val="00A71CF5"/>
    <w:rsid w:val="00A72762"/>
    <w:rsid w:val="00A74392"/>
    <w:rsid w:val="00A7671C"/>
    <w:rsid w:val="00A77635"/>
    <w:rsid w:val="00A7769C"/>
    <w:rsid w:val="00A80280"/>
    <w:rsid w:val="00A815F0"/>
    <w:rsid w:val="00A82084"/>
    <w:rsid w:val="00A840BB"/>
    <w:rsid w:val="00A854B7"/>
    <w:rsid w:val="00A86771"/>
    <w:rsid w:val="00A86E69"/>
    <w:rsid w:val="00A86F6F"/>
    <w:rsid w:val="00A90CB4"/>
    <w:rsid w:val="00A923CF"/>
    <w:rsid w:val="00A93EFD"/>
    <w:rsid w:val="00A944B9"/>
    <w:rsid w:val="00A94AD7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42A9"/>
    <w:rsid w:val="00AC5405"/>
    <w:rsid w:val="00AC5820"/>
    <w:rsid w:val="00AC5FF7"/>
    <w:rsid w:val="00AC6108"/>
    <w:rsid w:val="00AC7F1E"/>
    <w:rsid w:val="00AD1CD8"/>
    <w:rsid w:val="00AD693D"/>
    <w:rsid w:val="00AD7EB2"/>
    <w:rsid w:val="00AE12FB"/>
    <w:rsid w:val="00AE149F"/>
    <w:rsid w:val="00AE432C"/>
    <w:rsid w:val="00AE55A1"/>
    <w:rsid w:val="00AE7C31"/>
    <w:rsid w:val="00AF3431"/>
    <w:rsid w:val="00AF72A9"/>
    <w:rsid w:val="00B02863"/>
    <w:rsid w:val="00B036DB"/>
    <w:rsid w:val="00B0518D"/>
    <w:rsid w:val="00B0683C"/>
    <w:rsid w:val="00B0725F"/>
    <w:rsid w:val="00B10BB9"/>
    <w:rsid w:val="00B12A77"/>
    <w:rsid w:val="00B1570E"/>
    <w:rsid w:val="00B160DF"/>
    <w:rsid w:val="00B245EC"/>
    <w:rsid w:val="00B24CC0"/>
    <w:rsid w:val="00B258BB"/>
    <w:rsid w:val="00B26060"/>
    <w:rsid w:val="00B26829"/>
    <w:rsid w:val="00B273CA"/>
    <w:rsid w:val="00B35603"/>
    <w:rsid w:val="00B35C4A"/>
    <w:rsid w:val="00B35F20"/>
    <w:rsid w:val="00B36C91"/>
    <w:rsid w:val="00B378E7"/>
    <w:rsid w:val="00B427F5"/>
    <w:rsid w:val="00B43EE8"/>
    <w:rsid w:val="00B4563F"/>
    <w:rsid w:val="00B472F6"/>
    <w:rsid w:val="00B54073"/>
    <w:rsid w:val="00B55541"/>
    <w:rsid w:val="00B6249E"/>
    <w:rsid w:val="00B634BE"/>
    <w:rsid w:val="00B670AE"/>
    <w:rsid w:val="00B67B97"/>
    <w:rsid w:val="00B70EA0"/>
    <w:rsid w:val="00B71FDE"/>
    <w:rsid w:val="00B74501"/>
    <w:rsid w:val="00B82563"/>
    <w:rsid w:val="00B82DEA"/>
    <w:rsid w:val="00B8590A"/>
    <w:rsid w:val="00B865E5"/>
    <w:rsid w:val="00B933FF"/>
    <w:rsid w:val="00B93CA7"/>
    <w:rsid w:val="00B968C8"/>
    <w:rsid w:val="00B9773B"/>
    <w:rsid w:val="00BA0E15"/>
    <w:rsid w:val="00BA1474"/>
    <w:rsid w:val="00BA3A6A"/>
    <w:rsid w:val="00BA3EC5"/>
    <w:rsid w:val="00BA51D9"/>
    <w:rsid w:val="00BB138B"/>
    <w:rsid w:val="00BB1FB1"/>
    <w:rsid w:val="00BB5DFC"/>
    <w:rsid w:val="00BC1975"/>
    <w:rsid w:val="00BC37AF"/>
    <w:rsid w:val="00BC470D"/>
    <w:rsid w:val="00BC763F"/>
    <w:rsid w:val="00BD02C6"/>
    <w:rsid w:val="00BD0A4D"/>
    <w:rsid w:val="00BD15BD"/>
    <w:rsid w:val="00BD279D"/>
    <w:rsid w:val="00BD4B5B"/>
    <w:rsid w:val="00BD6BB8"/>
    <w:rsid w:val="00BE18AC"/>
    <w:rsid w:val="00BE669F"/>
    <w:rsid w:val="00BE7224"/>
    <w:rsid w:val="00BF58B7"/>
    <w:rsid w:val="00BF7CAD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20B5"/>
    <w:rsid w:val="00C74C75"/>
    <w:rsid w:val="00C75365"/>
    <w:rsid w:val="00C75BF0"/>
    <w:rsid w:val="00C76A0E"/>
    <w:rsid w:val="00C82106"/>
    <w:rsid w:val="00C86B80"/>
    <w:rsid w:val="00C909C3"/>
    <w:rsid w:val="00C928C2"/>
    <w:rsid w:val="00C93C88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B506E"/>
    <w:rsid w:val="00CC0D03"/>
    <w:rsid w:val="00CC3558"/>
    <w:rsid w:val="00CC5026"/>
    <w:rsid w:val="00CC68D0"/>
    <w:rsid w:val="00CC71D6"/>
    <w:rsid w:val="00CD0A95"/>
    <w:rsid w:val="00CD37D5"/>
    <w:rsid w:val="00CD3FFD"/>
    <w:rsid w:val="00CE08EE"/>
    <w:rsid w:val="00CE5AB0"/>
    <w:rsid w:val="00D0218C"/>
    <w:rsid w:val="00D03F9A"/>
    <w:rsid w:val="00D06D51"/>
    <w:rsid w:val="00D248EC"/>
    <w:rsid w:val="00D24991"/>
    <w:rsid w:val="00D33AAA"/>
    <w:rsid w:val="00D36BCC"/>
    <w:rsid w:val="00D4148A"/>
    <w:rsid w:val="00D427F5"/>
    <w:rsid w:val="00D43688"/>
    <w:rsid w:val="00D50255"/>
    <w:rsid w:val="00D54400"/>
    <w:rsid w:val="00D62AF5"/>
    <w:rsid w:val="00D65877"/>
    <w:rsid w:val="00D6768E"/>
    <w:rsid w:val="00D70A94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C6A34"/>
    <w:rsid w:val="00DD115E"/>
    <w:rsid w:val="00DD2A8D"/>
    <w:rsid w:val="00DD67C4"/>
    <w:rsid w:val="00DE07F2"/>
    <w:rsid w:val="00DE0B53"/>
    <w:rsid w:val="00DE19E4"/>
    <w:rsid w:val="00DE34CF"/>
    <w:rsid w:val="00DE65FC"/>
    <w:rsid w:val="00DE70E2"/>
    <w:rsid w:val="00DE73A3"/>
    <w:rsid w:val="00DF1720"/>
    <w:rsid w:val="00DF6312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277D2"/>
    <w:rsid w:val="00E31F71"/>
    <w:rsid w:val="00E34898"/>
    <w:rsid w:val="00E3495C"/>
    <w:rsid w:val="00E3760D"/>
    <w:rsid w:val="00E40CB8"/>
    <w:rsid w:val="00E40FCE"/>
    <w:rsid w:val="00E4597F"/>
    <w:rsid w:val="00E54D1F"/>
    <w:rsid w:val="00E55295"/>
    <w:rsid w:val="00E56D64"/>
    <w:rsid w:val="00E65EAB"/>
    <w:rsid w:val="00E706EF"/>
    <w:rsid w:val="00E70D41"/>
    <w:rsid w:val="00E74065"/>
    <w:rsid w:val="00E756C0"/>
    <w:rsid w:val="00E75DB2"/>
    <w:rsid w:val="00E7772E"/>
    <w:rsid w:val="00E80173"/>
    <w:rsid w:val="00E80DB5"/>
    <w:rsid w:val="00E81836"/>
    <w:rsid w:val="00E82F51"/>
    <w:rsid w:val="00E83D37"/>
    <w:rsid w:val="00E83F45"/>
    <w:rsid w:val="00E86ED7"/>
    <w:rsid w:val="00E87343"/>
    <w:rsid w:val="00E937D5"/>
    <w:rsid w:val="00E952B8"/>
    <w:rsid w:val="00EA4153"/>
    <w:rsid w:val="00EB09B7"/>
    <w:rsid w:val="00EC15DD"/>
    <w:rsid w:val="00EC24B1"/>
    <w:rsid w:val="00EC67CC"/>
    <w:rsid w:val="00ED23DA"/>
    <w:rsid w:val="00EE2E76"/>
    <w:rsid w:val="00EE6DE6"/>
    <w:rsid w:val="00EE7D7C"/>
    <w:rsid w:val="00EF3E5C"/>
    <w:rsid w:val="00EF5910"/>
    <w:rsid w:val="00EF5EDD"/>
    <w:rsid w:val="00EF6362"/>
    <w:rsid w:val="00F001C2"/>
    <w:rsid w:val="00F03F72"/>
    <w:rsid w:val="00F05CCE"/>
    <w:rsid w:val="00F05F99"/>
    <w:rsid w:val="00F06A77"/>
    <w:rsid w:val="00F12796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43A03"/>
    <w:rsid w:val="00F52CA3"/>
    <w:rsid w:val="00F535A6"/>
    <w:rsid w:val="00F60BDF"/>
    <w:rsid w:val="00F612BD"/>
    <w:rsid w:val="00F61FD5"/>
    <w:rsid w:val="00F62040"/>
    <w:rsid w:val="00F634FA"/>
    <w:rsid w:val="00F652C1"/>
    <w:rsid w:val="00F66194"/>
    <w:rsid w:val="00F674A1"/>
    <w:rsid w:val="00F7157E"/>
    <w:rsid w:val="00F750D5"/>
    <w:rsid w:val="00F75883"/>
    <w:rsid w:val="00F77FC8"/>
    <w:rsid w:val="00F81B56"/>
    <w:rsid w:val="00F84BEE"/>
    <w:rsid w:val="00F92AD0"/>
    <w:rsid w:val="00FA09B0"/>
    <w:rsid w:val="00FA64D4"/>
    <w:rsid w:val="00FB1D56"/>
    <w:rsid w:val="00FB6011"/>
    <w:rsid w:val="00FB6386"/>
    <w:rsid w:val="00FC37A0"/>
    <w:rsid w:val="00FC38C2"/>
    <w:rsid w:val="00FC3E4B"/>
    <w:rsid w:val="00FC412F"/>
    <w:rsid w:val="00FC6A89"/>
    <w:rsid w:val="00FD4924"/>
    <w:rsid w:val="00FD5EA4"/>
    <w:rsid w:val="00FD7FA6"/>
    <w:rsid w:val="00FE07E0"/>
    <w:rsid w:val="00FE261F"/>
    <w:rsid w:val="00FE405F"/>
    <w:rsid w:val="00FE4431"/>
    <w:rsid w:val="00FF27FB"/>
    <w:rsid w:val="00FF2E2F"/>
    <w:rsid w:val="00FF5404"/>
    <w:rsid w:val="00FF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5C1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52C2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52C2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52C20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AB8E1-2C2E-4D9A-B659-E5EDB5A30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699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4680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1900-01-01T08:00:00Z</cp:lastPrinted>
  <dcterms:created xsi:type="dcterms:W3CDTF">2023-03-02T16:31:00Z</dcterms:created>
  <dcterms:modified xsi:type="dcterms:W3CDTF">2023-03-16T16:47:00Z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