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AA1F" w14:textId="77777777" w:rsidR="006814E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2023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  <w:t>R5s230175</w:t>
      </w:r>
    </w:p>
    <w:p w14:paraId="68042F6A" w14:textId="77777777" w:rsidR="006814E8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9th Dec 2022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4E8" w14:paraId="10B83E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BF2A4" w14:textId="77777777" w:rsidR="006814E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14E8" w14:paraId="45F85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2E142" w14:textId="77777777" w:rsidR="006814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4E8" w14:paraId="5C835F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1A427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2AEA6B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D20B0" w14:textId="77777777" w:rsidR="006814E8" w:rsidRDefault="006814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0BCD7D" w14:textId="77777777" w:rsidR="006814E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9D70E2C" w14:textId="77777777" w:rsidR="006814E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479F0E" w14:textId="77777777" w:rsidR="006814E8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2983</w:t>
            </w:r>
          </w:p>
        </w:tc>
        <w:tc>
          <w:tcPr>
            <w:tcW w:w="709" w:type="dxa"/>
          </w:tcPr>
          <w:p w14:paraId="18AD933C" w14:textId="77777777" w:rsidR="006814E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F632A5" w14:textId="77777777" w:rsidR="006814E8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01D994" w14:textId="77777777" w:rsidR="006814E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04E35A" w14:textId="77777777" w:rsidR="006814E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92AC58" w14:textId="77777777" w:rsidR="006814E8" w:rsidRDefault="006814E8">
            <w:pPr>
              <w:pStyle w:val="CRCoverPage"/>
              <w:spacing w:after="0"/>
            </w:pPr>
          </w:p>
        </w:tc>
      </w:tr>
      <w:tr w:rsidR="006814E8" w14:paraId="257A7D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3D4DF" w14:textId="77777777" w:rsidR="006814E8" w:rsidRDefault="006814E8">
            <w:pPr>
              <w:pStyle w:val="CRCoverPage"/>
              <w:spacing w:after="0"/>
            </w:pPr>
          </w:p>
        </w:tc>
      </w:tr>
      <w:tr w:rsidR="006814E8" w14:paraId="0C5FF1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B8A27" w14:textId="77777777" w:rsidR="006814E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4E8" w14:paraId="151463EA" w14:textId="77777777">
        <w:tc>
          <w:tcPr>
            <w:tcW w:w="9641" w:type="dxa"/>
            <w:gridSpan w:val="9"/>
          </w:tcPr>
          <w:p w14:paraId="57B35017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A49CE84" w14:textId="77777777" w:rsidR="006814E8" w:rsidRDefault="006814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4E8" w14:paraId="228AEBB7" w14:textId="77777777">
        <w:tc>
          <w:tcPr>
            <w:tcW w:w="2835" w:type="dxa"/>
          </w:tcPr>
          <w:p w14:paraId="0C8474E0" w14:textId="77777777" w:rsidR="006814E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845D76" w14:textId="77777777" w:rsidR="006814E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25887" w14:textId="77777777" w:rsidR="006814E8" w:rsidRDefault="006814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AF2A8" w14:textId="77777777" w:rsidR="006814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BF90B" w14:textId="77777777" w:rsidR="006814E8" w:rsidRDefault="006814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5DCA0D" w14:textId="77777777" w:rsidR="006814E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1D3142" w14:textId="77777777" w:rsidR="006814E8" w:rsidRDefault="006814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F79755" w14:textId="77777777" w:rsidR="006814E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55001" w14:textId="77777777" w:rsidR="006814E8" w:rsidRDefault="006814E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818B8B" w14:textId="77777777" w:rsidR="006814E8" w:rsidRDefault="006814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4E8" w14:paraId="2C3C99DF" w14:textId="77777777">
        <w:tc>
          <w:tcPr>
            <w:tcW w:w="9640" w:type="dxa"/>
            <w:gridSpan w:val="11"/>
          </w:tcPr>
          <w:p w14:paraId="72D338F2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2D62BBF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7C087" w14:textId="77777777" w:rsidR="006814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1BD94" w14:textId="77777777" w:rsidR="006814E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function f_NR_GetFrequencySA_f1tof4 for band n79 for redcap</w:t>
            </w:r>
          </w:p>
        </w:tc>
      </w:tr>
      <w:tr w:rsidR="006814E8" w14:paraId="0A6ACF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D2E866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2A64D4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6B339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10A88" w14:textId="77777777" w:rsidR="006814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D9A6" w14:textId="77777777" w:rsidR="006814E8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>, TDIA</w:t>
            </w:r>
          </w:p>
        </w:tc>
      </w:tr>
      <w:tr w:rsidR="006814E8" w14:paraId="60F4C6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6BEB96" w14:textId="77777777" w:rsidR="006814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BC2D" w14:textId="77777777" w:rsidR="006814E8" w:rsidRDefault="0000000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814E8" w14:paraId="3CDA2F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7EAB6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41C31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2BAA8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623DA9" w14:textId="77777777" w:rsidR="006814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42DC5" w14:textId="77777777" w:rsidR="006814E8" w:rsidRPr="003E1CAF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proofErr w:type="spellStart"/>
            <w:r w:rsidRPr="003E1CAF">
              <w:rPr>
                <w:lang w:val="fr-FR"/>
              </w:rP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4BCD34F" w14:textId="77777777" w:rsidR="006814E8" w:rsidRPr="003E1CAF" w:rsidRDefault="006814E8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33107" w14:textId="77777777" w:rsidR="006814E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C9D47" w14:textId="77777777" w:rsidR="006814E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02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20</w:t>
              </w:r>
            </w:fldSimple>
          </w:p>
        </w:tc>
      </w:tr>
      <w:tr w:rsidR="006814E8" w14:paraId="0775DE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26B913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96E0B2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3701DA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4EE554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C0BF41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1377033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D776B2" w14:textId="77777777" w:rsidR="006814E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F17B49" w14:textId="77777777" w:rsidR="006814E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35339" w14:textId="77777777" w:rsidR="006814E8" w:rsidRDefault="006814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C71EC" w14:textId="77777777" w:rsidR="006814E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B37C3" w14:textId="77777777" w:rsidR="006814E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6814E8" w14:paraId="32F6D03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C22FFD" w14:textId="77777777" w:rsidR="006814E8" w:rsidRDefault="006814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7D7CC" w14:textId="77777777" w:rsidR="006814E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DE939C" w14:textId="77777777" w:rsidR="006814E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D1B418" w14:textId="77777777" w:rsidR="006814E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14E8" w14:paraId="20258329" w14:textId="77777777">
        <w:tc>
          <w:tcPr>
            <w:tcW w:w="1843" w:type="dxa"/>
          </w:tcPr>
          <w:p w14:paraId="419DA89D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5A6D72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42A95F15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58014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F6457" w14:textId="77777777" w:rsidR="006814E8" w:rsidRDefault="00000000">
            <w:pPr>
              <w:pStyle w:val="CRCoverPage"/>
              <w:spacing w:after="0"/>
              <w:rPr>
                <w:rFonts w:ascii="Tahoma" w:hAnsi="Tahoma" w:cs="Tahom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proofErr w:type="spellStart"/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</w:tc>
      </w:tr>
      <w:tr w:rsidR="006814E8" w14:paraId="32741C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7DAB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F0F8C" w14:textId="77777777" w:rsidR="006814E8" w:rsidRDefault="006814E8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14E8" w14:paraId="2E19C4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C3AB6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516D4" w14:textId="77777777" w:rsidR="006814E8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>Implemented the test frequencies for NR band n</w:t>
            </w:r>
            <w:r>
              <w:rPr>
                <w:rFonts w:hint="eastAsia"/>
                <w:lang w:val="en-US" w:eastAsia="zh-CN"/>
              </w:rPr>
              <w:t>79</w:t>
            </w:r>
            <w:r>
              <w:t xml:space="preserve"> using 20 MHz channel bandwidth for </w:t>
            </w:r>
            <w:proofErr w:type="spellStart"/>
            <w:r>
              <w:t>RedCap</w:t>
            </w:r>
            <w:proofErr w:type="spellEnd"/>
            <w:r>
              <w:t xml:space="preserve"> UE as per </w:t>
            </w:r>
            <w:proofErr w:type="spellStart"/>
            <w:r>
              <w:t>theTS</w:t>
            </w:r>
            <w:proofErr w:type="spellEnd"/>
            <w:r>
              <w:t xml:space="preserve"> 38.508-1 Table 4.3.1.1.1.</w:t>
            </w:r>
            <w:r>
              <w:rPr>
                <w:rFonts w:hint="eastAsia"/>
                <w:lang w:val="en-US" w:eastAsia="zh-CN"/>
              </w:rPr>
              <w:t>79-2</w:t>
            </w:r>
            <w:r>
              <w:t>.</w:t>
            </w:r>
          </w:p>
        </w:tc>
      </w:tr>
      <w:tr w:rsidR="006814E8" w14:paraId="1C6B1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3EAD2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33FC" w14:textId="77777777" w:rsidR="006814E8" w:rsidRDefault="006814E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814E8" w14:paraId="536D5B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684B0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D4142" w14:textId="77777777" w:rsidR="006814E8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6814E8" w14:paraId="239C7B1B" w14:textId="77777777">
        <w:tc>
          <w:tcPr>
            <w:tcW w:w="2694" w:type="dxa"/>
            <w:gridSpan w:val="2"/>
          </w:tcPr>
          <w:p w14:paraId="2555F4B2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90D34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31B76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B6DFC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738B6" w14:textId="77777777" w:rsidR="006814E8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All </w:t>
            </w:r>
            <w:proofErr w:type="spellStart"/>
            <w:r>
              <w:t>RedCap</w:t>
            </w:r>
            <w:proofErr w:type="spellEnd"/>
            <w:r>
              <w:t xml:space="preserve"> testcases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6814E8" w14:paraId="28939E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92A37" w14:textId="77777777" w:rsidR="006814E8" w:rsidRDefault="006814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559D2" w14:textId="77777777" w:rsidR="006814E8" w:rsidRDefault="006814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4E8" w14:paraId="525859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61CC2" w14:textId="77777777" w:rsidR="006814E8" w:rsidRDefault="00681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A0CB4" w14:textId="77777777" w:rsidR="006814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62124" w14:textId="77777777" w:rsidR="006814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42546B" w14:textId="77777777" w:rsidR="006814E8" w:rsidRDefault="006814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AD6DC2" w14:textId="77777777" w:rsidR="006814E8" w:rsidRDefault="006814E8">
            <w:pPr>
              <w:pStyle w:val="CRCoverPage"/>
              <w:spacing w:after="0"/>
              <w:ind w:left="99"/>
            </w:pPr>
          </w:p>
        </w:tc>
      </w:tr>
      <w:tr w:rsidR="006814E8" w14:paraId="187F8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37180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5F738" w14:textId="77777777" w:rsidR="006814E8" w:rsidRDefault="006814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9F044" w14:textId="77777777" w:rsidR="006814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9034124" w14:textId="77777777" w:rsidR="006814E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6ACC9" w14:textId="77777777" w:rsidR="006814E8" w:rsidRDefault="006814E8">
            <w:pPr>
              <w:pStyle w:val="CRCoverPage"/>
              <w:spacing w:after="0"/>
              <w:ind w:left="99"/>
            </w:pPr>
          </w:p>
        </w:tc>
      </w:tr>
      <w:tr w:rsidR="006814E8" w14:paraId="65062C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68A28" w14:textId="77777777" w:rsidR="006814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F0FA7" w14:textId="77777777" w:rsidR="006814E8" w:rsidRDefault="006814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83B89" w14:textId="77777777" w:rsidR="006814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109D49" w14:textId="77777777" w:rsidR="006814E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EBAEE" w14:textId="77777777" w:rsidR="006814E8" w:rsidRDefault="006814E8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6814E8" w14:paraId="4E027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93C1" w14:textId="77777777" w:rsidR="006814E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D1A4D" w14:textId="77777777" w:rsidR="006814E8" w:rsidRDefault="006814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69E84" w14:textId="77777777" w:rsidR="006814E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7BFDAD" w14:textId="77777777" w:rsidR="006814E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FC557" w14:textId="77777777" w:rsidR="006814E8" w:rsidRDefault="006814E8">
            <w:pPr>
              <w:pStyle w:val="CRCoverPage"/>
              <w:spacing w:after="0"/>
              <w:ind w:left="99"/>
            </w:pPr>
          </w:p>
        </w:tc>
      </w:tr>
      <w:tr w:rsidR="006814E8" w14:paraId="625C18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F88A" w14:textId="77777777" w:rsidR="006814E8" w:rsidRDefault="006814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9483" w14:textId="77777777" w:rsidR="006814E8" w:rsidRDefault="006814E8">
            <w:pPr>
              <w:pStyle w:val="CRCoverPage"/>
              <w:spacing w:after="0"/>
            </w:pPr>
          </w:p>
        </w:tc>
      </w:tr>
      <w:tr w:rsidR="006814E8" w14:paraId="23F9608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4B31C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7F471" w14:textId="77777777" w:rsidR="006814E8" w:rsidRDefault="006814E8">
            <w:pPr>
              <w:pStyle w:val="CRCoverPage"/>
              <w:spacing w:after="0"/>
              <w:ind w:left="100"/>
            </w:pPr>
          </w:p>
        </w:tc>
      </w:tr>
      <w:tr w:rsidR="006814E8" w14:paraId="754BC70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904D8" w14:textId="77777777" w:rsidR="006814E8" w:rsidRDefault="00681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3B983A" w14:textId="77777777" w:rsidR="006814E8" w:rsidRDefault="006814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4E8" w14:paraId="18612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F4F33" w14:textId="77777777" w:rsidR="006814E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E5AE1" w14:textId="77777777" w:rsidR="006814E8" w:rsidRDefault="006814E8">
            <w:pPr>
              <w:pStyle w:val="CRCoverPage"/>
              <w:spacing w:after="0"/>
              <w:ind w:left="100"/>
            </w:pPr>
          </w:p>
        </w:tc>
      </w:tr>
    </w:tbl>
    <w:p w14:paraId="6311BCFA" w14:textId="77777777" w:rsidR="006814E8" w:rsidRDefault="006814E8"/>
    <w:p w14:paraId="3A8B9CA9" w14:textId="77777777" w:rsidR="006814E8" w:rsidRDefault="006814E8">
      <w:pPr>
        <w:sectPr w:rsidR="006814E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905D112" w14:textId="77777777" w:rsidR="006814E8" w:rsidRDefault="006814E8"/>
    <w:p w14:paraId="0F325292" w14:textId="77777777" w:rsidR="006814E8" w:rsidRDefault="00000000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3017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89652E7" w14:textId="77777777" w:rsidR="006814E8" w:rsidRDefault="00000000">
      <w:pPr>
        <w:pStyle w:val="TOC1"/>
        <w:tabs>
          <w:tab w:val="clear" w:pos="9639"/>
          <w:tab w:val="right" w:leader="dot" w:pos="14288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_Toc30175 \h </w:instrText>
      </w:r>
      <w:r>
        <w:fldChar w:fldCharType="separate"/>
      </w:r>
      <w:r>
        <w:t>2</w:t>
      </w:r>
      <w:r>
        <w:fldChar w:fldCharType="end"/>
      </w:r>
    </w:p>
    <w:p w14:paraId="59F733AB" w14:textId="77777777" w:rsidR="006814E8" w:rsidRDefault="00000000">
      <w:pPr>
        <w:pStyle w:val="TOC1"/>
        <w:tabs>
          <w:tab w:val="clear" w:pos="9639"/>
          <w:tab w:val="right" w:leader="dot" w:pos="14288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_Toc12555 \h </w:instrText>
      </w:r>
      <w:r>
        <w:fldChar w:fldCharType="separate"/>
      </w:r>
      <w:r>
        <w:t>2</w:t>
      </w:r>
      <w:r>
        <w:fldChar w:fldCharType="end"/>
      </w:r>
    </w:p>
    <w:p w14:paraId="7B861975" w14:textId="77777777" w:rsidR="006814E8" w:rsidRDefault="00000000">
      <w:pPr>
        <w:pStyle w:val="TOC1"/>
        <w:tabs>
          <w:tab w:val="clear" w:pos="9639"/>
          <w:tab w:val="right" w:leader="dot" w:pos="14288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_Toc28253 \h </w:instrText>
      </w:r>
      <w:r>
        <w:fldChar w:fldCharType="separate"/>
      </w:r>
      <w:r>
        <w:t>2</w:t>
      </w:r>
      <w:r>
        <w:fldChar w:fldCharType="end"/>
      </w:r>
    </w:p>
    <w:p w14:paraId="628BA4BF" w14:textId="77777777" w:rsidR="006814E8" w:rsidRDefault="00000000">
      <w:pPr>
        <w:pStyle w:val="TOC2"/>
        <w:tabs>
          <w:tab w:val="clear" w:pos="9639"/>
          <w:tab w:val="right" w:leader="dot" w:pos="14288"/>
        </w:tabs>
      </w:pPr>
      <w:r>
        <w:rPr>
          <w:rFonts w:cs="Arial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cs="Arial" w:hint="eastAsia"/>
          <w:color w:val="000000"/>
          <w:lang w:eastAsia="de-DE"/>
        </w:rPr>
        <w:t>f_NR_GetFrequencySA_f1tof4</w:t>
      </w:r>
      <w:r>
        <w:tab/>
      </w:r>
      <w:r>
        <w:fldChar w:fldCharType="begin"/>
      </w:r>
      <w:r>
        <w:instrText xml:space="preserve"> PAGEREF _Toc10838 \h </w:instrText>
      </w:r>
      <w:r>
        <w:fldChar w:fldCharType="separate"/>
      </w:r>
      <w:r>
        <w:t>2</w:t>
      </w:r>
      <w:r>
        <w:fldChar w:fldCharType="end"/>
      </w:r>
    </w:p>
    <w:p w14:paraId="223C2E59" w14:textId="77777777" w:rsidR="006814E8" w:rsidRDefault="0000000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12555"/>
      <w:r>
        <w:rPr>
          <w:b/>
          <w:lang w:eastAsia="ja-JP"/>
        </w:rPr>
        <w:t xml:space="preserve"> </w:t>
      </w:r>
      <w:bookmarkStart w:id="2" w:name="_Toc109296030"/>
      <w:bookmarkStart w:id="3" w:name="_Toc106347389"/>
      <w:bookmarkStart w:id="4" w:name="_Toc107401310"/>
      <w:bookmarkStart w:id="5" w:name="_Toc106353536"/>
      <w:bookmarkStart w:id="6" w:name="_Toc106348108"/>
      <w:bookmarkStart w:id="7" w:name="_Toc107260461"/>
      <w:bookmarkStart w:id="8" w:name="_Toc114387725"/>
      <w:bookmarkStart w:id="9" w:name="_Toc107233704"/>
      <w:bookmarkStart w:id="10" w:name="_Toc107319472"/>
      <w:bookmarkStart w:id="11" w:name="_Toc114478749"/>
      <w:bookmarkStart w:id="12" w:name="_Toc118176210"/>
      <w:bookmarkStart w:id="13" w:name="_Toc101884688"/>
      <w:bookmarkStart w:id="14" w:name="_Toc112694522"/>
      <w:bookmarkStart w:id="15" w:name="_Toc112754400"/>
      <w:bookmarkStart w:id="16" w:name="_Toc114471865"/>
      <w:bookmarkStart w:id="17" w:name="_Toc122434485"/>
      <w:bookmarkStart w:id="18" w:name="_Toc107232973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9CAC294" w14:textId="77777777" w:rsidR="006814E8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</w:t>
      </w:r>
      <w:r>
        <w:rPr>
          <w:rFonts w:cs="Arial" w:hint="eastAsia"/>
          <w:lang w:val="en-US" w:eastAsia="zh-CN"/>
        </w:rPr>
        <w:t>2</w:t>
      </w:r>
      <w:r>
        <w:rPr>
          <w:rFonts w:cs="Arial"/>
        </w:rPr>
        <w:t>-09_D22wk49 related to the title of this CR</w:t>
      </w:r>
      <w:r>
        <w:rPr>
          <w:rFonts w:cs="Arial"/>
          <w:lang w:eastAsia="ja-JP"/>
        </w:rPr>
        <w:t xml:space="preserve">. </w:t>
      </w:r>
    </w:p>
    <w:p w14:paraId="72979515" w14:textId="77777777" w:rsidR="006814E8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Ting Gao</w:t>
      </w:r>
    </w:p>
    <w:p w14:paraId="3C3F476E" w14:textId="77777777" w:rsidR="006814E8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</w:p>
    <w:bookmarkEnd w:id="19"/>
    <w:p w14:paraId="62A42A17" w14:textId="77777777" w:rsidR="006814E8" w:rsidRDefault="006814E8">
      <w:pPr>
        <w:rPr>
          <w:b/>
          <w:sz w:val="24"/>
          <w:lang w:eastAsia="ja-JP"/>
        </w:rPr>
      </w:pPr>
    </w:p>
    <w:p w14:paraId="4EEF9A1C" w14:textId="77777777" w:rsidR="006814E8" w:rsidRDefault="0000000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8253"/>
      <w:bookmarkStart w:id="22" w:name="_Toc295288959"/>
      <w:r>
        <w:rPr>
          <w:b/>
        </w:rPr>
        <w:t xml:space="preserve">Corrections </w:t>
      </w:r>
      <w:proofErr w:type="gramStart"/>
      <w:r>
        <w:rPr>
          <w:b/>
        </w:rPr>
        <w:t>required</w:t>
      </w:r>
      <w:bookmarkEnd w:id="20"/>
      <w:bookmarkEnd w:id="21"/>
      <w:bookmarkEnd w:id="22"/>
      <w:proofErr w:type="gramEnd"/>
    </w:p>
    <w:p w14:paraId="58F7F146" w14:textId="77777777" w:rsidR="006814E8" w:rsidRDefault="0000000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0838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 w:hint="eastAsia"/>
          <w:b/>
          <w:color w:val="000000"/>
          <w:lang w:eastAsia="de-DE"/>
        </w:rPr>
        <w:t>f_NR_GetFrequencySA_f1tof4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814E8" w14:paraId="2143473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0BF" w14:textId="77777777" w:rsidR="006814E8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E2D2" w14:textId="77777777" w:rsidR="006814E8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de-DE"/>
              </w:rPr>
              <w:t>f_NR_GetFrequencySA_f1tof4</w:t>
            </w:r>
          </w:p>
        </w:tc>
      </w:tr>
      <w:tr w:rsidR="006814E8" w14:paraId="7A34AC47" w14:textId="7777777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DF6B" w14:textId="77777777" w:rsidR="006814E8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E3B0" w14:textId="77777777" w:rsidR="006814E8" w:rsidRDefault="0000000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proofErr w:type="spellStart"/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</w:tc>
      </w:tr>
      <w:tr w:rsidR="006814E8" w14:paraId="25781B1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BB9" w14:textId="77777777" w:rsidR="006814E8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72D5" w14:textId="77777777" w:rsidR="006814E8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t>Implemented the test frequencies for NR band n</w:t>
            </w:r>
            <w:r>
              <w:rPr>
                <w:rFonts w:hint="eastAsia"/>
                <w:lang w:val="en-US" w:eastAsia="zh-CN"/>
              </w:rPr>
              <w:t>79</w:t>
            </w:r>
            <w:r>
              <w:t xml:space="preserve"> using 20 MHz channel bandwidth for </w:t>
            </w:r>
            <w:proofErr w:type="spellStart"/>
            <w:r>
              <w:t>RedCap</w:t>
            </w:r>
            <w:proofErr w:type="spellEnd"/>
            <w:r>
              <w:t xml:space="preserve"> UE as per </w:t>
            </w:r>
            <w:proofErr w:type="spellStart"/>
            <w:r>
              <w:t>theTS</w:t>
            </w:r>
            <w:proofErr w:type="spellEnd"/>
            <w:r>
              <w:t xml:space="preserve"> 38.508-1 Table 4.3.1.1.1.</w:t>
            </w:r>
            <w:r>
              <w:rPr>
                <w:rFonts w:hint="eastAsia"/>
                <w:lang w:val="en-US" w:eastAsia="zh-CN"/>
              </w:rPr>
              <w:t>79-2</w:t>
            </w:r>
            <w:r>
              <w:t>.</w:t>
            </w:r>
          </w:p>
        </w:tc>
      </w:tr>
      <w:tr w:rsidR="006814E8" w14:paraId="0A61A12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0BCF" w14:textId="77777777" w:rsidR="006814E8" w:rsidRDefault="0000000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B340" w14:textId="77777777" w:rsidR="006814E8" w:rsidRDefault="00000000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lang w:val="en-US" w:eastAsia="zh-CN"/>
              </w:rPr>
              <w:t>NR_FrequencyInit_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SA</w:t>
            </w:r>
            <w:r>
              <w:rPr>
                <w:rFonts w:ascii="Arial" w:hAnsi="Arial" w:cs="Arial" w:hint="eastAsia"/>
                <w:lang w:val="en-US" w:eastAsia="zh-CN"/>
              </w:rPr>
              <w:t>.ttcn</w:t>
            </w:r>
            <w:proofErr w:type="spellEnd"/>
            <w:proofErr w:type="gramEnd"/>
          </w:p>
        </w:tc>
      </w:tr>
      <w:tr w:rsidR="006814E8" w14:paraId="3C7DA50E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153B" w14:textId="77777777" w:rsidR="006814E8" w:rsidRPr="008D4A97" w:rsidRDefault="0000000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D4A9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DE4" w14:textId="760B3469" w:rsidR="006814E8" w:rsidRPr="008D4A97" w:rsidRDefault="008D4A97">
            <w:pPr>
              <w:rPr>
                <w:rFonts w:ascii="Arial" w:hAnsi="Arial"/>
                <w:highlight w:val="cyan"/>
                <w:lang w:eastAsia="zh-CN"/>
              </w:rPr>
            </w:pPr>
            <w:r w:rsidRPr="008D4A9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B31F0E3" w14:textId="77777777" w:rsidR="006814E8" w:rsidRDefault="006814E8">
      <w:pPr>
        <w:spacing w:after="0"/>
        <w:rPr>
          <w:rFonts w:ascii="Arial" w:hAnsi="Arial"/>
          <w:b/>
          <w:lang w:eastAsia="en-GB"/>
        </w:rPr>
      </w:pPr>
    </w:p>
    <w:p w14:paraId="05F31666" w14:textId="77777777" w:rsidR="006814E8" w:rsidRDefault="000000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 w14:paraId="59AF0A0A" w14:textId="77777777" w:rsidR="006814E8" w:rsidRDefault="000000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p w14:paraId="2B210A4F" w14:textId="77777777" w:rsidR="006814E8" w:rsidRDefault="006814E8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814E8" w14:paraId="18FA96A6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906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function f_NR_GetFrequencySA_f1tof4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FreqBandIndicatorNR</w:t>
            </w:r>
            <w:proofErr w:type="spellEnd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p_FreqBandIndicatorNR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 return template(value) NR_Frequencyf1tof4_Type</w:t>
            </w:r>
          </w:p>
          <w:p w14:paraId="531F3A3A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7009B51C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 w14:paraId="3F75DE8B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f_NR_InitP_Max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14:paraId="27E75F93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724A6583" w14:textId="77777777" w:rsidR="006814E8" w:rsidRDefault="0000000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2B254E00" w14:textId="77777777" w:rsidR="006814E8" w:rsidRDefault="006814E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512E0FC5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case( 79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 {</w:t>
            </w:r>
          </w:p>
          <w:p w14:paraId="6F1FD420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//@sic R5-226863, R5-227702 sic@</w:t>
            </w:r>
          </w:p>
          <w:p w14:paraId="3319CE7B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 pc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_supportOfRedCap_r17 ){</w:t>
            </w:r>
          </w:p>
          <w:p w14:paraId="00130C18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( 693792 , 79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693364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0 , kHz30 , 51 ), 20 , kHz30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8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15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4 );</w:t>
            </w:r>
          </w:p>
          <w:p w14:paraId="75C3AC2A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0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6EB0B0FB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( 706560 , 79 , 705990 , 12 , kHz30 , 51 ), 20 , kHz30 , 18 , 0 , 26 , 1 , 0 );</w:t>
            </w:r>
          </w:p>
          <w:p w14:paraId="0B82800D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12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287737BC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( 719424 , 79 , 718590 , 24 , kHz30 , 51 ), 20 , kHz30 , 18 , 0 , 48 , 0 , 0 );</w:t>
            </w:r>
          </w:p>
          <w:p w14:paraId="00A1E5F1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24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5DFEFC55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4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( 732384 , 79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725983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504 , kHz30 , 51 ), 20 , kHz30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5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0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513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5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);</w:t>
            </w:r>
          </w:p>
          <w:p w14:paraId="1A23220C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4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504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50DDEB25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 else {</w:t>
            </w:r>
          </w:p>
          <w:p w14:paraId="6C92BA8A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540B20A4" w14:textId="77777777" w:rsidR="006814E8" w:rsidRDefault="00681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49F00B9E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}</w:t>
            </w:r>
          </w:p>
        </w:tc>
      </w:tr>
    </w:tbl>
    <w:p w14:paraId="60722782" w14:textId="77777777" w:rsidR="006814E8" w:rsidRDefault="006814E8">
      <w:pPr>
        <w:spacing w:after="0"/>
        <w:rPr>
          <w:rFonts w:ascii="Arial" w:hAnsi="Arial"/>
          <w:b/>
          <w:color w:val="000000"/>
          <w:lang w:eastAsia="en-GB"/>
        </w:rPr>
      </w:pPr>
    </w:p>
    <w:p w14:paraId="166291D4" w14:textId="77777777" w:rsidR="006814E8" w:rsidRDefault="00000000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p w14:paraId="5E811F32" w14:textId="77777777" w:rsidR="006814E8" w:rsidRDefault="006814E8"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814E8" w14:paraId="4C65116C" w14:textId="7777777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F50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function f_NR_GetFrequencySA_f1tof4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FreqBandIndicatorNR</w:t>
            </w:r>
            <w:proofErr w:type="spellEnd"/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p_FreqBandIndicatorNR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 return template(value) NR_Frequencyf1tof4_Type</w:t>
            </w:r>
          </w:p>
          <w:p w14:paraId="21D043FD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{</w:t>
            </w:r>
          </w:p>
          <w:p w14:paraId="4DCD1607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template(value) NR_Frequencyf1tof4_Type v_NR_Frequencyf1tof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4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= cs_NR_Frequencyf1tof4_Dummy;</w:t>
            </w:r>
          </w:p>
          <w:p w14:paraId="4FD2F192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var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f_NR_InitP_Max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();</w:t>
            </w:r>
          </w:p>
          <w:p w14:paraId="6A8A3E83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</w:t>
            </w:r>
          </w:p>
          <w:p w14:paraId="548D0493" w14:textId="77777777" w:rsidR="006814E8" w:rsidRDefault="0000000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lastRenderedPageBreak/>
              <w:t>...</w:t>
            </w:r>
          </w:p>
          <w:p w14:paraId="40F56534" w14:textId="77777777" w:rsidR="006814E8" w:rsidRDefault="006814E8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213841A7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case( 79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 {</w:t>
            </w:r>
          </w:p>
          <w:p w14:paraId="063B5B45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//@sic R5-226863, R5-227702 sic@</w:t>
            </w:r>
          </w:p>
          <w:p w14:paraId="2E291100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case( 79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 {</w:t>
            </w:r>
          </w:p>
          <w:p w14:paraId="787E09E8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//@sic R5-226863, R5-227702 sic@</w:t>
            </w:r>
          </w:p>
          <w:p w14:paraId="164F127A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if 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 pc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_supportOfRedCap_r17 ){</w:t>
            </w:r>
          </w:p>
          <w:p w14:paraId="72849C46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( 693792 , 79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693388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0 , kHz30 , 51 ), 20 , kHz30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20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12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2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, 4 );</w:t>
            </w:r>
          </w:p>
          <w:p w14:paraId="646C0DFB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1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0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20614D66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( 706560 , 79 , 705990 , 12 , kHz30 , 51 ), 20 , kHz30 , 18 , 0 , 26 , 1 , 0 );</w:t>
            </w:r>
          </w:p>
          <w:p w14:paraId="4FE2F528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2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12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50E3D4B9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( 719424 , 79 , 718590 , 24 , kHz30 , 51 ), 20 , kHz30 , 18 , 0 , 48 , 0 , 0 );</w:t>
            </w:r>
          </w:p>
          <w:p w14:paraId="4F64AB33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3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24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6408B63E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v_NR_Frequencyf1tof4.FrequencyInfoDL_f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4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cs_FrequencyInfoDL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( 732384 , 79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719960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504 , kHz30 , 51 ), 20 , kHz30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16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0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1014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3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, </w:t>
            </w:r>
            <w:r>
              <w:rPr>
                <w:rFonts w:ascii="Courier New" w:hAnsi="Courier New" w:cs="Courier New" w:hint="eastAsia"/>
                <w:color w:val="000000"/>
                <w:highlight w:val="yellow"/>
                <w:lang w:eastAsia="de-DE"/>
              </w:rPr>
              <w:t>0</w:t>
            </w: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);</w:t>
            </w:r>
          </w:p>
          <w:p w14:paraId="3D4445E2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  v_NR_Frequencyf1tof4.FrequencyInfoUL_f</w:t>
            </w:r>
            <w:proofErr w:type="gram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4 :</w:t>
            </w:r>
            <w:proofErr w:type="gram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=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cs_SS_FrequencyInfoUL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(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cs_FrequencyInfoUL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( -, -, 504 , kHz30 , 51 , </w:t>
            </w:r>
            <w:proofErr w:type="spellStart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v_P_Max</w:t>
            </w:r>
            <w:proofErr w:type="spellEnd"/>
            <w:r>
              <w:rPr>
                <w:rFonts w:ascii="Courier New" w:hAnsi="Courier New" w:cs="Courier New" w:hint="eastAsia"/>
                <w:color w:val="000000"/>
                <w:lang w:eastAsia="de-DE"/>
              </w:rPr>
              <w:t>), 20 );</w:t>
            </w:r>
          </w:p>
          <w:p w14:paraId="7F39D560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  } else {</w:t>
            </w:r>
          </w:p>
          <w:p w14:paraId="68BBC1C1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     </w:t>
            </w:r>
          </w:p>
          <w:p w14:paraId="0604E8F3" w14:textId="77777777" w:rsidR="006814E8" w:rsidRDefault="00681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56971F8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...</w:t>
            </w:r>
          </w:p>
          <w:p w14:paraId="3945F9B5" w14:textId="77777777" w:rsidR="006814E8" w:rsidRDefault="00681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n-US" w:eastAsia="zh-CN"/>
              </w:rPr>
            </w:pPr>
          </w:p>
          <w:p w14:paraId="4C895A96" w14:textId="77777777" w:rsidR="006814E8" w:rsidRDefault="000000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 w:hint="eastAsia"/>
                <w:color w:val="000000"/>
                <w:lang w:val="en-US" w:eastAsia="zh-CN"/>
              </w:rPr>
              <w:t>}</w:t>
            </w:r>
          </w:p>
        </w:tc>
      </w:tr>
    </w:tbl>
    <w:p w14:paraId="5C5A2969" w14:textId="77777777" w:rsidR="006814E8" w:rsidRDefault="006814E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6814E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33F3B" w14:textId="77777777" w:rsidR="009D6560" w:rsidRDefault="009D6560">
      <w:pPr>
        <w:spacing w:after="0"/>
      </w:pPr>
      <w:r>
        <w:separator/>
      </w:r>
    </w:p>
  </w:endnote>
  <w:endnote w:type="continuationSeparator" w:id="0">
    <w:p w14:paraId="01D1A041" w14:textId="77777777" w:rsidR="009D6560" w:rsidRDefault="009D65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F20D" w14:textId="77777777" w:rsidR="006814E8" w:rsidRDefault="006814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4CA57" w14:textId="77777777" w:rsidR="006814E8" w:rsidRDefault="00681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8B37" w14:textId="77777777" w:rsidR="006814E8" w:rsidRDefault="006814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3CAA2" w14:textId="77777777" w:rsidR="009D6560" w:rsidRDefault="009D6560">
      <w:pPr>
        <w:spacing w:after="0"/>
      </w:pPr>
      <w:r>
        <w:separator/>
      </w:r>
    </w:p>
  </w:footnote>
  <w:footnote w:type="continuationSeparator" w:id="0">
    <w:p w14:paraId="0445B324" w14:textId="77777777" w:rsidR="009D6560" w:rsidRDefault="009D65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E77B" w14:textId="77777777" w:rsidR="006814E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D4BF9EB" wp14:editId="26BF8C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45550F25" w14:textId="77777777" w:rsidR="006814E8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BF9E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45550F25" w14:textId="77777777" w:rsidR="006814E8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3EAE" w14:textId="77777777" w:rsidR="006814E8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784CB0" wp14:editId="2B22B6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1E586AE" w14:textId="77777777" w:rsidR="006814E8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784CB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21E586AE" w14:textId="77777777" w:rsidR="006814E8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DE1C" w14:textId="77777777" w:rsidR="006814E8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DB8BB47" wp14:editId="62F597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BD95593" w14:textId="77777777" w:rsidR="006814E8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8BB4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BD95593" w14:textId="77777777" w:rsidR="006814E8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210D" w14:textId="77777777" w:rsidR="006814E8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2B04B67" wp14:editId="404970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3807667" w14:textId="77777777" w:rsidR="006814E8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04B6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438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8b6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F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A3/xvr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3807667" w14:textId="77777777" w:rsidR="006814E8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2765D" w14:textId="77777777" w:rsidR="006814E8" w:rsidRDefault="00000000">
    <w:pPr>
      <w:pStyle w:val="Header"/>
      <w:tabs>
        <w:tab w:val="right" w:pos="9639"/>
      </w:tabs>
    </w:pPr>
    <w:r>
      <w:tab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C5CA76C" wp14:editId="698FBF0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4140D01" w14:textId="77777777" w:rsidR="006814E8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CA76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233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AOYQN0+QEAAOcDAAAOAAAAAAAAAAAAAAAAAC4CAABk&#10;cnMvZTJvRG9jLnhtbFBLAQItABQABgAIAAAAIQDHofd42gAAAAYBAAAPAAAAAAAAAAAAAAAAAFME&#10;AABkcnMvZG93bnJldi54bWxQSwUGAAAAAAQABADzAAAAW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4140D01" w14:textId="77777777" w:rsidR="006814E8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C19A5" w14:textId="77777777" w:rsidR="006814E8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A9FBBB1" wp14:editId="6CF05A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66CAD2E" w14:textId="77777777" w:rsidR="006814E8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9FBBB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3360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sSP+A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66CAD2E" w14:textId="77777777" w:rsidR="006814E8" w:rsidRDefault="00000000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2582922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82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491F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1CAF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0C9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14E8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A97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6560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2F5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3B750BE"/>
    <w:rsid w:val="05092FAB"/>
    <w:rsid w:val="05A22CA4"/>
    <w:rsid w:val="060519C4"/>
    <w:rsid w:val="06356D06"/>
    <w:rsid w:val="072F4F4B"/>
    <w:rsid w:val="07D23B28"/>
    <w:rsid w:val="08611AEB"/>
    <w:rsid w:val="086D11A9"/>
    <w:rsid w:val="090F11E2"/>
    <w:rsid w:val="0A200529"/>
    <w:rsid w:val="0AE16866"/>
    <w:rsid w:val="0B1D0822"/>
    <w:rsid w:val="0B666A61"/>
    <w:rsid w:val="0C8C699B"/>
    <w:rsid w:val="0D4C612B"/>
    <w:rsid w:val="0DDB451D"/>
    <w:rsid w:val="0E19600D"/>
    <w:rsid w:val="0FF56606"/>
    <w:rsid w:val="10AA73F0"/>
    <w:rsid w:val="110D5B7B"/>
    <w:rsid w:val="130C65B6"/>
    <w:rsid w:val="14515DD5"/>
    <w:rsid w:val="15970A46"/>
    <w:rsid w:val="15D05756"/>
    <w:rsid w:val="15D31197"/>
    <w:rsid w:val="15D866E7"/>
    <w:rsid w:val="164832F5"/>
    <w:rsid w:val="16C64858"/>
    <w:rsid w:val="18C64FE3"/>
    <w:rsid w:val="191402F5"/>
    <w:rsid w:val="19996254"/>
    <w:rsid w:val="19C72DC1"/>
    <w:rsid w:val="1BB27EB8"/>
    <w:rsid w:val="1CAB5593"/>
    <w:rsid w:val="1D271DC8"/>
    <w:rsid w:val="1D2A3AA4"/>
    <w:rsid w:val="1D4D3BDD"/>
    <w:rsid w:val="1D6362AF"/>
    <w:rsid w:val="1D887F78"/>
    <w:rsid w:val="1E570DFE"/>
    <w:rsid w:val="1E6E5F01"/>
    <w:rsid w:val="1F02047B"/>
    <w:rsid w:val="1F9A2D26"/>
    <w:rsid w:val="1FBE41A9"/>
    <w:rsid w:val="202645B9"/>
    <w:rsid w:val="202D5948"/>
    <w:rsid w:val="20AC2D10"/>
    <w:rsid w:val="20E22BD6"/>
    <w:rsid w:val="21003C5B"/>
    <w:rsid w:val="21DE514B"/>
    <w:rsid w:val="23007343"/>
    <w:rsid w:val="23144B4F"/>
    <w:rsid w:val="23973214"/>
    <w:rsid w:val="23CA4ED7"/>
    <w:rsid w:val="24415E66"/>
    <w:rsid w:val="244F40DF"/>
    <w:rsid w:val="25324DCD"/>
    <w:rsid w:val="25390B2B"/>
    <w:rsid w:val="26F154FB"/>
    <w:rsid w:val="26FC2682"/>
    <w:rsid w:val="27256053"/>
    <w:rsid w:val="27A1325B"/>
    <w:rsid w:val="27D5683C"/>
    <w:rsid w:val="28C657AC"/>
    <w:rsid w:val="2A2102CB"/>
    <w:rsid w:val="2A377D8E"/>
    <w:rsid w:val="2A576A6E"/>
    <w:rsid w:val="2A7F3244"/>
    <w:rsid w:val="2AF7009E"/>
    <w:rsid w:val="2B7F5C5A"/>
    <w:rsid w:val="2B8A6B60"/>
    <w:rsid w:val="2BA32F62"/>
    <w:rsid w:val="2C314628"/>
    <w:rsid w:val="2C5F0DD5"/>
    <w:rsid w:val="2C970D19"/>
    <w:rsid w:val="2D810687"/>
    <w:rsid w:val="2D916E6B"/>
    <w:rsid w:val="2DA336ED"/>
    <w:rsid w:val="2EC706F7"/>
    <w:rsid w:val="2EEE0998"/>
    <w:rsid w:val="2F124686"/>
    <w:rsid w:val="2F4C21DE"/>
    <w:rsid w:val="31E87920"/>
    <w:rsid w:val="3241690E"/>
    <w:rsid w:val="32805DAB"/>
    <w:rsid w:val="32CB777B"/>
    <w:rsid w:val="32E4751B"/>
    <w:rsid w:val="33C56EC4"/>
    <w:rsid w:val="33CA5530"/>
    <w:rsid w:val="352E6FDE"/>
    <w:rsid w:val="35A776B9"/>
    <w:rsid w:val="35F3187B"/>
    <w:rsid w:val="37E01B24"/>
    <w:rsid w:val="392B4CC2"/>
    <w:rsid w:val="39504729"/>
    <w:rsid w:val="39AB009B"/>
    <w:rsid w:val="39E871D0"/>
    <w:rsid w:val="3AE27603"/>
    <w:rsid w:val="3B820DE6"/>
    <w:rsid w:val="3BF73513"/>
    <w:rsid w:val="3C8D6EE6"/>
    <w:rsid w:val="3CDD0A64"/>
    <w:rsid w:val="3D17730C"/>
    <w:rsid w:val="3EA846BF"/>
    <w:rsid w:val="3F47212A"/>
    <w:rsid w:val="3F870779"/>
    <w:rsid w:val="3FCC262F"/>
    <w:rsid w:val="42AD499A"/>
    <w:rsid w:val="435609B5"/>
    <w:rsid w:val="43D146B8"/>
    <w:rsid w:val="440A1978"/>
    <w:rsid w:val="44501A81"/>
    <w:rsid w:val="45EA7CB3"/>
    <w:rsid w:val="45F95CD0"/>
    <w:rsid w:val="461E795D"/>
    <w:rsid w:val="469043B7"/>
    <w:rsid w:val="470E7A1C"/>
    <w:rsid w:val="486D24D6"/>
    <w:rsid w:val="48733940"/>
    <w:rsid w:val="48895562"/>
    <w:rsid w:val="488E2B78"/>
    <w:rsid w:val="48D80F37"/>
    <w:rsid w:val="48ED3EEC"/>
    <w:rsid w:val="495D69A1"/>
    <w:rsid w:val="496C1332"/>
    <w:rsid w:val="4A407EA2"/>
    <w:rsid w:val="4A4F27DB"/>
    <w:rsid w:val="4A7B535B"/>
    <w:rsid w:val="4AEC627C"/>
    <w:rsid w:val="4B9C37FE"/>
    <w:rsid w:val="4BE44194"/>
    <w:rsid w:val="4C6267F5"/>
    <w:rsid w:val="4C8F3363"/>
    <w:rsid w:val="4D5A0E0E"/>
    <w:rsid w:val="4E315D09"/>
    <w:rsid w:val="4ECA3267"/>
    <w:rsid w:val="4EF83441"/>
    <w:rsid w:val="4F0C0C9A"/>
    <w:rsid w:val="508A631B"/>
    <w:rsid w:val="5183511B"/>
    <w:rsid w:val="51B00003"/>
    <w:rsid w:val="51FC1166"/>
    <w:rsid w:val="5385101B"/>
    <w:rsid w:val="53877749"/>
    <w:rsid w:val="542E3461"/>
    <w:rsid w:val="55E24503"/>
    <w:rsid w:val="561F0F0E"/>
    <w:rsid w:val="56FC0889"/>
    <w:rsid w:val="57064221"/>
    <w:rsid w:val="57560D05"/>
    <w:rsid w:val="57CF0AB7"/>
    <w:rsid w:val="59A541C5"/>
    <w:rsid w:val="59BC1DD2"/>
    <w:rsid w:val="5AC35272"/>
    <w:rsid w:val="5BC00E43"/>
    <w:rsid w:val="5CC74453"/>
    <w:rsid w:val="5CC901CB"/>
    <w:rsid w:val="5D1551BE"/>
    <w:rsid w:val="5E5E1B4A"/>
    <w:rsid w:val="5E66799D"/>
    <w:rsid w:val="6064578D"/>
    <w:rsid w:val="61270387"/>
    <w:rsid w:val="616404C2"/>
    <w:rsid w:val="622049D1"/>
    <w:rsid w:val="635D166D"/>
    <w:rsid w:val="63CC65BD"/>
    <w:rsid w:val="63D80145"/>
    <w:rsid w:val="63F7561D"/>
    <w:rsid w:val="64A22A05"/>
    <w:rsid w:val="64D62324"/>
    <w:rsid w:val="654D465D"/>
    <w:rsid w:val="654F0B40"/>
    <w:rsid w:val="65673958"/>
    <w:rsid w:val="65E6594A"/>
    <w:rsid w:val="65E9368C"/>
    <w:rsid w:val="66AB0941"/>
    <w:rsid w:val="67BB5057"/>
    <w:rsid w:val="685748BF"/>
    <w:rsid w:val="68A33BCF"/>
    <w:rsid w:val="6914408D"/>
    <w:rsid w:val="69157DD5"/>
    <w:rsid w:val="694A4441"/>
    <w:rsid w:val="69D501AF"/>
    <w:rsid w:val="6A5B6056"/>
    <w:rsid w:val="6D2356D5"/>
    <w:rsid w:val="6D696798"/>
    <w:rsid w:val="6DF003E7"/>
    <w:rsid w:val="6EFC31A6"/>
    <w:rsid w:val="6F6A750A"/>
    <w:rsid w:val="6F6A75EB"/>
    <w:rsid w:val="6F72024E"/>
    <w:rsid w:val="70D21600"/>
    <w:rsid w:val="71C93860"/>
    <w:rsid w:val="738D5D37"/>
    <w:rsid w:val="73CD0149"/>
    <w:rsid w:val="73FE6554"/>
    <w:rsid w:val="741C5232"/>
    <w:rsid w:val="7444669A"/>
    <w:rsid w:val="75481CFD"/>
    <w:rsid w:val="75932CCC"/>
    <w:rsid w:val="75DF4457"/>
    <w:rsid w:val="763C5112"/>
    <w:rsid w:val="77A61782"/>
    <w:rsid w:val="77EB2D21"/>
    <w:rsid w:val="786C6182"/>
    <w:rsid w:val="79614FFA"/>
    <w:rsid w:val="79AE0B42"/>
    <w:rsid w:val="7B3A4316"/>
    <w:rsid w:val="7C227A4F"/>
    <w:rsid w:val="7C2F7BF3"/>
    <w:rsid w:val="7C37640B"/>
    <w:rsid w:val="7D5B0573"/>
    <w:rsid w:val="7DDD25DF"/>
    <w:rsid w:val="7E2917E3"/>
    <w:rsid w:val="7E956ECF"/>
    <w:rsid w:val="7F533AF5"/>
    <w:rsid w:val="7FD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B9380"/>
  <w15:docId w15:val="{7F138DD3-9DAD-45AB-AB66-8A2C0F81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qFormat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1039</Words>
  <Characters>5925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</cp:revision>
  <cp:lastPrinted>2411-12-31T00:00:00Z</cp:lastPrinted>
  <dcterms:created xsi:type="dcterms:W3CDTF">2023-02-21T19:17:00Z</dcterms:created>
  <dcterms:modified xsi:type="dcterms:W3CDTF">2023-02-22T09:47:00Z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