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0AA102F4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06175C">
        <w:rPr>
          <w:b/>
          <w:bCs/>
          <w:i/>
          <w:iCs/>
          <w:sz w:val="24"/>
          <w:szCs w:val="24"/>
        </w:rPr>
        <w:t>R5s2301</w:t>
      </w:r>
      <w:r>
        <w:rPr>
          <w:b/>
          <w:bCs/>
          <w:i/>
          <w:iCs/>
          <w:sz w:val="24"/>
          <w:szCs w:val="24"/>
        </w:rPr>
        <w:t>50</w:t>
      </w:r>
    </w:p>
    <w:p w14:paraId="379D64A6" w14:textId="77777777" w:rsidR="00572808" w:rsidRDefault="00000000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DDEF1" w:rsidR="001E41F3" w:rsidRPr="00410371" w:rsidRDefault="00F31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2BE5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31D2D" w:rsidRPr="00F31D2D">
              <w:t>Addition of R16 DAPS PDCP test case 7.1.3.4.4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DB025" w:rsidR="001E41F3" w:rsidRDefault="0010699F" w:rsidP="003908BC">
            <w:pPr>
              <w:pStyle w:val="CRCoverPage"/>
              <w:spacing w:after="0"/>
              <w:rPr>
                <w:noProof/>
              </w:rPr>
            </w:pPr>
            <w:r w:rsidRPr="0010699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5026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F00FEC">
              <w:rPr>
                <w:noProof/>
              </w:rPr>
              <w:t>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E4C1F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A3C56">
              <w:t>7.1.3.4.</w:t>
            </w:r>
            <w:r w:rsidR="00665563">
              <w:t>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264F3F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A3C56">
              <w:t>7.1.3.4.</w:t>
            </w:r>
            <w:r w:rsidR="00F31D2D">
              <w:t>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9905A" w:rsidR="004D7D01" w:rsidRDefault="00FA3C5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</w:t>
            </w:r>
            <w:r w:rsidR="00665563">
              <w:t>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C800E0" w:rsidR="004D7D01" w:rsidRDefault="00F31D2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04D0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059C6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D2D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3E7BDA3F" w:rsidR="00C6232D" w:rsidRDefault="00C6232D">
      <w:pPr>
        <w:pStyle w:val="TOC2"/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63F559B1" w14:textId="31111D9B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  <w:t>3</w:t>
      </w:r>
    </w:p>
    <w:p w14:paraId="0AF3346F" w14:textId="17B5528F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  <w:t>3</w:t>
      </w:r>
    </w:p>
    <w:p w14:paraId="598A0EA0" w14:textId="77777777" w:rsidR="00397A37" w:rsidRDefault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1F33EB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A3C56">
        <w:t>7.1.3.4.</w:t>
      </w:r>
      <w:r w:rsidR="00665563">
        <w:t>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97D1FC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7.1.3.4.</w:t>
      </w:r>
      <w:r w:rsidR="00665563">
        <w:t>4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4CFAB6" w:rsidR="00574BDF" w:rsidRDefault="00282716" w:rsidP="009F41AD">
            <w:pPr>
              <w:spacing w:after="0"/>
            </w:pPr>
            <w:r w:rsidRPr="00282716">
              <w:t>fl_TC_7_1_3_4_3and4_NR5</w:t>
            </w:r>
            <w:proofErr w:type="gramStart"/>
            <w:r w:rsidRPr="00282716">
              <w:t>GC</w:t>
            </w:r>
            <w:r w:rsidR="001B4DAE">
              <w:t>(</w:t>
            </w:r>
            <w:proofErr w:type="gramEnd"/>
            <w:r w:rsidR="001B4DAE">
              <w:t>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AEF" w14:textId="155D1CFD" w:rsidR="00AD7E9D" w:rsidRDefault="008452C8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Serving cell power not required as its already covered on preamble</w:t>
            </w:r>
            <w:r w:rsidR="00F121B2">
              <w:rPr>
                <w:rFonts w:ascii="Arial" w:hAnsi="Arial" w:cs="Arial"/>
                <w:lang w:eastAsia="zh-CN"/>
              </w:rPr>
              <w:t xml:space="preserve"> function, so it redundant one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7E62CB7F" w14:textId="77777777" w:rsidR="00857312" w:rsidRDefault="00516BCF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neighbor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cell power should be updated after cell configuration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5652715" w14:textId="77777777" w:rsidR="00AB1D3C" w:rsidRDefault="00AB1D3C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this test will be using PDCP transparent Mode and SDAP configuration as none for data radio bearer on </w:t>
            </w:r>
            <w:proofErr w:type="spellStart"/>
            <w:r>
              <w:t>f_NR_GetRadioBearerConfig_FullAM</w:t>
            </w:r>
            <w:proofErr w:type="spellEnd"/>
            <w:r>
              <w:rPr>
                <w:rFonts w:ascii="Arial" w:hAnsi="Arial" w:cs="Arial"/>
                <w:lang w:eastAsia="zh-CN"/>
              </w:rPr>
              <w:t>, so test should be using in loopback mode A instead test loopback mode B.</w:t>
            </w:r>
          </w:p>
          <w:p w14:paraId="6C976AD1" w14:textId="4B651AC2" w:rsidR="001B711B" w:rsidRPr="008452C8" w:rsidRDefault="001B711B" w:rsidP="001B711B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would be raised for RAN5#98 meeting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A7B5867" w14:textId="77777777" w:rsidR="00AD7E9D" w:rsidRDefault="008452C8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serving cell power modification</w:t>
            </w:r>
            <w:r w:rsidR="00AD7E9D">
              <w:rPr>
                <w:lang w:val="en-SG"/>
              </w:rPr>
              <w:t>.</w:t>
            </w:r>
          </w:p>
          <w:p w14:paraId="361D2F5E" w14:textId="77777777" w:rsidR="00E210A7" w:rsidRDefault="00AD7E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</w:t>
            </w:r>
            <w:r w:rsidR="008452C8">
              <w:rPr>
                <w:lang w:val="en-SG"/>
              </w:rPr>
              <w:t xml:space="preserve">oved </w:t>
            </w:r>
            <w:proofErr w:type="spellStart"/>
            <w:r w:rsidR="008452C8">
              <w:rPr>
                <w:lang w:val="en-SG"/>
              </w:rPr>
              <w:t>Nei</w:t>
            </w:r>
            <w:r w:rsidR="00F65C16">
              <w:rPr>
                <w:lang w:val="en-SG"/>
              </w:rPr>
              <w:t>gh</w:t>
            </w:r>
            <w:r w:rsidR="008452C8">
              <w:rPr>
                <w:lang w:val="en-SG"/>
              </w:rPr>
              <w:t>bor</w:t>
            </w:r>
            <w:proofErr w:type="spellEnd"/>
            <w:r w:rsidR="00F65C16">
              <w:rPr>
                <w:lang w:val="en-SG"/>
              </w:rPr>
              <w:t xml:space="preserve"> cell power modification after preamble</w:t>
            </w:r>
            <w:r w:rsidR="00AE678F">
              <w:rPr>
                <w:lang w:val="en-SG"/>
              </w:rPr>
              <w:t>.</w:t>
            </w:r>
          </w:p>
          <w:p w14:paraId="08EAC771" w14:textId="2EB6851A" w:rsidR="00AB1D3C" w:rsidRDefault="007918C0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Changed loopback mode A on preamble function and RRC connected state function.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C7A009E" w:rsidR="00574BDF" w:rsidRDefault="00AD7E9D" w:rsidP="009F41AD">
            <w:pPr>
              <w:spacing w:after="0"/>
              <w:rPr>
                <w:rFonts w:ascii="Arial" w:hAnsi="Arial" w:cs="Arial"/>
              </w:rPr>
            </w:pPr>
            <w:r w:rsidRPr="00AD7E9D">
              <w:rPr>
                <w:rFonts w:ascii="Arial" w:hAnsi="Arial" w:cs="Arial"/>
              </w:rPr>
              <w:t>PDCP_NR5GC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30A0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3197D613" w:rsidR="00574BDF" w:rsidRPr="00730A05" w:rsidRDefault="00730A05" w:rsidP="009F41AD">
            <w:pPr>
              <w:rPr>
                <w:rFonts w:ascii="Arial" w:hAnsi="Arial" w:cs="Arial"/>
                <w:highlight w:val="cyan"/>
              </w:rPr>
            </w:pPr>
            <w:r w:rsidRPr="00730A05">
              <w:rPr>
                <w:rFonts w:ascii="Arial" w:hAnsi="Arial" w:cs="Arial"/>
                <w:highlight w:val="cyan"/>
              </w:rPr>
              <w:t>As cha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ge</w:t>
            </w:r>
            <w:proofErr w:type="spellEnd"/>
            <w:r w:rsidRPr="00730A05">
              <w:rPr>
                <w:rFonts w:ascii="Arial" w:hAnsi="Arial" w:cs="Arial"/>
                <w:highlight w:val="cyan"/>
              </w:rPr>
              <w:t xml:space="preserve"> 1 </w:t>
            </w:r>
            <w:proofErr w:type="spellStart"/>
            <w:r>
              <w:rPr>
                <w:rFonts w:ascii="Arial" w:hAnsi="Arial" w:cs="Arial"/>
                <w:highlight w:val="cyan"/>
              </w:rPr>
              <w:t>i</w:t>
            </w:r>
            <w:proofErr w:type="spellEnd"/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r w:rsidRPr="00730A05">
              <w:rPr>
                <w:rFonts w:ascii="Arial" w:hAnsi="Arial" w:cs="Arial"/>
                <w:highlight w:val="cyan"/>
              </w:rPr>
              <w:t xml:space="preserve"> R5s230148_MCC160Comme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ts</w:t>
            </w:r>
            <w:proofErr w:type="spellEnd"/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7A4" w14:textId="77777777" w:rsidR="0047783B" w:rsidRDefault="005B0E41" w:rsidP="0047783B">
            <w:r>
              <w:t xml:space="preserve">  </w:t>
            </w:r>
            <w:r w:rsidR="0047783B">
              <w:t xml:space="preserve">  function fl_TC_7_1_3_4_3and4_NR5</w:t>
            </w:r>
            <w:proofErr w:type="gramStart"/>
            <w:r w:rsidR="0047783B">
              <w:t>GC(</w:t>
            </w:r>
            <w:proofErr w:type="spellStart"/>
            <w:proofErr w:type="gramEnd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11FE392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60E42878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2BF17B7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6A1AE922" w14:textId="77777777" w:rsidR="0047783B" w:rsidRDefault="0047783B" w:rsidP="0047783B">
            <w:r>
              <w:lastRenderedPageBreak/>
              <w:t xml:space="preserve">  </w:t>
            </w:r>
            <w:proofErr w:type="gramStart"/>
            <w:r>
              <w:t>{ /</w:t>
            </w:r>
            <w:proofErr w:type="gramEnd"/>
            <w:r>
              <w:t>/PDCP handover / DAPS handover / Status reporting / Intra-frequency</w:t>
            </w:r>
          </w:p>
          <w:p w14:paraId="256EBA2F" w14:textId="77777777" w:rsidR="0047783B" w:rsidRDefault="0047783B" w:rsidP="0047783B">
            <w:r>
              <w:t xml:space="preserve">    //@sic R5-216259 sic@</w:t>
            </w:r>
          </w:p>
          <w:p w14:paraId="23E96814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4C4A9A49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650DC63F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C7B5605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029FF6AE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</w:t>
            </w:r>
            <w:proofErr w:type="gramStart"/>
            <w:r>
              <w:t>PollRetransmit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_T_PollRetransmit</w:t>
            </w:r>
            <w:proofErr w:type="spellEnd"/>
            <w:r>
              <w:t xml:space="preserve"> := ms150;</w:t>
            </w:r>
          </w:p>
          <w:p w14:paraId="4DC72429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BC32684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38A97CD5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5926B9FD" w14:textId="77777777" w:rsidR="0047783B" w:rsidRDefault="0047783B" w:rsidP="0047783B"/>
          <w:p w14:paraId="3DBA0B1B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2548EFBD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7A21F2D5" w14:textId="77777777" w:rsidR="0047783B" w:rsidRDefault="0047783B" w:rsidP="0047783B">
            <w:r>
              <w:t xml:space="preserve">        </w:t>
            </w:r>
          </w:p>
          <w:p w14:paraId="036DD908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282BC0EE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f_NR_SetCellPower(nr_Cell</w:t>
            </w:r>
            <w:proofErr w:type="gramStart"/>
            <w:r w:rsidRPr="00E322E7">
              <w:rPr>
                <w:highlight w:val="yellow"/>
              </w:rPr>
              <w:t>1,tsc</w:t>
            </w:r>
            <w:proofErr w:type="gramEnd"/>
            <w:r w:rsidRPr="00E322E7">
              <w:rPr>
                <w:highlight w:val="yellow"/>
              </w:rPr>
              <w:t>_NR_ServingCellSSS_EPRE_FR1,tsc_NR_ServingCellSSS_EPRE_FR2);</w:t>
            </w:r>
          </w:p>
          <w:p w14:paraId="319526B4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1FAA2BA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4741A385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f_NR_SetCellPower(v_NR_NeighbourCellId,p_NR_SuitableFreqCellSSS_EPRE_FR1,p_NR_SuitableFreqCellSSS_EPRE_FR2);</w:t>
            </w:r>
          </w:p>
          <w:p w14:paraId="3C2AF90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79FBDCF" w14:textId="77777777" w:rsidR="0047783B" w:rsidRDefault="0047783B" w:rsidP="0047783B">
            <w:r>
              <w:t xml:space="preserve">   </w:t>
            </w:r>
          </w:p>
          <w:p w14:paraId="2641803F" w14:textId="77777777" w:rsidR="0047783B" w:rsidRDefault="0047783B" w:rsidP="0047783B">
            <w:r>
              <w:t xml:space="preserve">   // Get NR capabilities sent during EUTRA preamble</w:t>
            </w:r>
          </w:p>
          <w:p w14:paraId="39E1C6C1" w14:textId="77777777" w:rsidR="0047783B" w:rsidRDefault="0047783B" w:rsidP="0047783B">
            <w:r>
              <w:t xml:space="preserve">    f_NR5GC_Preamble (nr_Cell1, STATE_IDLE_1A, </w:t>
            </w:r>
            <w:proofErr w:type="spellStart"/>
            <w:r w:rsidRPr="007918C0">
              <w:rPr>
                <w:highlight w:val="yellow"/>
              </w:rPr>
              <w:t>TESTModeB_ON</w:t>
            </w:r>
            <w:proofErr w:type="spellEnd"/>
            <w:r>
              <w:t>);</w:t>
            </w:r>
          </w:p>
          <w:p w14:paraId="2592BA19" w14:textId="77777777" w:rsidR="0047783B" w:rsidRDefault="0047783B" w:rsidP="0047783B"/>
          <w:p w14:paraId="08FA1EB6" w14:textId="77777777" w:rsidR="0047783B" w:rsidRDefault="0047783B" w:rsidP="0047783B">
            <w:r>
              <w:t xml:space="preserve">    //Set null cipher Algorithm</w:t>
            </w:r>
          </w:p>
          <w:p w14:paraId="7E78E67C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7F2F0FFD" w14:textId="77777777" w:rsidR="0047783B" w:rsidRDefault="0047783B" w:rsidP="0047783B"/>
          <w:p w14:paraId="4B85614F" w14:textId="77777777" w:rsidR="0047783B" w:rsidRDefault="0047783B" w:rsidP="0047783B">
            <w:r>
              <w:t xml:space="preserve">    //Retrieve DRB Id of the first PDU session</w:t>
            </w:r>
          </w:p>
          <w:p w14:paraId="56F2EC0A" w14:textId="77777777" w:rsidR="0047783B" w:rsidRDefault="0047783B" w:rsidP="0047783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0561B64" w14:textId="77777777" w:rsidR="0047783B" w:rsidRDefault="0047783B" w:rsidP="0047783B"/>
          <w:p w14:paraId="4265AA6A" w14:textId="77777777" w:rsidR="0047783B" w:rsidRDefault="0047783B" w:rsidP="0047783B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51476B3D" w14:textId="77777777" w:rsidR="0047783B" w:rsidRDefault="0047783B" w:rsidP="0047783B">
            <w:r>
              <w:lastRenderedPageBreak/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3BE9EEFC" w14:textId="77777777" w:rsidR="0047783B" w:rsidRDefault="0047783B" w:rsidP="0047783B">
            <w:r>
              <w:t xml:space="preserve">      </w:t>
            </w:r>
          </w:p>
          <w:p w14:paraId="1881FBA3" w14:textId="77777777" w:rsidR="0047783B" w:rsidRDefault="0047783B" w:rsidP="0047783B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4D9F57A2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4F1BD43" w14:textId="77777777" w:rsidR="0047783B" w:rsidRDefault="0047783B" w:rsidP="0047783B">
            <w:r>
              <w:t xml:space="preserve">                                                        -,</w:t>
            </w:r>
          </w:p>
          <w:p w14:paraId="78F6A44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290847A1" w14:textId="77777777" w:rsidR="0047783B" w:rsidRDefault="0047783B" w:rsidP="0047783B">
            <w:r>
              <w:t xml:space="preserve">                                                        -,</w:t>
            </w:r>
          </w:p>
          <w:p w14:paraId="3DB0A243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3C4DB5B6" w14:textId="77777777" w:rsidR="0047783B" w:rsidRDefault="0047783B" w:rsidP="0047783B">
            <w:r>
              <w:t xml:space="preserve">                                                   </w:t>
            </w:r>
          </w:p>
          <w:p w14:paraId="0C40EB00" w14:textId="77777777" w:rsidR="0047783B" w:rsidRDefault="0047783B" w:rsidP="0047783B"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 xml:space="preserve"> :</w:t>
            </w:r>
            <w:proofErr w:type="gramEnd"/>
            <w:r>
              <w:t>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841759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33807B96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6312038E" w14:textId="77777777" w:rsidR="0047783B" w:rsidRDefault="0047783B" w:rsidP="0047783B"/>
          <w:p w14:paraId="451F452A" w14:textId="77777777" w:rsidR="0047783B" w:rsidRDefault="0047783B" w:rsidP="0047783B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5BAD2948" w14:textId="77777777" w:rsidR="0047783B" w:rsidRDefault="0047783B" w:rsidP="0047783B">
            <w:r>
              <w:t xml:space="preserve">                                     </w:t>
            </w:r>
            <w:proofErr w:type="spellStart"/>
            <w:r w:rsidRPr="007918C0">
              <w:rPr>
                <w:highlight w:val="yellow"/>
              </w:rPr>
              <w:t>TEST_LOOPModeB_ON</w:t>
            </w:r>
            <w:proofErr w:type="spellEnd"/>
            <w:r>
              <w:t>, // TL mode B loop is closed with 00 delay</w:t>
            </w:r>
          </w:p>
          <w:p w14:paraId="1D15A4DF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6262C03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01743F6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63B1AC02" w14:textId="77777777" w:rsidR="0047783B" w:rsidRDefault="0047783B" w:rsidP="0047783B">
            <w:r>
              <w:t xml:space="preserve">                                     -,</w:t>
            </w:r>
          </w:p>
          <w:p w14:paraId="3220B526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2BD251BE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3E969ED2" w14:textId="77777777" w:rsidR="0047783B" w:rsidRDefault="0047783B" w:rsidP="0047783B">
            <w:r>
              <w:t xml:space="preserve">  </w:t>
            </w:r>
          </w:p>
          <w:p w14:paraId="3357ABFE" w14:textId="77777777" w:rsidR="0047783B" w:rsidRDefault="0047783B" w:rsidP="0047783B">
            <w:r>
              <w:t xml:space="preserve">    //Initialize PDCP Parameters incl. DRB Id</w:t>
            </w:r>
          </w:p>
          <w:p w14:paraId="456DF09C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25B47980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7A5DB66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0DE9EDC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078150B7" w14:textId="77777777" w:rsidR="0047783B" w:rsidRDefault="0047783B" w:rsidP="0047783B">
            <w:r>
              <w:t xml:space="preserve">    </w:t>
            </w:r>
          </w:p>
          <w:p w14:paraId="07023A73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7B890991" w14:textId="77777777" w:rsidR="0047783B" w:rsidRDefault="0047783B" w:rsidP="0047783B">
            <w:r>
              <w:t xml:space="preserve">    </w:t>
            </w:r>
          </w:p>
          <w:p w14:paraId="5340FDEE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7F5A6FD8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STATE_CONNECTED_3A);</w:t>
            </w:r>
          </w:p>
          <w:p w14:paraId="4B81B03F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22091826" w14:textId="4953479D" w:rsidR="00574BDF" w:rsidRDefault="0047783B" w:rsidP="0047783B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A3C" w14:textId="77777777" w:rsidR="0047783B" w:rsidRDefault="00114F7F" w:rsidP="0047783B">
            <w:r>
              <w:t xml:space="preserve">  </w:t>
            </w:r>
            <w:r w:rsidR="0047783B">
              <w:t>function fl_TC_7_1_3_4_3and4_NR5</w:t>
            </w:r>
            <w:proofErr w:type="gramStart"/>
            <w:r w:rsidR="0047783B">
              <w:t>GC(</w:t>
            </w:r>
            <w:proofErr w:type="spellStart"/>
            <w:proofErr w:type="gramEnd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78A2810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0D3DC716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160B581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4C3FD7BA" w14:textId="77777777" w:rsidR="0047783B" w:rsidRDefault="0047783B" w:rsidP="0047783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/PDCP handover / DAPS handover / Status reporting / Intra-frequency</w:t>
            </w:r>
          </w:p>
          <w:p w14:paraId="4843E531" w14:textId="77777777" w:rsidR="0047783B" w:rsidRDefault="0047783B" w:rsidP="0047783B">
            <w:r>
              <w:t xml:space="preserve">    //@sic R5-216259 sic@</w:t>
            </w:r>
          </w:p>
          <w:p w14:paraId="6FBC74D8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2BDB7FD3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1EC39726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08A49F2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6443AB25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</w:t>
            </w:r>
            <w:proofErr w:type="gramStart"/>
            <w:r>
              <w:t>PollRetransmit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_T_PollRetransmit</w:t>
            </w:r>
            <w:proofErr w:type="spellEnd"/>
            <w:r>
              <w:t xml:space="preserve"> := ms150;</w:t>
            </w:r>
          </w:p>
          <w:p w14:paraId="1309894E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FE52729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451C4814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9060E97" w14:textId="77777777" w:rsidR="0047783B" w:rsidRDefault="0047783B" w:rsidP="0047783B"/>
          <w:p w14:paraId="286AA334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1E03CE65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1311BDA1" w14:textId="77777777" w:rsidR="0047783B" w:rsidRDefault="0047783B" w:rsidP="0047783B">
            <w:r>
              <w:t xml:space="preserve">        </w:t>
            </w:r>
          </w:p>
          <w:p w14:paraId="2AA48129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03FBDA2A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//f_NR_SetCellPower(nr_Cell</w:t>
            </w:r>
            <w:proofErr w:type="gramStart"/>
            <w:r w:rsidRPr="00E322E7">
              <w:rPr>
                <w:highlight w:val="yellow"/>
              </w:rPr>
              <w:t>1,tsc</w:t>
            </w:r>
            <w:proofErr w:type="gramEnd"/>
            <w:r w:rsidRPr="00E322E7">
              <w:rPr>
                <w:highlight w:val="yellow"/>
              </w:rPr>
              <w:t>_NR_ServingCellSSS_EPRE_FR1,tsc_NR_ServingCellSSS_EPRE_FR2);</w:t>
            </w:r>
          </w:p>
          <w:p w14:paraId="6FED2FAF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794B2FC7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5474D203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20A9AC8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284BD4E4" w14:textId="77777777" w:rsidR="0047783B" w:rsidRDefault="0047783B" w:rsidP="0047783B">
            <w:r>
              <w:t xml:space="preserve">   </w:t>
            </w:r>
          </w:p>
          <w:p w14:paraId="0032E442" w14:textId="77777777" w:rsidR="0047783B" w:rsidRDefault="0047783B" w:rsidP="0047783B">
            <w:r>
              <w:t xml:space="preserve">   // Get NR capabilities sent during EUTRA preamble</w:t>
            </w:r>
          </w:p>
          <w:p w14:paraId="3B6B58A5" w14:textId="795698BF" w:rsidR="0047783B" w:rsidRDefault="0047783B" w:rsidP="0047783B">
            <w:r>
              <w:t xml:space="preserve">    f_NR5GC_Preamble (nr_Cell1, STATE_IDLE_1A, </w:t>
            </w:r>
            <w:proofErr w:type="spellStart"/>
            <w:r w:rsidRPr="007918C0">
              <w:rPr>
                <w:highlight w:val="yellow"/>
              </w:rPr>
              <w:t>TESTMode</w:t>
            </w:r>
            <w:r w:rsidR="007918C0">
              <w:rPr>
                <w:highlight w:val="yellow"/>
              </w:rPr>
              <w:t>A</w:t>
            </w:r>
            <w:r w:rsidRPr="007918C0">
              <w:rPr>
                <w:highlight w:val="yellow"/>
              </w:rPr>
              <w:t>_ON</w:t>
            </w:r>
            <w:proofErr w:type="spellEnd"/>
            <w:r>
              <w:t>);</w:t>
            </w:r>
          </w:p>
          <w:p w14:paraId="20349347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1C02CAC9" w14:textId="77777777" w:rsidR="0047783B" w:rsidRDefault="0047783B" w:rsidP="0047783B">
            <w:r>
              <w:lastRenderedPageBreak/>
              <w:t xml:space="preserve">    //Set null cipher Algorithm</w:t>
            </w:r>
          </w:p>
          <w:p w14:paraId="322A3924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18DEF5CB" w14:textId="77777777" w:rsidR="0047783B" w:rsidRDefault="0047783B" w:rsidP="0047783B"/>
          <w:p w14:paraId="3C882CCF" w14:textId="77777777" w:rsidR="0047783B" w:rsidRDefault="0047783B" w:rsidP="0047783B">
            <w:r>
              <w:t xml:space="preserve">    //Retrieve DRB Id of the first PDU session</w:t>
            </w:r>
          </w:p>
          <w:p w14:paraId="4F2BE6A7" w14:textId="77777777" w:rsidR="0047783B" w:rsidRDefault="0047783B" w:rsidP="0047783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623C6C42" w14:textId="77777777" w:rsidR="0047783B" w:rsidRDefault="0047783B" w:rsidP="0047783B"/>
          <w:p w14:paraId="431206C7" w14:textId="77777777" w:rsidR="0047783B" w:rsidRDefault="0047783B" w:rsidP="0047783B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259AE23A" w14:textId="77777777" w:rsidR="0047783B" w:rsidRDefault="0047783B" w:rsidP="0047783B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41E58E0E" w14:textId="77777777" w:rsidR="0047783B" w:rsidRDefault="0047783B" w:rsidP="0047783B">
            <w:r>
              <w:t xml:space="preserve">      </w:t>
            </w:r>
          </w:p>
          <w:p w14:paraId="1E8797C3" w14:textId="77777777" w:rsidR="0047783B" w:rsidRDefault="0047783B" w:rsidP="0047783B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52D5E42A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9EEE4E" w14:textId="77777777" w:rsidR="0047783B" w:rsidRDefault="0047783B" w:rsidP="0047783B">
            <w:r>
              <w:t xml:space="preserve">                                                        -,</w:t>
            </w:r>
          </w:p>
          <w:p w14:paraId="56291860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01990667" w14:textId="77777777" w:rsidR="0047783B" w:rsidRDefault="0047783B" w:rsidP="0047783B">
            <w:r>
              <w:t xml:space="preserve">                                                        -,</w:t>
            </w:r>
          </w:p>
          <w:p w14:paraId="669743A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540A69C1" w14:textId="77777777" w:rsidR="0047783B" w:rsidRDefault="0047783B" w:rsidP="0047783B">
            <w:r>
              <w:t xml:space="preserve">                                                   </w:t>
            </w:r>
          </w:p>
          <w:p w14:paraId="2E87F67E" w14:textId="77777777" w:rsidR="0047783B" w:rsidRDefault="0047783B" w:rsidP="0047783B">
            <w:r>
              <w:t xml:space="preserve">    </w:t>
            </w:r>
            <w:proofErr w:type="spellStart"/>
            <w:r>
              <w:t>v_DRB_ToAddMod</w:t>
            </w:r>
            <w:proofErr w:type="spellEnd"/>
            <w:r>
              <w:t xml:space="preserve"> :=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081066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D69DD9E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0167B199" w14:textId="77777777" w:rsidR="0047783B" w:rsidRDefault="0047783B" w:rsidP="0047783B"/>
          <w:p w14:paraId="0214DABB" w14:textId="77777777" w:rsidR="0047783B" w:rsidRDefault="0047783B" w:rsidP="0047783B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7517E87C" w14:textId="6D19A31F" w:rsidR="0047783B" w:rsidRDefault="0047783B" w:rsidP="0047783B">
            <w:r>
              <w:t xml:space="preserve">                                     </w:t>
            </w:r>
            <w:proofErr w:type="spellStart"/>
            <w:r w:rsidRPr="00CA4045">
              <w:rPr>
                <w:highlight w:val="yellow"/>
              </w:rPr>
              <w:t>TEST_LOOPMode</w:t>
            </w:r>
            <w:r w:rsidR="00CA4045" w:rsidRPr="00CA4045">
              <w:rPr>
                <w:highlight w:val="yellow"/>
              </w:rPr>
              <w:t>A</w:t>
            </w:r>
            <w:r w:rsidRPr="00CA4045">
              <w:rPr>
                <w:highlight w:val="yellow"/>
              </w:rPr>
              <w:t>_ON</w:t>
            </w:r>
            <w:proofErr w:type="spellEnd"/>
            <w:r>
              <w:t>, // TL mode B loop is closed with 00 delay</w:t>
            </w:r>
          </w:p>
          <w:p w14:paraId="313EDD5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53BEEAC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5E411A99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02A63EAC" w14:textId="77777777" w:rsidR="0047783B" w:rsidRDefault="0047783B" w:rsidP="0047783B">
            <w:r>
              <w:t xml:space="preserve">                                     -,</w:t>
            </w:r>
          </w:p>
          <w:p w14:paraId="3EBEECDB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3D915305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0B2ABFE9" w14:textId="77777777" w:rsidR="0047783B" w:rsidRDefault="0047783B" w:rsidP="0047783B">
            <w:r>
              <w:t xml:space="preserve">  </w:t>
            </w:r>
          </w:p>
          <w:p w14:paraId="02110000" w14:textId="77777777" w:rsidR="0047783B" w:rsidRDefault="0047783B" w:rsidP="0047783B">
            <w:r>
              <w:t xml:space="preserve">    //Initialize PDCP Parameters incl. DRB Id</w:t>
            </w:r>
          </w:p>
          <w:p w14:paraId="6139B5DF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7E031CDA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876DD2A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630F8BC4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6671D38A" w14:textId="77777777" w:rsidR="0047783B" w:rsidRDefault="0047783B" w:rsidP="0047783B">
            <w:r>
              <w:lastRenderedPageBreak/>
              <w:t xml:space="preserve">    </w:t>
            </w:r>
          </w:p>
          <w:p w14:paraId="37CD4035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5824FA62" w14:textId="77777777" w:rsidR="0047783B" w:rsidRDefault="0047783B" w:rsidP="0047783B">
            <w:r>
              <w:t xml:space="preserve">    </w:t>
            </w:r>
          </w:p>
          <w:p w14:paraId="1DA6663C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3ACBD1A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STATE_CONNECTED_3A);</w:t>
            </w:r>
          </w:p>
          <w:p w14:paraId="64DF55DA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4C11665C" w14:textId="66ED6A01" w:rsidR="00574BDF" w:rsidRDefault="0047783B" w:rsidP="0047783B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72EC84CB" w:rsidR="0047783B" w:rsidRDefault="005165A2" w:rsidP="005F2D79">
            <w:pPr>
              <w:spacing w:after="0"/>
            </w:pPr>
            <w:r w:rsidRPr="005165A2">
              <w:t>fl_TC_7_1_3_4_3and4_NR5GC_</w:t>
            </w:r>
            <w:proofErr w:type="gramStart"/>
            <w:r w:rsidRPr="005165A2">
              <w:t>TestBody</w:t>
            </w:r>
            <w:r w:rsidR="0047783B">
              <w:t>(</w:t>
            </w:r>
            <w:proofErr w:type="gramEnd"/>
            <w:r w:rsidR="0047783B">
              <w:t>)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7BE2665E" w:rsidR="002B069A" w:rsidRPr="00C00466" w:rsidRDefault="00E401DB" w:rsidP="00E401D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4, HO will be performed with dedicated RACH configuration as per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message for DAPS HO so SS should be configured with same.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7CADEE31" w:rsidR="0047783B" w:rsidRPr="003D4E6C" w:rsidRDefault="0005079B" w:rsidP="005F2D79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Dedicated </w:t>
            </w:r>
            <w:proofErr w:type="spellStart"/>
            <w:r>
              <w:rPr>
                <w:rFonts w:cs="Arial"/>
              </w:rPr>
              <w:t>rach</w:t>
            </w:r>
            <w:proofErr w:type="spellEnd"/>
            <w:r>
              <w:rPr>
                <w:rFonts w:cs="Arial"/>
              </w:rPr>
              <w:t xml:space="preserve"> configuration template on f</w:t>
            </w:r>
            <w:r>
              <w:t>_NR5GC_DAPS_HO_RACHProcedure</w:t>
            </w:r>
            <w:r w:rsidR="0047783B">
              <w:rPr>
                <w:rFonts w:cs="Arial"/>
              </w:rPr>
              <w:t>.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3433635C" w:rsidR="0047783B" w:rsidRDefault="005776E2" w:rsidP="005F2D79">
            <w:pPr>
              <w:spacing w:after="0"/>
              <w:rPr>
                <w:rFonts w:ascii="Arial" w:hAnsi="Arial" w:cs="Arial"/>
              </w:rPr>
            </w:pPr>
            <w:r w:rsidRPr="005776E2">
              <w:rPr>
                <w:rFonts w:ascii="Arial" w:hAnsi="Arial" w:cs="Arial"/>
              </w:rPr>
              <w:t>PDCP_NR5GC</w:t>
            </w:r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30A0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71FDBB66" w:rsidR="0047783B" w:rsidRDefault="00730A05" w:rsidP="005F2D79">
            <w:pPr>
              <w:rPr>
                <w:rFonts w:ascii="Arial" w:hAnsi="Arial"/>
                <w:highlight w:val="cyan"/>
              </w:rPr>
            </w:pPr>
            <w:r w:rsidRPr="00730A05">
              <w:rPr>
                <w:rFonts w:ascii="Arial" w:hAnsi="Arial" w:cs="Arial"/>
                <w:highlight w:val="cyan"/>
              </w:rPr>
              <w:t>As cha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ge</w:t>
            </w:r>
            <w:proofErr w:type="spellEnd"/>
            <w:r w:rsidRPr="00730A05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>2</w:t>
            </w:r>
            <w:r w:rsidRPr="00730A05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>
              <w:rPr>
                <w:rFonts w:ascii="Arial" w:hAnsi="Arial" w:cs="Arial"/>
                <w:highlight w:val="cyan"/>
              </w:rPr>
              <w:t>i</w:t>
            </w:r>
            <w:proofErr w:type="spellEnd"/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r w:rsidRPr="00730A05">
              <w:rPr>
                <w:rFonts w:ascii="Arial" w:hAnsi="Arial" w:cs="Arial"/>
                <w:highlight w:val="cyan"/>
              </w:rPr>
              <w:t xml:space="preserve"> R5s230148_MCC160Comme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ts</w:t>
            </w:r>
            <w:proofErr w:type="spellEnd"/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BC8" w14:textId="77777777" w:rsidR="000105E6" w:rsidRDefault="000105E6" w:rsidP="000105E6">
            <w:r>
              <w:t xml:space="preserve">  function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034009E4" w14:textId="77777777" w:rsidR="000105E6" w:rsidRDefault="000105E6" w:rsidP="000105E6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4AC82853" w14:textId="77777777" w:rsidR="000105E6" w:rsidRDefault="000105E6" w:rsidP="000105E6">
            <w:r>
              <w:t xml:space="preserve">  {</w:t>
            </w:r>
          </w:p>
          <w:p w14:paraId="7BBFD058" w14:textId="77777777" w:rsidR="000105E6" w:rsidRDefault="000105E6" w:rsidP="000105E6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IPData</w:t>
            </w:r>
            <w:proofErr w:type="spellEnd"/>
            <w:r>
              <w:t xml:space="preserve"> :</w:t>
            </w:r>
            <w:proofErr w:type="gramEnd"/>
            <w:r>
              <w:t>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08A8A8CC" w14:textId="77777777" w:rsidR="000105E6" w:rsidRDefault="000105E6" w:rsidP="000105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f_NR_CellInfo_GetIsFR1(nr_Cell1);</w:t>
            </w:r>
          </w:p>
          <w:p w14:paraId="49605215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0F39BD68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35240717" w14:textId="77777777" w:rsidR="000105E6" w:rsidRDefault="000105E6" w:rsidP="000105E6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230BBB2" w14:textId="77777777" w:rsidR="000105E6" w:rsidRDefault="000105E6" w:rsidP="000105E6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29D7A4C" w14:textId="77777777" w:rsidR="000105E6" w:rsidRDefault="000105E6" w:rsidP="000105E6">
            <w:r>
              <w:t xml:space="preserve">    </w:t>
            </w:r>
          </w:p>
          <w:p w14:paraId="4E699F42" w14:textId="77777777" w:rsidR="000105E6" w:rsidRDefault="000105E6" w:rsidP="000105E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0F8529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F745C18" w14:textId="77777777" w:rsidR="000105E6" w:rsidRDefault="000105E6" w:rsidP="000105E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2DFDFBA2" w14:textId="77777777" w:rsidR="000105E6" w:rsidRDefault="000105E6" w:rsidP="000105E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03AB3386" w14:textId="77777777" w:rsidR="000105E6" w:rsidRDefault="000105E6" w:rsidP="000105E6">
            <w:r>
              <w:t xml:space="preserve">    f_NR5GC_DAPS_HO_RRCReconfiguration_SSConfig_PDCP(nr_Cell1,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59E43B99" w14:textId="77777777" w:rsidR="000105E6" w:rsidRDefault="000105E6" w:rsidP="000105E6"/>
          <w:p w14:paraId="23CF44F6" w14:textId="77777777" w:rsidR="000105E6" w:rsidRDefault="000105E6" w:rsidP="000105E6">
            <w:r>
              <w:t xml:space="preserve">    // EXCEPTION: In parallel with step 2-3, parallel behaviour defined in table 7.1.3.4.3.3.2-2 is executed repeatedly.</w:t>
            </w:r>
          </w:p>
          <w:p w14:paraId="619545D1" w14:textId="77777777" w:rsidR="000105E6" w:rsidRDefault="000105E6" w:rsidP="000105E6"/>
          <w:p w14:paraId="36A44276" w14:textId="77777777" w:rsidR="000105E6" w:rsidRDefault="000105E6" w:rsidP="000105E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6730C" w14:textId="77777777" w:rsidR="000105E6" w:rsidRDefault="000105E6" w:rsidP="000105E6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64C86674" w14:textId="77777777" w:rsidR="000105E6" w:rsidRDefault="000105E6" w:rsidP="000105E6">
            <w:r>
              <w:t xml:space="preserve">    // Step 6 in R5w210214r1</w:t>
            </w:r>
          </w:p>
          <w:p w14:paraId="770F5AD6" w14:textId="77777777" w:rsidR="000105E6" w:rsidRDefault="000105E6" w:rsidP="000105E6">
            <w:r>
              <w:t xml:space="preserve">    </w:t>
            </w:r>
            <w:r w:rsidRPr="00774C61">
              <w:t xml:space="preserve">v_Timing2 :=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Pr="0005079B">
              <w:t>10</w:t>
            </w:r>
            <w:r w:rsidRPr="00774C61">
              <w:t>);</w:t>
            </w:r>
          </w:p>
          <w:p w14:paraId="231CB6C2" w14:textId="77777777" w:rsidR="000105E6" w:rsidRDefault="000105E6" w:rsidP="000105E6">
            <w:r>
              <w:t xml:space="preserve">    </w:t>
            </w:r>
            <w:proofErr w:type="spellStart"/>
            <w:r>
              <w:t>f_NR_PDCP_Send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1F9C036D" w14:textId="77777777" w:rsidR="000105E6" w:rsidRDefault="000105E6" w:rsidP="000105E6"/>
          <w:p w14:paraId="3F3C22FF" w14:textId="77777777" w:rsidR="000105E6" w:rsidRDefault="000105E6" w:rsidP="000105E6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176589" w14:textId="77777777" w:rsidR="000105E6" w:rsidRDefault="000105E6" w:rsidP="000105E6">
            <w:r>
              <w:t xml:space="preserve">    // The SS stops sending RLC acknowledgements.</w:t>
            </w:r>
          </w:p>
          <w:p w14:paraId="799EE486" w14:textId="77777777" w:rsidR="000105E6" w:rsidRDefault="000105E6" w:rsidP="000105E6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FB1EBE1" w14:textId="77777777" w:rsidR="000105E6" w:rsidRDefault="000105E6" w:rsidP="000105E6"/>
          <w:p w14:paraId="47B2FE37" w14:textId="77777777" w:rsidR="000105E6" w:rsidRDefault="000105E6" w:rsidP="000105E6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CF57E7" w14:textId="77777777" w:rsidR="000105E6" w:rsidRDefault="000105E6" w:rsidP="000105E6">
            <w:r>
              <w:t xml:space="preserve">    // Check: Does the UE loop back the IP packet received at step 2 in NR Cell 1?</w:t>
            </w:r>
          </w:p>
          <w:p w14:paraId="056BFD2E" w14:textId="77777777" w:rsidR="000105E6" w:rsidRDefault="000105E6" w:rsidP="000105E6">
            <w:r>
              <w:t xml:space="preserve">    // Step 7 in R5w210214r1</w:t>
            </w:r>
          </w:p>
          <w:p w14:paraId="1ADC9366" w14:textId="77777777" w:rsidR="000105E6" w:rsidRDefault="000105E6" w:rsidP="000105E6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C708B9">
              <w:t xml:space="preserve">Cell1,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, </w:t>
            </w:r>
            <w:proofErr w:type="spellStart"/>
            <w:r w:rsidRPr="00C708B9">
              <w:t>cr_</w:t>
            </w:r>
            <w:r>
              <w:t>RlcBearerRouting_NR</w:t>
            </w:r>
            <w:proofErr w:type="spellEnd"/>
            <w:r>
              <w:t>(nr_Cell1));</w:t>
            </w:r>
          </w:p>
          <w:p w14:paraId="1B0F60B0" w14:textId="77777777" w:rsidR="000105E6" w:rsidRDefault="000105E6" w:rsidP="000105E6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37FCEEFE" w14:textId="77777777" w:rsidR="000105E6" w:rsidRDefault="000105E6" w:rsidP="000105E6"/>
          <w:p w14:paraId="7D6962CE" w14:textId="77777777" w:rsidR="000105E6" w:rsidRDefault="000105E6" w:rsidP="000105E6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0858D" w14:textId="77777777" w:rsidR="000105E6" w:rsidRDefault="000105E6" w:rsidP="000105E6">
            <w:r>
              <w:t xml:space="preserve">    // The SS transmits Random Access Response to respond to the latest preamble in NR Cell 2/3.</w:t>
            </w:r>
          </w:p>
          <w:p w14:paraId="621050DB" w14:textId="77777777" w:rsidR="000105E6" w:rsidRDefault="000105E6" w:rsidP="000105E6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26FACB36" w14:textId="6A823FFA" w:rsidR="000105E6" w:rsidRDefault="000105E6" w:rsidP="000105E6">
            <w:r>
              <w:t xml:space="preserve">    f_NR5GC_DAPS_HO_</w:t>
            </w:r>
            <w:proofErr w:type="gramStart"/>
            <w:r>
              <w:t>RACHProcedure(</w:t>
            </w:r>
            <w:proofErr w:type="spellStart"/>
            <w:proofErr w:type="gramEnd"/>
            <w:r>
              <w:t>v_NR_NeighbourCellId</w:t>
            </w:r>
            <w:proofErr w:type="spellEnd"/>
            <w:r w:rsidR="00774C61" w:rsidRPr="00774C61">
              <w:rPr>
                <w:highlight w:val="yellow"/>
              </w:rPr>
              <w:t>/</w:t>
            </w:r>
            <w:r w:rsidR="00774C61">
              <w:rPr>
                <w:highlight w:val="yellow"/>
              </w:rPr>
              <w:t>*,</w:t>
            </w:r>
            <w:r w:rsidR="00774C61" w:rsidRPr="00774C61">
              <w:rPr>
                <w:highlight w:val="yellow"/>
              </w:rPr>
              <w:t>added here*/</w:t>
            </w:r>
            <w:r>
              <w:t>);</w:t>
            </w:r>
          </w:p>
          <w:p w14:paraId="7E528E6F" w14:textId="77777777" w:rsidR="000105E6" w:rsidRDefault="000105E6" w:rsidP="000105E6"/>
          <w:p w14:paraId="402F44E4" w14:textId="77777777" w:rsidR="000105E6" w:rsidRDefault="000105E6" w:rsidP="000105E6">
            <w:r>
              <w:t xml:space="preserve">    // Specify expected PDU which is to be received in step 6. Same SN as in step 3.</w:t>
            </w:r>
          </w:p>
          <w:p w14:paraId="7072AF60" w14:textId="77777777" w:rsidR="000105E6" w:rsidRDefault="000105E6" w:rsidP="000105E6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 w:rsidRPr="00C708B9">
              <w:t xml:space="preserve">, 0,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 );</w:t>
            </w:r>
            <w:r>
              <w:t xml:space="preserve"> // SN to be received is 0</w:t>
            </w:r>
          </w:p>
          <w:p w14:paraId="7ABED9D3" w14:textId="77777777" w:rsidR="000105E6" w:rsidRDefault="000105E6" w:rsidP="000105E6"/>
          <w:p w14:paraId="06B77FD9" w14:textId="77777777" w:rsidR="000105E6" w:rsidRDefault="000105E6" w:rsidP="000105E6">
            <w:r>
              <w:t xml:space="preserve">    // EXCEPTION: Steps 5-7 can occur in any order.</w:t>
            </w:r>
          </w:p>
          <w:p w14:paraId="48B0559D" w14:textId="77777777" w:rsidR="000105E6" w:rsidRDefault="000105E6" w:rsidP="000105E6">
            <w:r>
              <w:t xml:space="preserve">    interleave {</w:t>
            </w:r>
          </w:p>
          <w:p w14:paraId="2FD14133" w14:textId="77777777" w:rsidR="000105E6" w:rsidRDefault="000105E6" w:rsidP="000105E6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BF2137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469ECBD" w14:textId="77777777" w:rsidR="000105E6" w:rsidRDefault="000105E6" w:rsidP="000105E6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6EABB326" w14:textId="77777777" w:rsidR="000105E6" w:rsidRDefault="000105E6" w:rsidP="000105E6">
            <w:r>
              <w:lastRenderedPageBreak/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4C04A440" w14:textId="77777777" w:rsidR="000105E6" w:rsidRDefault="000105E6" w:rsidP="000105E6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1E175F" w14:textId="77777777" w:rsidR="000105E6" w:rsidRDefault="000105E6" w:rsidP="000105E6">
            <w:r>
              <w:t xml:space="preserve">      // Check: Does the UE retransmit the IP packet received at step 2 in NR Cell 2/3?</w:t>
            </w:r>
          </w:p>
          <w:p w14:paraId="42737579" w14:textId="77777777" w:rsidR="000105E6" w:rsidRDefault="000105E6" w:rsidP="000105E6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626E7441" w14:textId="77777777" w:rsidR="000105E6" w:rsidRDefault="000105E6" w:rsidP="000105E6">
            <w:r>
              <w:t xml:space="preserve">      [] DRB.receive(car_NR_DRB_COMMON_IND_PDCP_PDUList_DC(v_NR_NeighbourCellId,</w:t>
            </w:r>
          </w:p>
          <w:p w14:paraId="426EBE86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D8FFD83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7FD5479" w14:textId="77777777" w:rsidR="000105E6" w:rsidRDefault="000105E6" w:rsidP="000105E6">
            <w:r>
              <w:t xml:space="preserve">                                                           -,</w:t>
            </w:r>
          </w:p>
          <w:p w14:paraId="1C9E5D2F" w14:textId="77777777" w:rsidR="000105E6" w:rsidRDefault="000105E6" w:rsidP="000105E6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2698289" w14:textId="77777777" w:rsidR="000105E6" w:rsidRDefault="000105E6" w:rsidP="000105E6">
            <w:r>
              <w:t xml:space="preserve">        {</w:t>
            </w:r>
          </w:p>
          <w:p w14:paraId="24C16690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2A885CE9" w14:textId="77777777" w:rsidR="000105E6" w:rsidRDefault="000105E6" w:rsidP="000105E6">
            <w:r>
              <w:t xml:space="preserve">        }</w:t>
            </w:r>
          </w:p>
          <w:p w14:paraId="4C6122C5" w14:textId="77777777" w:rsidR="000105E6" w:rsidRDefault="000105E6" w:rsidP="000105E6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7FCE6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531D783E" w14:textId="77777777" w:rsidR="000105E6" w:rsidRDefault="000105E6" w:rsidP="000105E6">
            <w:r>
              <w:t xml:space="preserve">      // (R5w210214r1 Step 11. Target Cell: Receive PDCP STATUS REPORT PDU.</w:t>
            </w:r>
          </w:p>
          <w:p w14:paraId="2C9AB8EB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46B4D368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21F13ED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D4C2817" w14:textId="77777777" w:rsidR="000105E6" w:rsidRDefault="000105E6" w:rsidP="000105E6">
            <w:r>
              <w:t xml:space="preserve">                                                            -,</w:t>
            </w:r>
          </w:p>
          <w:p w14:paraId="0DAACEA7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6CC69D67" w14:textId="77777777" w:rsidR="000105E6" w:rsidRDefault="000105E6" w:rsidP="000105E6">
            <w:r>
              <w:t xml:space="preserve">        {</w:t>
            </w:r>
          </w:p>
          <w:p w14:paraId="1A91763A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597141A5" w14:textId="77777777" w:rsidR="000105E6" w:rsidRDefault="000105E6" w:rsidP="000105E6">
            <w:r>
              <w:t xml:space="preserve">        }</w:t>
            </w:r>
          </w:p>
          <w:p w14:paraId="68F04815" w14:textId="77777777" w:rsidR="000105E6" w:rsidRDefault="000105E6" w:rsidP="000105E6">
            <w:r>
              <w:t xml:space="preserve">    }</w:t>
            </w:r>
          </w:p>
          <w:p w14:paraId="650A321B" w14:textId="77777777" w:rsidR="000105E6" w:rsidRDefault="000105E6" w:rsidP="000105E6"/>
          <w:p w14:paraId="533125E7" w14:textId="77777777" w:rsidR="000105E6" w:rsidRDefault="000105E6" w:rsidP="000105E6">
            <w:r>
              <w:t xml:space="preserve">    // (R5w210214r1 Step 12. Target Cell: Re-configure RACH procedure as for initial access)</w:t>
            </w:r>
          </w:p>
          <w:p w14:paraId="1F87DE92" w14:textId="77777777" w:rsidR="000105E6" w:rsidRDefault="000105E6" w:rsidP="000105E6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3A723DBD" w14:textId="77777777" w:rsidR="000105E6" w:rsidRDefault="000105E6" w:rsidP="000105E6"/>
          <w:p w14:paraId="4BB74610" w14:textId="77777777" w:rsidR="000105E6" w:rsidRDefault="000105E6" w:rsidP="000105E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07BBD0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30BCF8E6" w14:textId="77777777" w:rsidR="000105E6" w:rsidRDefault="000105E6" w:rsidP="000105E6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5CA55D54" w14:textId="77777777" w:rsidR="000105E6" w:rsidRDefault="000105E6" w:rsidP="000105E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4EFA4E2F" w14:textId="77777777" w:rsidR="000105E6" w:rsidRDefault="000105E6" w:rsidP="000105E6"/>
          <w:p w14:paraId="739645C6" w14:textId="77777777" w:rsidR="000105E6" w:rsidRDefault="000105E6" w:rsidP="000105E6">
            <w:r>
              <w:lastRenderedPageBreak/>
              <w:t xml:space="preserve">    // EXCEPTION: Steps 9-10 can occur in any order.</w:t>
            </w:r>
          </w:p>
          <w:p w14:paraId="66FFC1ED" w14:textId="77777777" w:rsidR="000105E6" w:rsidRDefault="000105E6" w:rsidP="000105E6">
            <w:r>
              <w:t xml:space="preserve">    interleave {</w:t>
            </w:r>
          </w:p>
          <w:p w14:paraId="7CBF8AD1" w14:textId="77777777" w:rsidR="000105E6" w:rsidRDefault="000105E6" w:rsidP="000105E6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B3D7F71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614EF448" w14:textId="77777777" w:rsidR="000105E6" w:rsidRDefault="000105E6" w:rsidP="000105E6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CFE4D04" w14:textId="77777777" w:rsidR="000105E6" w:rsidRDefault="000105E6" w:rsidP="000105E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32DD6AA5" w14:textId="77777777" w:rsidR="000105E6" w:rsidRDefault="000105E6" w:rsidP="000105E6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510DC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0789D92B" w14:textId="77777777" w:rsidR="000105E6" w:rsidRDefault="000105E6" w:rsidP="000105E6">
            <w:r>
              <w:t xml:space="preserve">      // (R5w210214r1 Step 15. Target Cell: Receive PDCP STATUS REPORT PDU.</w:t>
            </w:r>
          </w:p>
          <w:p w14:paraId="4E5D0CAE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62BC42AE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B56F463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1EA5861" w14:textId="77777777" w:rsidR="000105E6" w:rsidRDefault="000105E6" w:rsidP="000105E6">
            <w:r>
              <w:t xml:space="preserve">                                                            -,</w:t>
            </w:r>
          </w:p>
          <w:p w14:paraId="164D2F9F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2A28AAF3" w14:textId="77777777" w:rsidR="000105E6" w:rsidRDefault="000105E6" w:rsidP="000105E6">
            <w:r>
              <w:t xml:space="preserve">        {</w:t>
            </w:r>
          </w:p>
          <w:p w14:paraId="753301FE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10");</w:t>
            </w:r>
          </w:p>
          <w:p w14:paraId="40E065AF" w14:textId="77777777" w:rsidR="000105E6" w:rsidRDefault="000105E6" w:rsidP="000105E6">
            <w:r>
              <w:t xml:space="preserve">        }</w:t>
            </w:r>
          </w:p>
          <w:p w14:paraId="7BA9C083" w14:textId="77777777" w:rsidR="000105E6" w:rsidRDefault="000105E6" w:rsidP="000105E6">
            <w:r>
              <w:t xml:space="preserve">    }</w:t>
            </w:r>
          </w:p>
          <w:p w14:paraId="3A4B6EE8" w14:textId="77777777" w:rsidR="000105E6" w:rsidRDefault="000105E6" w:rsidP="000105E6">
            <w:r>
              <w:t xml:space="preserve">   </w:t>
            </w:r>
          </w:p>
          <w:p w14:paraId="7AEA83EF" w14:textId="77777777" w:rsidR="000105E6" w:rsidRDefault="000105E6" w:rsidP="000105E6">
            <w:r>
              <w:t xml:space="preserve">    // (R5w210214r1 Step 16. Source Cell: Stop periodic TA</w:t>
            </w:r>
          </w:p>
          <w:p w14:paraId="11D456DF" w14:textId="77777777" w:rsidR="000105E6" w:rsidRDefault="000105E6" w:rsidP="000105E6">
            <w:r>
              <w:t xml:space="preserve">    // (R5w210214r1 Step 17. Source Cell: Reset SRBs and release DRBs.</w:t>
            </w:r>
          </w:p>
          <w:p w14:paraId="1A1563FC" w14:textId="77777777" w:rsidR="000105E6" w:rsidRDefault="000105E6" w:rsidP="000105E6">
            <w:r>
              <w:t xml:space="preserve">    f_NR5GC_DAPS_HO_SourceRelease_SSConfig(nr_Cell1); //R5w210214r1, 3.1, Steps 16-17</w:t>
            </w:r>
          </w:p>
          <w:p w14:paraId="41A96C26" w14:textId="77777777" w:rsidR="000105E6" w:rsidRDefault="000105E6" w:rsidP="000105E6"/>
          <w:p w14:paraId="12048C43" w14:textId="1BA6D116" w:rsidR="0047783B" w:rsidRDefault="000105E6" w:rsidP="000105E6">
            <w:r>
              <w:t xml:space="preserve">  }</w:t>
            </w:r>
          </w:p>
        </w:tc>
      </w:tr>
    </w:tbl>
    <w:p w14:paraId="4892CB47" w14:textId="051B7CF6" w:rsidR="0047783B" w:rsidRDefault="008B0222" w:rsidP="0047783B">
      <w:r w:rsidRPr="008B0222">
        <w:lastRenderedPageBreak/>
        <w:t>C:\5g-tcd-ttcn\TTCN\Common\NR5GC\NR5GC_Handover.ttcn</w:t>
      </w:r>
    </w:p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AA" w14:textId="77777777" w:rsidR="004B038D" w:rsidRDefault="004B038D" w:rsidP="004B038D">
            <w:r>
              <w:t>function fl_TC_7_1_3_4_3and4_NR5GC_TestBody(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7904CCC" w14:textId="77777777" w:rsidR="004B038D" w:rsidRDefault="004B038D" w:rsidP="004B038D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15DEE14A" w14:textId="77777777" w:rsidR="004B038D" w:rsidRDefault="004B038D" w:rsidP="004B038D">
            <w:r>
              <w:t xml:space="preserve">  {</w:t>
            </w:r>
          </w:p>
          <w:p w14:paraId="227589AF" w14:textId="77777777" w:rsidR="004B038D" w:rsidRDefault="004B038D" w:rsidP="004B038D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IPData</w:t>
            </w:r>
            <w:proofErr w:type="spellEnd"/>
            <w:r>
              <w:t xml:space="preserve"> :</w:t>
            </w:r>
            <w:proofErr w:type="gramEnd"/>
            <w:r>
              <w:t>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122FC216" w14:textId="77777777" w:rsidR="004B038D" w:rsidRDefault="004B038D" w:rsidP="004B038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f_NR_CellInfo_GetIsFR1(nr_Cell1);</w:t>
            </w:r>
          </w:p>
          <w:p w14:paraId="4D3592B8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1B4A76AF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12B7E940" w14:textId="77777777" w:rsidR="004B038D" w:rsidRDefault="004B038D" w:rsidP="004B038D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347BEF47" w14:textId="77777777" w:rsidR="004B038D" w:rsidRDefault="004B038D" w:rsidP="004B038D">
            <w:r>
              <w:lastRenderedPageBreak/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11974505" w14:textId="77777777" w:rsidR="004B038D" w:rsidRDefault="004B038D" w:rsidP="004B038D">
            <w:r>
              <w:t xml:space="preserve">    </w:t>
            </w:r>
            <w:r w:rsidRPr="00774C61">
              <w:rPr>
                <w:highlight w:val="yellow"/>
              </w:rPr>
              <w:t xml:space="preserve">var template (value) </w:t>
            </w:r>
            <w:proofErr w:type="spellStart"/>
            <w:r w:rsidRPr="00774C61">
              <w:rPr>
                <w:highlight w:val="yellow"/>
              </w:rPr>
              <w:t>RACH_ConfigGeneric</w:t>
            </w:r>
            <w:proofErr w:type="spellEnd"/>
            <w:r w:rsidRPr="00774C61">
              <w:rPr>
                <w:highlight w:val="yellow"/>
              </w:rPr>
              <w:t xml:space="preserve"> </w:t>
            </w:r>
            <w:proofErr w:type="spellStart"/>
            <w:r w:rsidRPr="00774C61">
              <w:rPr>
                <w:highlight w:val="yellow"/>
              </w:rPr>
              <w:t>v_RACH_</w:t>
            </w:r>
            <w:proofErr w:type="gramStart"/>
            <w:r w:rsidRPr="00774C61">
              <w:rPr>
                <w:highlight w:val="yellow"/>
              </w:rPr>
              <w:t>ConfigGeneric</w:t>
            </w:r>
            <w:proofErr w:type="spellEnd"/>
            <w:r w:rsidRPr="00774C61">
              <w:rPr>
                <w:highlight w:val="yellow"/>
              </w:rPr>
              <w:t xml:space="preserve"> :</w:t>
            </w:r>
            <w:proofErr w:type="gramEnd"/>
            <w:r w:rsidRPr="00774C61">
              <w:rPr>
                <w:highlight w:val="yellow"/>
              </w:rPr>
              <w:t xml:space="preserve">= </w:t>
            </w:r>
            <w:proofErr w:type="spellStart"/>
            <w:r w:rsidRPr="00774C61">
              <w:rPr>
                <w:highlight w:val="yellow"/>
              </w:rPr>
              <w:t>f_NR_CellInfo_GetRACH_ConfigGeneric</w:t>
            </w:r>
            <w:proofErr w:type="spellEnd"/>
            <w:r w:rsidRPr="00774C61">
              <w:rPr>
                <w:highlight w:val="yellow"/>
              </w:rPr>
              <w:t xml:space="preserve">(nr_Cell1, </w:t>
            </w:r>
            <w:proofErr w:type="spellStart"/>
            <w:r w:rsidRPr="00774C61">
              <w:rPr>
                <w:highlight w:val="yellow"/>
              </w:rPr>
              <w:t>tsc_NR_BWP_Id</w:t>
            </w:r>
            <w:proofErr w:type="spellEnd"/>
            <w:r w:rsidRPr="00774C61">
              <w:rPr>
                <w:highlight w:val="yellow"/>
              </w:rPr>
              <w:t>);</w:t>
            </w:r>
          </w:p>
          <w:p w14:paraId="733F9C91" w14:textId="77777777" w:rsidR="004B038D" w:rsidRDefault="004B038D" w:rsidP="004B038D"/>
          <w:p w14:paraId="6A665904" w14:textId="77777777" w:rsidR="004B038D" w:rsidRDefault="004B038D" w:rsidP="004B038D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71CF7C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031AA80" w14:textId="77777777" w:rsidR="004B038D" w:rsidRDefault="004B038D" w:rsidP="004B038D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3C66E46A" w14:textId="77777777" w:rsidR="004B038D" w:rsidRDefault="004B038D" w:rsidP="004B038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52559059" w14:textId="77777777" w:rsidR="004B038D" w:rsidRDefault="004B038D" w:rsidP="004B038D">
            <w:r>
              <w:t xml:space="preserve">    f_NR5GC_DAPS_HO_RRCReconfiguration_SSConfig_</w:t>
            </w:r>
            <w:proofErr w:type="gramStart"/>
            <w:r>
              <w:t>PDCP(</w:t>
            </w:r>
            <w:proofErr w:type="gramEnd"/>
            <w:r>
              <w:t xml:space="preserve">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378F7801" w14:textId="77777777" w:rsidR="004B038D" w:rsidRDefault="004B038D" w:rsidP="004B038D"/>
          <w:p w14:paraId="15FB97C1" w14:textId="77777777" w:rsidR="004B038D" w:rsidRDefault="004B038D" w:rsidP="004B038D">
            <w:r>
              <w:t xml:space="preserve">    // EXCEPTION: In parallel with step 2-3, parallel behaviour defined in table 7.1.3.4.3.3.2-2 is executed repeatedly.</w:t>
            </w:r>
          </w:p>
          <w:p w14:paraId="6FF99556" w14:textId="77777777" w:rsidR="004B038D" w:rsidRDefault="004B038D" w:rsidP="004B038D"/>
          <w:p w14:paraId="54E2F65B" w14:textId="77777777" w:rsidR="004B038D" w:rsidRDefault="004B038D" w:rsidP="004B038D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11F37A" w14:textId="77777777" w:rsidR="004B038D" w:rsidRDefault="004B038D" w:rsidP="004B038D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25B650CF" w14:textId="77777777" w:rsidR="004B038D" w:rsidRDefault="004B038D" w:rsidP="004B038D">
            <w:r>
              <w:t xml:space="preserve">    // Step 6 in R5w210214r1</w:t>
            </w:r>
          </w:p>
          <w:p w14:paraId="5E46E599" w14:textId="54663580" w:rsidR="004B038D" w:rsidRDefault="004B038D" w:rsidP="004B038D">
            <w:r>
              <w:t xml:space="preserve">    </w:t>
            </w:r>
            <w:r w:rsidRPr="00774C61">
              <w:t>v_Timing</w:t>
            </w:r>
            <w:proofErr w:type="gramStart"/>
            <w:r w:rsidRPr="00774C61">
              <w:t>2 :</w:t>
            </w:r>
            <w:proofErr w:type="gramEnd"/>
            <w:r w:rsidRPr="00774C61">
              <w:t xml:space="preserve">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="00373877">
              <w:t>1</w:t>
            </w:r>
            <w:r w:rsidRPr="00373877">
              <w:t>0</w:t>
            </w:r>
            <w:r w:rsidRPr="00774C61">
              <w:t>);</w:t>
            </w:r>
          </w:p>
          <w:p w14:paraId="60E2F499" w14:textId="77777777" w:rsidR="004B038D" w:rsidRDefault="004B038D" w:rsidP="004B038D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Send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7DCE7F80" w14:textId="77777777" w:rsidR="004B038D" w:rsidRDefault="004B038D" w:rsidP="004B038D"/>
          <w:p w14:paraId="75FE3D3E" w14:textId="77777777" w:rsidR="004B038D" w:rsidRDefault="004B038D" w:rsidP="004B038D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807B85" w14:textId="77777777" w:rsidR="004B038D" w:rsidRDefault="004B038D" w:rsidP="004B038D">
            <w:r>
              <w:t xml:space="preserve">    // The SS stops sending RLC acknowledgements.</w:t>
            </w:r>
          </w:p>
          <w:p w14:paraId="1D0F6ADF" w14:textId="77777777" w:rsidR="004B038D" w:rsidRDefault="004B038D" w:rsidP="004B038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7383A069" w14:textId="77777777" w:rsidR="004B038D" w:rsidRDefault="004B038D" w:rsidP="004B038D"/>
          <w:p w14:paraId="1BADCD37" w14:textId="77777777" w:rsidR="004B038D" w:rsidRDefault="004B038D" w:rsidP="004B038D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A66E33" w14:textId="77777777" w:rsidR="004B038D" w:rsidRDefault="004B038D" w:rsidP="004B038D">
            <w:r>
              <w:t xml:space="preserve">    // Check: Does the UE loop back the IP packet received at step 2 in NR Cell 1?</w:t>
            </w:r>
          </w:p>
          <w:p w14:paraId="0CDE95B7" w14:textId="77777777" w:rsidR="004B038D" w:rsidRDefault="004B038D" w:rsidP="004B038D">
            <w:r>
              <w:t xml:space="preserve">    // Step 7 in R5w210214r1</w:t>
            </w:r>
          </w:p>
          <w:p w14:paraId="52223245" w14:textId="20514442" w:rsidR="004B038D" w:rsidRDefault="004B038D" w:rsidP="004B038D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C708B9">
              <w:t xml:space="preserve">Cell1, </w:t>
            </w:r>
            <w:proofErr w:type="spellStart"/>
            <w:r w:rsidRPr="00C708B9">
              <w:t>v_IPData</w:t>
            </w:r>
            <w:proofErr w:type="spellEnd"/>
            <w:r w:rsidR="00C708B9" w:rsidRPr="00C708B9">
              <w:t xml:space="preserve"> </w:t>
            </w:r>
            <w:r w:rsidRPr="00C708B9">
              <w:t xml:space="preserve">, </w:t>
            </w:r>
            <w:proofErr w:type="spellStart"/>
            <w:r w:rsidRPr="00C708B9">
              <w:t>cr_RlcBearerRouting</w:t>
            </w:r>
            <w:r>
              <w:t>_NR</w:t>
            </w:r>
            <w:proofErr w:type="spellEnd"/>
            <w:r>
              <w:t>(nr_Cell1));</w:t>
            </w:r>
          </w:p>
          <w:p w14:paraId="04EF6207" w14:textId="77777777" w:rsidR="004B038D" w:rsidRDefault="004B038D" w:rsidP="004B038D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6E905BAA" w14:textId="77777777" w:rsidR="004B038D" w:rsidRDefault="004B038D" w:rsidP="004B038D"/>
          <w:p w14:paraId="331980A5" w14:textId="77777777" w:rsidR="004B038D" w:rsidRDefault="004B038D" w:rsidP="004B038D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690564" w14:textId="77777777" w:rsidR="004B038D" w:rsidRDefault="004B038D" w:rsidP="004B038D">
            <w:r>
              <w:t xml:space="preserve">    // The SS transmits Random Access Response to respond to the latest preamble in NR Cell 2/3.</w:t>
            </w:r>
          </w:p>
          <w:p w14:paraId="7C00CA28" w14:textId="77777777" w:rsidR="004B038D" w:rsidRDefault="004B038D" w:rsidP="004B038D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4558520C" w14:textId="77777777" w:rsidR="004B038D" w:rsidRDefault="004B038D" w:rsidP="004B038D">
            <w:r>
              <w:lastRenderedPageBreak/>
              <w:t xml:space="preserve">    f_NR5GC_DAPS_HO_RACHProcedure(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r w:rsidRPr="00774C61">
              <w:rPr>
                <w:highlight w:val="yellow"/>
              </w:rPr>
              <w:t xml:space="preserve">tsc_C_RNTI_Value3, cs_NR_RACH_ConfigDedicated_Uplink(cs_38508_RACH_ConfigDedicated(v_RACH_ConfigGeneric, -, </w:t>
            </w:r>
            <w:proofErr w:type="spellStart"/>
            <w:r w:rsidRPr="00774C61">
              <w:rPr>
                <w:highlight w:val="yellow"/>
              </w:rPr>
              <w:t>f_NR_CellInfo_GetSSB_Index</w:t>
            </w:r>
            <w:proofErr w:type="spellEnd"/>
            <w:r w:rsidRPr="00774C61">
              <w:rPr>
                <w:highlight w:val="yellow"/>
              </w:rPr>
              <w:t>(</w:t>
            </w:r>
            <w:proofErr w:type="spellStart"/>
            <w:r w:rsidRPr="00774C61">
              <w:rPr>
                <w:highlight w:val="yellow"/>
              </w:rPr>
              <w:t>v_NR_NeighbourCellId</w:t>
            </w:r>
            <w:proofErr w:type="spellEnd"/>
            <w:r w:rsidRPr="00774C61">
              <w:rPr>
                <w:highlight w:val="yellow"/>
              </w:rPr>
              <w:t>))));</w:t>
            </w:r>
          </w:p>
          <w:p w14:paraId="68507764" w14:textId="77777777" w:rsidR="004B038D" w:rsidRDefault="004B038D" w:rsidP="004B038D"/>
          <w:p w14:paraId="720119C8" w14:textId="77777777" w:rsidR="004B038D" w:rsidRDefault="004B038D" w:rsidP="004B038D">
            <w:r>
              <w:t xml:space="preserve">    // Specify expected PDU which is to be received in step 6. Same SN as in step 3.</w:t>
            </w:r>
          </w:p>
          <w:p w14:paraId="2F47016C" w14:textId="6AF58DD3" w:rsidR="004B038D" w:rsidRDefault="004B038D" w:rsidP="004B038D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r w:rsidRPr="00C708B9">
              <w:t xml:space="preserve">0,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 ); //</w:t>
            </w:r>
            <w:r>
              <w:t xml:space="preserve"> SN to be received is 0</w:t>
            </w:r>
          </w:p>
          <w:p w14:paraId="520E5823" w14:textId="77777777" w:rsidR="004B038D" w:rsidRDefault="004B038D" w:rsidP="004B038D"/>
          <w:p w14:paraId="0B5810A2" w14:textId="77777777" w:rsidR="004B038D" w:rsidRDefault="004B038D" w:rsidP="004B038D">
            <w:r>
              <w:t xml:space="preserve">    // EXCEPTION: Steps 5-7 can occur in any order.</w:t>
            </w:r>
          </w:p>
          <w:p w14:paraId="4C82C921" w14:textId="77777777" w:rsidR="004B038D" w:rsidRDefault="004B038D" w:rsidP="004B038D">
            <w:r>
              <w:t xml:space="preserve">    interleave {</w:t>
            </w:r>
          </w:p>
          <w:p w14:paraId="506ACC42" w14:textId="77777777" w:rsidR="004B038D" w:rsidRDefault="004B038D" w:rsidP="004B038D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2ACE94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143CC00" w14:textId="77777777" w:rsidR="004B038D" w:rsidRDefault="004B038D" w:rsidP="004B038D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0F5D360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11BAC646" w14:textId="77777777" w:rsidR="004B038D" w:rsidRDefault="004B038D" w:rsidP="004B038D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55137B" w14:textId="77777777" w:rsidR="004B038D" w:rsidRDefault="004B038D" w:rsidP="004B038D">
            <w:r>
              <w:t xml:space="preserve">      // Check: Does the UE retransmit the IP packet received at step 2 in NR Cell 2/3?</w:t>
            </w:r>
          </w:p>
          <w:p w14:paraId="6BD91FAC" w14:textId="77777777" w:rsidR="004B038D" w:rsidRDefault="004B038D" w:rsidP="004B038D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03A104AC" w14:textId="77777777" w:rsidR="004B038D" w:rsidRDefault="004B038D" w:rsidP="004B038D">
            <w:r>
              <w:t xml:space="preserve">      [] DRB.receive(car_NR_DRB_COMMON_IND_PDCP_PDUList_DC(v_NR_NeighbourCellId,</w:t>
            </w:r>
          </w:p>
          <w:p w14:paraId="533CDF46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14E6163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6FAEE75" w14:textId="77777777" w:rsidR="004B038D" w:rsidRDefault="004B038D" w:rsidP="004B038D">
            <w:r>
              <w:t xml:space="preserve">                                                           -,</w:t>
            </w:r>
          </w:p>
          <w:p w14:paraId="339AA9AA" w14:textId="77777777" w:rsidR="004B038D" w:rsidRDefault="004B038D" w:rsidP="004B038D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F6BAA36" w14:textId="77777777" w:rsidR="004B038D" w:rsidRDefault="004B038D" w:rsidP="004B038D">
            <w:r>
              <w:t xml:space="preserve">        {</w:t>
            </w:r>
          </w:p>
          <w:p w14:paraId="706DB015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3B0906FF" w14:textId="77777777" w:rsidR="004B038D" w:rsidRDefault="004B038D" w:rsidP="004B038D">
            <w:r>
              <w:t xml:space="preserve">        }</w:t>
            </w:r>
          </w:p>
          <w:p w14:paraId="645E37BB" w14:textId="77777777" w:rsidR="004B038D" w:rsidRDefault="004B038D" w:rsidP="004B038D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CEBA3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72387280" w14:textId="77777777" w:rsidR="004B038D" w:rsidRDefault="004B038D" w:rsidP="004B038D">
            <w:r>
              <w:t xml:space="preserve">      // (R5w210214r1 Step 11. Target Cell: Receive PDCP STATUS REPORT PDU.</w:t>
            </w:r>
          </w:p>
          <w:p w14:paraId="7A8D91BB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241CAF3E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7B7B9E2F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07067E9" w14:textId="77777777" w:rsidR="004B038D" w:rsidRDefault="004B038D" w:rsidP="004B038D">
            <w:r>
              <w:t xml:space="preserve">                                                            -,</w:t>
            </w:r>
          </w:p>
          <w:p w14:paraId="034F32C9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105BF408" w14:textId="77777777" w:rsidR="004B038D" w:rsidRDefault="004B038D" w:rsidP="004B038D">
            <w:r>
              <w:t xml:space="preserve">        {</w:t>
            </w:r>
          </w:p>
          <w:p w14:paraId="32AD946D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4823E8F2" w14:textId="77777777" w:rsidR="004B038D" w:rsidRDefault="004B038D" w:rsidP="004B038D">
            <w:r>
              <w:lastRenderedPageBreak/>
              <w:t xml:space="preserve">        }</w:t>
            </w:r>
          </w:p>
          <w:p w14:paraId="24AC7378" w14:textId="77777777" w:rsidR="004B038D" w:rsidRDefault="004B038D" w:rsidP="004B038D">
            <w:r>
              <w:t xml:space="preserve">    }</w:t>
            </w:r>
          </w:p>
          <w:p w14:paraId="06D6771F" w14:textId="77777777" w:rsidR="004B038D" w:rsidRDefault="004B038D" w:rsidP="004B038D"/>
          <w:p w14:paraId="6CA4A066" w14:textId="77777777" w:rsidR="004B038D" w:rsidRDefault="004B038D" w:rsidP="004B038D">
            <w:r>
              <w:t xml:space="preserve">    // (R5w210214r1 Step 12. Target Cell: Re-configure RACH procedure as for initial access)</w:t>
            </w:r>
          </w:p>
          <w:p w14:paraId="02AA557B" w14:textId="77777777" w:rsidR="004B038D" w:rsidRDefault="004B038D" w:rsidP="004B038D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B9DFCDD" w14:textId="77777777" w:rsidR="004B038D" w:rsidRDefault="004B038D" w:rsidP="004B038D"/>
          <w:p w14:paraId="56FA986E" w14:textId="77777777" w:rsidR="004B038D" w:rsidRDefault="004B038D" w:rsidP="004B038D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6A540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07EE7AAB" w14:textId="77777777" w:rsidR="004B038D" w:rsidRDefault="004B038D" w:rsidP="004B038D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62E4B39B" w14:textId="77777777" w:rsidR="004B038D" w:rsidRDefault="004B038D" w:rsidP="004B038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7ACB3811" w14:textId="77777777" w:rsidR="004B038D" w:rsidRDefault="004B038D" w:rsidP="004B038D"/>
          <w:p w14:paraId="6132E08E" w14:textId="77777777" w:rsidR="004B038D" w:rsidRDefault="004B038D" w:rsidP="004B038D">
            <w:r>
              <w:t xml:space="preserve">    // EXCEPTION: Steps 9-10 can occur in any order.</w:t>
            </w:r>
          </w:p>
          <w:p w14:paraId="77DD9581" w14:textId="77777777" w:rsidR="004B038D" w:rsidRDefault="004B038D" w:rsidP="004B038D">
            <w:r>
              <w:t xml:space="preserve">    interleave {</w:t>
            </w:r>
          </w:p>
          <w:p w14:paraId="0ABD619D" w14:textId="77777777" w:rsidR="004B038D" w:rsidRDefault="004B038D" w:rsidP="004B038D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567F4E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775EA0CF" w14:textId="77777777" w:rsidR="004B038D" w:rsidRDefault="004B038D" w:rsidP="004B038D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044C1E5D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77357E51" w14:textId="77777777" w:rsidR="004B038D" w:rsidRDefault="004B038D" w:rsidP="004B038D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3BF3E4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49086571" w14:textId="77777777" w:rsidR="004B038D" w:rsidRDefault="004B038D" w:rsidP="004B038D">
            <w:r>
              <w:t xml:space="preserve">      // (R5w210214r1 Step 15. Target Cell: Receive PDCP STATUS REPORT PDU.</w:t>
            </w:r>
          </w:p>
          <w:p w14:paraId="6228844E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47687F86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0EF113B2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18D493D" w14:textId="77777777" w:rsidR="004B038D" w:rsidRDefault="004B038D" w:rsidP="004B038D">
            <w:r>
              <w:t xml:space="preserve">                                                            -,</w:t>
            </w:r>
          </w:p>
          <w:p w14:paraId="343F7E21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02D69115" w14:textId="77777777" w:rsidR="004B038D" w:rsidRDefault="004B038D" w:rsidP="004B038D">
            <w:r>
              <w:t xml:space="preserve">        {</w:t>
            </w:r>
          </w:p>
          <w:p w14:paraId="7C8884FA" w14:textId="77777777" w:rsidR="004B038D" w:rsidRDefault="004B038D" w:rsidP="004B038D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10");</w:t>
            </w:r>
          </w:p>
          <w:p w14:paraId="1C626D6D" w14:textId="77777777" w:rsidR="004B038D" w:rsidRDefault="004B038D" w:rsidP="004B038D">
            <w:r>
              <w:t xml:space="preserve">        }</w:t>
            </w:r>
          </w:p>
          <w:p w14:paraId="070CA9B8" w14:textId="77777777" w:rsidR="004B038D" w:rsidRDefault="004B038D" w:rsidP="004B038D">
            <w:r>
              <w:t xml:space="preserve">    }</w:t>
            </w:r>
          </w:p>
          <w:p w14:paraId="0BD7B763" w14:textId="77777777" w:rsidR="004B038D" w:rsidRDefault="004B038D" w:rsidP="004B038D">
            <w:r>
              <w:t xml:space="preserve">   </w:t>
            </w:r>
          </w:p>
          <w:p w14:paraId="6DA305A3" w14:textId="77777777" w:rsidR="004B038D" w:rsidRDefault="004B038D" w:rsidP="004B038D">
            <w:r>
              <w:t xml:space="preserve">    // (R5w210214r1 Step 16. Source Cell: Stop periodic TA</w:t>
            </w:r>
          </w:p>
          <w:p w14:paraId="221C32A8" w14:textId="77777777" w:rsidR="004B038D" w:rsidRDefault="004B038D" w:rsidP="004B038D">
            <w:r>
              <w:t xml:space="preserve">    // (R5w210214r1 Step 17. Source Cell: Reset SRBs and release DRBs.</w:t>
            </w:r>
          </w:p>
          <w:p w14:paraId="2ED01500" w14:textId="77777777" w:rsidR="004B038D" w:rsidRDefault="004B038D" w:rsidP="004B038D">
            <w:r>
              <w:t xml:space="preserve">    f_NR5GC_DAPS_HO_SourceRelease_SSConfig(nr_Cell1); //R5w210214r1, 3.1, Steps 16-17</w:t>
            </w:r>
          </w:p>
          <w:p w14:paraId="7FC25CCA" w14:textId="77777777" w:rsidR="004B038D" w:rsidRDefault="004B038D" w:rsidP="004B038D"/>
          <w:p w14:paraId="3AC0E8E9" w14:textId="5E6EAFA3" w:rsidR="0047783B" w:rsidRDefault="004B038D" w:rsidP="004B038D">
            <w:pPr>
              <w:ind w:firstLine="204"/>
            </w:pPr>
            <w:r>
              <w:t xml:space="preserve">  }</w:t>
            </w:r>
          </w:p>
        </w:tc>
      </w:tr>
    </w:tbl>
    <w:p w14:paraId="3780AF7E" w14:textId="35221BCF" w:rsidR="0047783B" w:rsidRDefault="0047783B" w:rsidP="00FC2058"/>
    <w:p w14:paraId="49059FB1" w14:textId="320248A8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70C6C85E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62B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E6" w14:textId="1597DC34" w:rsidR="0047783B" w:rsidRDefault="009122F8" w:rsidP="005F2D79">
            <w:pPr>
              <w:spacing w:after="0"/>
            </w:pPr>
            <w:r>
              <w:t xml:space="preserve">f_NR5GC_RRCReconfiguration_IntraNR_HO_DAPS </w:t>
            </w:r>
            <w:r w:rsidR="0047783B">
              <w:t>()</w:t>
            </w:r>
          </w:p>
        </w:tc>
      </w:tr>
      <w:tr w:rsidR="0047783B" w14:paraId="1A2051EB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EE2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C42" w14:textId="0D517F3F" w:rsidR="0047783B" w:rsidRPr="003E6E43" w:rsidRDefault="00A03196" w:rsidP="003E6E4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E6E43">
              <w:rPr>
                <w:rFonts w:ascii="Arial" w:hAnsi="Arial" w:cs="Arial"/>
              </w:rPr>
              <w:t>DRB2 is established before DAPS Handover for PDU session establishment</w:t>
            </w:r>
            <w:r>
              <w:rPr>
                <w:rFonts w:ascii="Arial" w:hAnsi="Arial" w:cs="Arial"/>
              </w:rPr>
              <w:t xml:space="preserve"> (internet PDU)</w:t>
            </w:r>
            <w:r w:rsidRPr="003E6E43">
              <w:rPr>
                <w:rFonts w:ascii="Arial" w:hAnsi="Arial" w:cs="Arial"/>
              </w:rPr>
              <w:t>, so after HO same DRB2 need to establish as serving DRB.</w:t>
            </w:r>
          </w:p>
        </w:tc>
      </w:tr>
      <w:tr w:rsidR="0047783B" w14:paraId="77916A9D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1DA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401" w14:textId="7A66E050" w:rsidR="0047783B" w:rsidRPr="003D4E6C" w:rsidRDefault="009122F8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DRB identity on </w:t>
            </w:r>
            <w:proofErr w:type="spellStart"/>
            <w:r w:rsidRPr="009122F8">
              <w:rPr>
                <w:lang w:val="en-SG"/>
              </w:rPr>
              <w:t>v_RLC_</w:t>
            </w:r>
            <w:proofErr w:type="gramStart"/>
            <w:r w:rsidRPr="009122F8">
              <w:rPr>
                <w:lang w:val="en-SG"/>
              </w:rPr>
              <w:t>BearerToAddModList</w:t>
            </w:r>
            <w:proofErr w:type="spellEnd"/>
            <w:r w:rsidRPr="009122F8">
              <w:rPr>
                <w:lang w:val="en-SG"/>
              </w:rPr>
              <w:t>[</w:t>
            </w:r>
            <w:proofErr w:type="gramEnd"/>
            <w:r w:rsidRPr="009122F8">
              <w:rPr>
                <w:lang w:val="en-SG"/>
              </w:rPr>
              <w:t>0].</w:t>
            </w:r>
          </w:p>
        </w:tc>
      </w:tr>
      <w:tr w:rsidR="0047783B" w14:paraId="583ABFF3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85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76" w14:textId="77777777" w:rsidR="0047783B" w:rsidRDefault="0047783B" w:rsidP="005F2D79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47783B" w14:paraId="411D02F8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B93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C238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C45" w14:textId="44419914" w:rsidR="0047783B" w:rsidRDefault="002C2381" w:rsidP="005F2D79">
            <w:pPr>
              <w:rPr>
                <w:rFonts w:ascii="Arial" w:hAnsi="Arial"/>
                <w:highlight w:val="cyan"/>
              </w:rPr>
            </w:pPr>
            <w:r w:rsidRPr="00730A05">
              <w:rPr>
                <w:rFonts w:ascii="Arial" w:hAnsi="Arial" w:cs="Arial"/>
                <w:highlight w:val="cyan"/>
              </w:rPr>
              <w:t>As cha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ge</w:t>
            </w:r>
            <w:proofErr w:type="spellEnd"/>
            <w:r w:rsidRPr="00730A05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>3</w:t>
            </w:r>
            <w:r w:rsidRPr="00730A05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>
              <w:rPr>
                <w:rFonts w:ascii="Arial" w:hAnsi="Arial" w:cs="Arial"/>
                <w:highlight w:val="cyan"/>
              </w:rPr>
              <w:t>i</w:t>
            </w:r>
            <w:proofErr w:type="spellEnd"/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r w:rsidRPr="00730A05">
              <w:rPr>
                <w:rFonts w:ascii="Arial" w:hAnsi="Arial" w:cs="Arial"/>
                <w:highlight w:val="cyan"/>
              </w:rPr>
              <w:t xml:space="preserve"> R5s230148_MCC160Comme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ts</w:t>
            </w:r>
            <w:proofErr w:type="spellEnd"/>
          </w:p>
        </w:tc>
      </w:tr>
    </w:tbl>
    <w:p w14:paraId="1107C055" w14:textId="77777777" w:rsidR="0047783B" w:rsidRDefault="0047783B" w:rsidP="0047783B"/>
    <w:p w14:paraId="716A475B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A92540A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3B" w14:textId="77777777" w:rsidR="00791ED7" w:rsidRDefault="00791ED7" w:rsidP="00791ED7">
            <w:r>
              <w:t xml:space="preserve">  function f_NR5GC_RRCReconfiguration_IntraNR_HO_</w:t>
            </w:r>
            <w:proofErr w:type="gramStart"/>
            <w:r>
              <w:t>DAPS(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72D5A29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>=  tsc_C_RNTI_Value3,</w:t>
            </w:r>
          </w:p>
          <w:p w14:paraId="08CB357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6CE5869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522B9F7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cs_38508_PDCP_Config,</w:t>
            </w:r>
          </w:p>
          <w:p w14:paraId="0045227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7747A14A" w14:textId="77777777" w:rsidR="00791ED7" w:rsidRDefault="00791ED7" w:rsidP="00791ED7">
            <w:r>
              <w:t xml:space="preserve">                                                     )</w:t>
            </w:r>
          </w:p>
          <w:p w14:paraId="12039C55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2F9121E7" w14:textId="77777777" w:rsidR="00791ED7" w:rsidRDefault="00791ED7" w:rsidP="00791ED7">
            <w:r>
              <w:t xml:space="preserve">  {</w:t>
            </w:r>
          </w:p>
          <w:p w14:paraId="6DCE572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FF29B3C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393A1075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0396332C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435CA38" w14:textId="77777777" w:rsidR="00791ED7" w:rsidRDefault="00791ED7" w:rsidP="00791ED7">
            <w:r>
              <w:t xml:space="preserve">    var template (value) </w:t>
            </w:r>
            <w:proofErr w:type="spellStart"/>
            <w:proofErr w:type="gram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0E9B98C5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0240698E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7C1E1199" w14:textId="77777777" w:rsidR="00791ED7" w:rsidRPr="00730A05" w:rsidRDefault="00791ED7" w:rsidP="00791ED7">
            <w:pPr>
              <w:rPr>
                <w:lang w:val="de-DE"/>
              </w:rPr>
            </w:pPr>
            <w:r>
              <w:t xml:space="preserve">    </w:t>
            </w:r>
            <w:r w:rsidRPr="00730A05">
              <w:rPr>
                <w:lang w:val="de-DE"/>
              </w:rPr>
              <w:t>var NR_DRBInfoList_Type v_ExistingDRBs := f_NR5GC_MobileInfo_GetDRBInfoList();</w:t>
            </w:r>
          </w:p>
          <w:p w14:paraId="28961073" w14:textId="77777777" w:rsidR="00791ED7" w:rsidRPr="00730A05" w:rsidRDefault="00791ED7" w:rsidP="00791ED7">
            <w:pPr>
              <w:rPr>
                <w:lang w:val="de-DE"/>
              </w:rPr>
            </w:pPr>
            <w:r w:rsidRPr="00730A05">
              <w:rPr>
                <w:lang w:val="de-DE"/>
              </w:rPr>
              <w:t xml:space="preserve"> </w:t>
            </w:r>
          </w:p>
          <w:p w14:paraId="2001CB8B" w14:textId="77777777" w:rsidR="00791ED7" w:rsidRDefault="00791ED7" w:rsidP="00791ED7">
            <w:r w:rsidRPr="00730A05">
              <w:rPr>
                <w:lang w:val="de-DE"/>
              </w:rPr>
              <w:lastRenderedPageBreak/>
              <w:t xml:space="preserve">    </w:t>
            </w:r>
            <w:r>
              <w:t>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</w:p>
          <w:p w14:paraId="7FEA5D12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 xml:space="preserve">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5D0189F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F172133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55617226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166506BB" w14:textId="77777777" w:rsidR="00791ED7" w:rsidRDefault="00791ED7" w:rsidP="00791ED7">
            <w:r>
              <w:t xml:space="preserve">    } else {//@sic R5-222043 sic@</w:t>
            </w:r>
          </w:p>
          <w:p w14:paraId="3CBFEF21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 xml:space="preserve">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2A458B7F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49055E0E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DF60D89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1372216E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1C7938BA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tsc_NR_DRB1;</w:t>
            </w:r>
          </w:p>
          <w:p w14:paraId="71820126" w14:textId="77777777" w:rsidR="00791ED7" w:rsidRDefault="00791ED7" w:rsidP="00791ED7">
            <w:r>
              <w:t xml:space="preserve">    }</w:t>
            </w:r>
          </w:p>
          <w:p w14:paraId="2372F6E2" w14:textId="77777777" w:rsidR="00791ED7" w:rsidRDefault="00791ED7" w:rsidP="00791ED7">
            <w:r>
              <w:t xml:space="preserve">    </w:t>
            </w:r>
          </w:p>
          <w:p w14:paraId="0C75FB1F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252F7E86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A159F3E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1A8AC8B8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5943015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7A97B09C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285F457D" w14:textId="77777777" w:rsidR="00791ED7" w:rsidRDefault="00791ED7" w:rsidP="00791ED7">
            <w:r>
              <w:t xml:space="preserve">    v_</w:t>
            </w:r>
            <w:proofErr w:type="gramStart"/>
            <w:r>
              <w:t>CellGroupConfig.spCellConfig.reconfigurationWithSync.spCellConfigCommon</w:t>
            </w:r>
            <w:proofErr w:type="gramEnd"/>
            <w:r>
              <w:t>.uplinkConfigCommon.initialUplinkBWP.rach_ConfigCommon.setup.rach_ConfigGeneric.preambleTransMax := n200; //@sic R5s221151 sic@</w:t>
            </w:r>
          </w:p>
          <w:p w14:paraId="69F986C7" w14:textId="77777777" w:rsidR="00791ED7" w:rsidRDefault="00791ED7" w:rsidP="00791ED7"/>
          <w:p w14:paraId="24B46D3E" w14:textId="77777777" w:rsidR="00791ED7" w:rsidRDefault="00791ED7" w:rsidP="00791ED7">
            <w:r>
              <w:t xml:space="preserve">    v_RRCReconfiguration_v</w:t>
            </w:r>
            <w:proofErr w:type="gramStart"/>
            <w:r>
              <w:t>1530 :</w:t>
            </w:r>
            <w:proofErr w:type="gramEnd"/>
            <w:r>
              <w:t>= cs_NR_RRCReconfiguration_v1530_IEs(bit2oct(encvalue(v_CellGroupConfig)),</w:t>
            </w:r>
          </w:p>
          <w:p w14:paraId="38CF9B0C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F7BE5B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1F2771F9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474C198D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4D7D03A0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5000DCF4" w14:textId="77777777" w:rsidR="00791ED7" w:rsidRDefault="00791ED7" w:rsidP="00791ED7">
            <w:r>
              <w:t xml:space="preserve">    </w:t>
            </w:r>
          </w:p>
          <w:p w14:paraId="4C294F96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6C7659E" w14:textId="67DF0A40" w:rsidR="0047783B" w:rsidRDefault="00791ED7" w:rsidP="00791ED7">
            <w:r>
              <w:t xml:space="preserve">  }</w:t>
            </w:r>
          </w:p>
        </w:tc>
      </w:tr>
    </w:tbl>
    <w:p w14:paraId="1AAED4DC" w14:textId="77777777" w:rsidR="0047783B" w:rsidRDefault="0047783B" w:rsidP="0047783B"/>
    <w:p w14:paraId="4028AB80" w14:textId="77777777" w:rsidR="0047783B" w:rsidRDefault="0047783B" w:rsidP="0047783B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93901D7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1B" w14:textId="77777777" w:rsidR="00791ED7" w:rsidRDefault="0047783B" w:rsidP="00791ED7">
            <w:r>
              <w:t xml:space="preserve">    </w:t>
            </w:r>
            <w:r w:rsidR="00791ED7">
              <w:t>function f_NR5GC_RRCReconfiguration_IntraNR_HO_DAPS(</w:t>
            </w:r>
            <w:proofErr w:type="spellStart"/>
            <w:r w:rsidR="00791ED7">
              <w:t>NR_CellId_Type</w:t>
            </w:r>
            <w:proofErr w:type="spellEnd"/>
            <w:r w:rsidR="00791ED7">
              <w:t xml:space="preserve">                                </w:t>
            </w:r>
            <w:proofErr w:type="spellStart"/>
            <w:r w:rsidR="00791ED7">
              <w:t>p_TargetCellId</w:t>
            </w:r>
            <w:proofErr w:type="spellEnd"/>
            <w:r w:rsidR="00791ED7">
              <w:t>,</w:t>
            </w:r>
          </w:p>
          <w:p w14:paraId="5F404228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3F36E135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376A7E9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B86C2D2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cs_38508_PDCP_Config,</w:t>
            </w:r>
          </w:p>
          <w:p w14:paraId="4BEC979A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4E80DA51" w14:textId="77777777" w:rsidR="00791ED7" w:rsidRDefault="00791ED7" w:rsidP="00791ED7">
            <w:r>
              <w:t xml:space="preserve">                                                     )</w:t>
            </w:r>
          </w:p>
          <w:p w14:paraId="40443A6E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1482621C" w14:textId="77777777" w:rsidR="00791ED7" w:rsidRDefault="00791ED7" w:rsidP="00791ED7">
            <w:r>
              <w:t xml:space="preserve">  {</w:t>
            </w:r>
          </w:p>
          <w:p w14:paraId="68FA7EF9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6CE5F623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4D209B31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6EE9804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A4ABCE7" w14:textId="77777777" w:rsidR="00791ED7" w:rsidRDefault="00791ED7" w:rsidP="00791ED7">
            <w:r>
              <w:t xml:space="preserve">    var template (value) </w:t>
            </w:r>
            <w:proofErr w:type="spellStart"/>
            <w:proofErr w:type="gram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603DAFAD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39895DCF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65E09F7F" w14:textId="77777777" w:rsidR="00791ED7" w:rsidRPr="00730A05" w:rsidRDefault="00791ED7" w:rsidP="00791ED7">
            <w:pPr>
              <w:rPr>
                <w:lang w:val="de-DE"/>
              </w:rPr>
            </w:pPr>
            <w:r>
              <w:t xml:space="preserve">    </w:t>
            </w:r>
            <w:r w:rsidRPr="00730A05">
              <w:rPr>
                <w:lang w:val="de-DE"/>
              </w:rPr>
              <w:t>var NR_DRBInfoList_Type v_ExistingDRBs := f_NR5GC_MobileInfo_GetDRBInfoList();</w:t>
            </w:r>
          </w:p>
          <w:p w14:paraId="7553A80B" w14:textId="77777777" w:rsidR="00791ED7" w:rsidRPr="00730A05" w:rsidRDefault="00791ED7" w:rsidP="00791ED7">
            <w:pPr>
              <w:rPr>
                <w:lang w:val="de-DE"/>
              </w:rPr>
            </w:pPr>
            <w:r w:rsidRPr="00730A05">
              <w:rPr>
                <w:lang w:val="de-DE"/>
              </w:rPr>
              <w:t xml:space="preserve"> </w:t>
            </w:r>
          </w:p>
          <w:p w14:paraId="2562B731" w14:textId="77777777" w:rsidR="00791ED7" w:rsidRDefault="00791ED7" w:rsidP="00791ED7">
            <w:r w:rsidRPr="00730A05">
              <w:rPr>
                <w:lang w:val="de-DE"/>
              </w:rPr>
              <w:t xml:space="preserve">    </w:t>
            </w:r>
            <w:r>
              <w:t>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</w:p>
          <w:p w14:paraId="571A9CC1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 xml:space="preserve">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32FC7CAB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B477C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208C4F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41DEE25D" w14:textId="77777777" w:rsidR="00791ED7" w:rsidRDefault="00791ED7" w:rsidP="00791ED7">
            <w:r>
              <w:t xml:space="preserve">    } else {//@sic R5-222043 sic@</w:t>
            </w:r>
          </w:p>
          <w:p w14:paraId="1E9ED0AB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 xml:space="preserve">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4DB80384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276BBF2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B916A6C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44ACABF8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2F4E10F4" w14:textId="77777777" w:rsidR="00791ED7" w:rsidRDefault="00791ED7" w:rsidP="00791ED7">
            <w:r>
              <w:lastRenderedPageBreak/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tsc_NR_DRB2;</w:t>
            </w:r>
          </w:p>
          <w:p w14:paraId="60ED1B88" w14:textId="77777777" w:rsidR="00791ED7" w:rsidRDefault="00791ED7" w:rsidP="00791ED7">
            <w:r>
              <w:t xml:space="preserve">    }</w:t>
            </w:r>
          </w:p>
          <w:p w14:paraId="034627C5" w14:textId="77777777" w:rsidR="00791ED7" w:rsidRDefault="00791ED7" w:rsidP="00791ED7">
            <w:r>
              <w:t xml:space="preserve">    </w:t>
            </w:r>
          </w:p>
          <w:p w14:paraId="3570719B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35C31443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D2DB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00FFF4D1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765FAAE6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4F2C2381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6B5AEB18" w14:textId="77777777" w:rsidR="00791ED7" w:rsidRDefault="00791ED7" w:rsidP="00791ED7">
            <w:r>
              <w:t xml:space="preserve">    v_</w:t>
            </w:r>
            <w:proofErr w:type="gramStart"/>
            <w:r>
              <w:t>CellGroupConfig.spCellConfig.reconfigurationWithSync.spCellConfigCommon</w:t>
            </w:r>
            <w:proofErr w:type="gramEnd"/>
            <w:r>
              <w:t>.uplinkConfigCommon.initialUplinkBWP.rach_ConfigCommon.setup.rach_ConfigGeneric.preambleTransMax := n200; //@sic R5s221151 sic@</w:t>
            </w:r>
          </w:p>
          <w:p w14:paraId="19F9F2C1" w14:textId="77777777" w:rsidR="00791ED7" w:rsidRDefault="00791ED7" w:rsidP="00791ED7"/>
          <w:p w14:paraId="24E2937B" w14:textId="77777777" w:rsidR="00791ED7" w:rsidRDefault="00791ED7" w:rsidP="00791ED7">
            <w:r>
              <w:t xml:space="preserve">    v_RRCReconfiguration_v</w:t>
            </w:r>
            <w:proofErr w:type="gramStart"/>
            <w:r>
              <w:t>1530 :</w:t>
            </w:r>
            <w:proofErr w:type="gramEnd"/>
            <w:r>
              <w:t>= cs_NR_RRCReconfiguration_v1530_IEs(bit2oct(encvalue(v_CellGroupConfig)),</w:t>
            </w:r>
          </w:p>
          <w:p w14:paraId="2340A675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23EA90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38E63E51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73F170AF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107CD074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1F55B4C1" w14:textId="77777777" w:rsidR="00791ED7" w:rsidRDefault="00791ED7" w:rsidP="00791ED7">
            <w:r>
              <w:t xml:space="preserve">    </w:t>
            </w:r>
          </w:p>
          <w:p w14:paraId="360415F3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EECB06C" w14:textId="55CAC9D7" w:rsidR="0047783B" w:rsidRDefault="00791ED7" w:rsidP="00791ED7">
            <w:pPr>
              <w:ind w:firstLine="204"/>
            </w:pPr>
            <w:r>
              <w:t xml:space="preserve">  }</w:t>
            </w:r>
          </w:p>
        </w:tc>
      </w:tr>
    </w:tbl>
    <w:p w14:paraId="7891A771" w14:textId="77777777" w:rsidR="0047783B" w:rsidRDefault="0047783B" w:rsidP="00FC2058"/>
    <w:p w14:paraId="21408729" w14:textId="40B24055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bookmarkEnd w:id="10"/>
      <w:r w:rsidR="00BA177E">
        <w:rPr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3485AA" w:rsidR="00C247C8" w:rsidRDefault="00B90848" w:rsidP="001E02B3">
            <w:pPr>
              <w:spacing w:after="0"/>
            </w:pPr>
            <w:r>
              <w:t xml:space="preserve">f_NR5GC_DAPS_HO_RRCReconfiguration_SSConfig_PDCP </w:t>
            </w:r>
            <w:r w:rsidR="004F4020"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BC9" w14:textId="5E8CA7EE" w:rsidR="00EC17E0" w:rsidRPr="00EC17E0" w:rsidRDefault="00EC17E0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As per R5s221151</w:t>
            </w:r>
            <w:r w:rsidR="007372E3">
              <w:rPr>
                <w:rFonts w:ascii="Arial" w:hAnsi="Arial" w:cs="Arial"/>
              </w:rPr>
              <w:t>_MCC160 comments</w:t>
            </w:r>
            <w:r w:rsidRPr="00EC17E0">
              <w:rPr>
                <w:rFonts w:ascii="Arial" w:hAnsi="Arial" w:cs="Arial"/>
              </w:rPr>
              <w:t xml:space="preserve">, </w:t>
            </w:r>
            <w:proofErr w:type="spellStart"/>
            <w:r w:rsidRPr="00EC17E0">
              <w:rPr>
                <w:rFonts w:ascii="Arial" w:hAnsi="Arial" w:cs="Arial"/>
              </w:rPr>
              <w:t>preambleTransMax</w:t>
            </w:r>
            <w:proofErr w:type="spellEnd"/>
            <w:r w:rsidRPr="00EC17E0">
              <w:rPr>
                <w:rFonts w:ascii="Arial" w:hAnsi="Arial" w:cs="Arial"/>
              </w:rPr>
              <w:t xml:space="preserve"> modification not required</w:t>
            </w:r>
            <w:r w:rsidR="008C70CD">
              <w:rPr>
                <w:rFonts w:ascii="Arial" w:hAnsi="Arial" w:cs="Arial"/>
              </w:rPr>
              <w:t xml:space="preserve"> here</w:t>
            </w:r>
            <w:r w:rsidR="00B00533">
              <w:rPr>
                <w:rFonts w:ascii="Arial" w:hAnsi="Arial" w:cs="Arial"/>
              </w:rPr>
              <w:t xml:space="preserve"> as </w:t>
            </w:r>
            <w:r w:rsidR="008C70CD" w:rsidRPr="008C70CD">
              <w:rPr>
                <w:rFonts w:ascii="Arial" w:hAnsi="Arial" w:cs="Arial"/>
              </w:rPr>
              <w:t>f_NR5GC_RRCReconfiguration_IntraNR_HO_DAPS is setting it to n200.</w:t>
            </w:r>
          </w:p>
          <w:p w14:paraId="5D1627FF" w14:textId="40081DF0" w:rsidR="00BE3327" w:rsidRPr="00EC17E0" w:rsidRDefault="00A12E54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For DAPS bearer</w:t>
            </w:r>
            <w:r w:rsidR="00BE3327" w:rsidRPr="00EC17E0">
              <w:rPr>
                <w:rFonts w:ascii="Arial" w:hAnsi="Arial" w:cs="Arial"/>
              </w:rPr>
              <w:t xml:space="preserve"> from 38.331</w:t>
            </w:r>
            <w:r w:rsidRPr="00EC17E0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F7C92">
              <w:rPr>
                <w:rFonts w:ascii="Arial" w:hAnsi="Arial" w:cs="Arial"/>
              </w:rPr>
              <w:t>2&gt; If any DAPS bearer is configured:</w:t>
            </w:r>
          </w:p>
          <w:p w14:paraId="22B32958" w14:textId="623EA8C3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AF7C92">
              <w:rPr>
                <w:rFonts w:ascii="Arial" w:hAnsi="Arial" w:cs="Arial"/>
              </w:rPr>
              <w:t xml:space="preserve">3&gt; create a MAC entity for the target cell group with the same </w:t>
            </w:r>
            <w:r>
              <w:rPr>
                <w:rFonts w:ascii="Arial" w:hAnsi="Arial" w:cs="Arial"/>
              </w:rPr>
              <w:t>c</w:t>
            </w:r>
            <w:r w:rsidRPr="00AF7C92">
              <w:rPr>
                <w:rFonts w:ascii="Arial" w:hAnsi="Arial" w:cs="Arial"/>
              </w:rPr>
              <w:t>onfiguration as the MAC entity for the</w:t>
            </w:r>
            <w:r>
              <w:rPr>
                <w:rFonts w:ascii="Arial" w:hAnsi="Arial" w:cs="Arial"/>
              </w:rPr>
              <w:t xml:space="preserve"> </w:t>
            </w:r>
            <w:r w:rsidRPr="00AF7C92">
              <w:rPr>
                <w:rFonts w:ascii="Arial" w:hAnsi="Arial" w:cs="Arial"/>
              </w:rPr>
              <w:t>source cell group;</w:t>
            </w:r>
          </w:p>
          <w:p w14:paraId="4E45DF99" w14:textId="1105A089" w:rsidR="00AF7C92" w:rsidRPr="00AF7C92" w:rsidRDefault="006106A4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AF7C92" w:rsidRPr="00AF7C92">
              <w:rPr>
                <w:rFonts w:ascii="Arial" w:hAnsi="Arial" w:cs="Arial"/>
              </w:rPr>
              <w:t>3&gt; for each DAPS bearer:</w:t>
            </w:r>
          </w:p>
          <w:p w14:paraId="3E247CBE" w14:textId="77777777" w:rsidR="006106A4" w:rsidRDefault="006106A4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AF7C92" w:rsidRPr="00AF7C92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>
              <w:rPr>
                <w:rFonts w:ascii="Arial" w:hAnsi="Arial" w:cs="Arial"/>
              </w:rPr>
              <w:t xml:space="preserve"> </w:t>
            </w:r>
            <w:r w:rsidR="00AF7C92" w:rsidRPr="00AF7C92">
              <w:rPr>
                <w:rFonts w:ascii="Arial" w:hAnsi="Arial" w:cs="Arial"/>
              </w:rPr>
              <w:t>source cell group;</w:t>
            </w:r>
          </w:p>
          <w:p w14:paraId="10C7427F" w14:textId="456B5D57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6106A4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42335">
              <w:rPr>
                <w:rFonts w:ascii="Arial" w:hAnsi="Arial" w:cs="Arial"/>
              </w:rPr>
              <w:t>LogicalChannelId</w:t>
            </w:r>
            <w:proofErr w:type="spellEnd"/>
            <w:r w:rsidR="00942335">
              <w:rPr>
                <w:rFonts w:ascii="Arial" w:hAnsi="Arial" w:cs="Arial"/>
              </w:rPr>
              <w:t xml:space="preserve"> for target cell</w:t>
            </w:r>
            <w:r w:rsidR="00C00466">
              <w:rPr>
                <w:rFonts w:ascii="Arial" w:hAnsi="Arial" w:cs="Arial"/>
              </w:rPr>
              <w:t>.</w:t>
            </w:r>
          </w:p>
          <w:p w14:paraId="42E8B330" w14:textId="4D5580C2" w:rsidR="00294AD2" w:rsidRDefault="00294AD2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add functions for PDCP count handover, PDCP handover control, Security activation and UL grant on target cell.</w:t>
            </w:r>
          </w:p>
          <w:p w14:paraId="15A592A3" w14:textId="769E7B1A" w:rsidR="00C00466" w:rsidRPr="00C00466" w:rsidRDefault="002021C8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Configuration’s</w:t>
            </w:r>
            <w:proofErr w:type="gramEnd"/>
            <w:r w:rsidR="008736E6">
              <w:rPr>
                <w:rFonts w:ascii="Arial" w:hAnsi="Arial" w:cs="Arial"/>
              </w:rPr>
              <w:t xml:space="preserve"> on</w:t>
            </w:r>
            <w:r w:rsidR="003E5423">
              <w:rPr>
                <w:rFonts w:ascii="Arial" w:hAnsi="Arial" w:cs="Arial"/>
              </w:rPr>
              <w:t xml:space="preserve"> target cell </w:t>
            </w:r>
            <w:r w:rsidR="003F53F2">
              <w:rPr>
                <w:rFonts w:ascii="Arial" w:hAnsi="Arial" w:cs="Arial"/>
              </w:rPr>
              <w:t>should be</w:t>
            </w:r>
            <w:r>
              <w:rPr>
                <w:rFonts w:ascii="Arial" w:hAnsi="Arial" w:cs="Arial"/>
              </w:rPr>
              <w:t xml:space="preserve"> </w:t>
            </w:r>
            <w:r w:rsidR="008736E6">
              <w:rPr>
                <w:rFonts w:ascii="Arial" w:hAnsi="Arial" w:cs="Arial"/>
              </w:rPr>
              <w:t xml:space="preserve">activate </w:t>
            </w:r>
            <w:r w:rsidR="005412D5">
              <w:rPr>
                <w:rFonts w:ascii="Arial" w:hAnsi="Arial" w:cs="Arial"/>
              </w:rPr>
              <w:t>immediately (</w:t>
            </w:r>
            <w:proofErr w:type="spellStart"/>
            <w:r w:rsidR="007D14CB" w:rsidRPr="007D14CB">
              <w:rPr>
                <w:rFonts w:ascii="Arial" w:hAnsi="Arial" w:cs="Arial"/>
              </w:rPr>
              <w:t>cs_TimingInfo_Now</w:t>
            </w:r>
            <w:proofErr w:type="spellEnd"/>
            <w:r w:rsidR="005412D5">
              <w:rPr>
                <w:rFonts w:ascii="Arial" w:hAnsi="Arial" w:cs="Arial"/>
              </w:rPr>
              <w:t>)</w:t>
            </w:r>
            <w:r w:rsidR="007D14CB">
              <w:rPr>
                <w:rFonts w:ascii="Arial" w:hAnsi="Arial" w:cs="Arial"/>
              </w:rPr>
              <w:t xml:space="preserve">, as </w:t>
            </w:r>
            <w:r w:rsidR="00D04C46">
              <w:rPr>
                <w:rFonts w:ascii="Arial" w:hAnsi="Arial" w:cs="Arial"/>
              </w:rPr>
              <w:t>target</w:t>
            </w:r>
            <w:r w:rsidR="003B4F6E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>
              <w:rPr>
                <w:rFonts w:ascii="Arial" w:hAnsi="Arial" w:cs="Arial"/>
              </w:rPr>
              <w:t>actvation</w:t>
            </w:r>
            <w:proofErr w:type="spellEnd"/>
            <w:r w:rsidR="003B4F6E">
              <w:rPr>
                <w:rFonts w:ascii="Arial" w:hAnsi="Arial" w:cs="Arial"/>
              </w:rPr>
              <w:t xml:space="preserve"> time </w:t>
            </w:r>
            <w:r w:rsidR="005412D5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>
              <w:rPr>
                <w:rFonts w:ascii="Arial" w:hAnsi="Arial" w:cs="Arial"/>
              </w:rPr>
              <w:t>RRCreconfigurationcomplete</w:t>
            </w:r>
            <w:proofErr w:type="spellEnd"/>
            <w:r w:rsidR="005412D5">
              <w:rPr>
                <w:rFonts w:ascii="Arial" w:hAnsi="Arial" w:cs="Arial"/>
              </w:rPr>
              <w:t xml:space="preserve"> immediately after getting DAPS HO configuration</w:t>
            </w:r>
            <w:r w:rsidR="0044375C">
              <w:rPr>
                <w:rFonts w:ascii="Arial" w:hAnsi="Arial" w:cs="Arial"/>
              </w:rPr>
              <w:t xml:space="preserve"> </w:t>
            </w:r>
            <w:r w:rsidR="004B5DDC">
              <w:rPr>
                <w:rFonts w:ascii="Arial" w:hAnsi="Arial" w:cs="Arial"/>
              </w:rPr>
              <w:t>while</w:t>
            </w:r>
            <w:r w:rsidR="0044375C">
              <w:rPr>
                <w:rFonts w:ascii="Arial" w:hAnsi="Arial" w:cs="Arial"/>
              </w:rPr>
              <w:t xml:space="preserve"> SS might be busy on activate configuration for </w:t>
            </w:r>
            <w:r w:rsidR="00C318F4">
              <w:rPr>
                <w:rFonts w:ascii="Arial" w:hAnsi="Arial" w:cs="Arial"/>
              </w:rPr>
              <w:t>radio</w:t>
            </w:r>
            <w:r w:rsidR="00D04C46">
              <w:rPr>
                <w:rFonts w:ascii="Arial" w:hAnsi="Arial" w:cs="Arial"/>
              </w:rPr>
              <w:t xml:space="preserve"> </w:t>
            </w:r>
            <w:r w:rsidR="00C318F4">
              <w:rPr>
                <w:rFonts w:ascii="Arial" w:hAnsi="Arial" w:cs="Arial"/>
              </w:rPr>
              <w:t xml:space="preserve">bearer, </w:t>
            </w:r>
            <w:proofErr w:type="spellStart"/>
            <w:r w:rsidR="00D04C46">
              <w:rPr>
                <w:rFonts w:ascii="Arial" w:hAnsi="Arial" w:cs="Arial"/>
              </w:rPr>
              <w:t>pdcp</w:t>
            </w:r>
            <w:proofErr w:type="spellEnd"/>
            <w:r w:rsidR="00D04C46">
              <w:rPr>
                <w:rFonts w:ascii="Arial" w:hAnsi="Arial" w:cs="Arial"/>
              </w:rPr>
              <w:t xml:space="preserve"> count, security, SR activation at target cell</w:t>
            </w:r>
            <w:r w:rsidR="004B5DDC">
              <w:rPr>
                <w:rFonts w:ascii="Arial" w:hAnsi="Arial" w:cs="Arial"/>
              </w:rPr>
              <w:t xml:space="preserve"> according to their time</w:t>
            </w:r>
            <w:r w:rsidR="00D04C4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ED6" w14:textId="7BE7770A" w:rsidR="00EC17E0" w:rsidRDefault="00EC17E0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Commented</w:t>
            </w:r>
            <w:r w:rsidRPr="00EC17E0">
              <w:rPr>
                <w:lang w:val="en-SG"/>
              </w:rPr>
              <w:t xml:space="preserve"> </w:t>
            </w:r>
            <w:proofErr w:type="spellStart"/>
            <w:r w:rsidRPr="00EC17E0">
              <w:rPr>
                <w:lang w:val="en-SG"/>
              </w:rPr>
              <w:t>v_RACH_ConfigGeneric.preambleTransMax</w:t>
            </w:r>
            <w:proofErr w:type="spellEnd"/>
          </w:p>
          <w:p w14:paraId="679A9B4A" w14:textId="39DACA0A" w:rsidR="00C247C8" w:rsidRPr="00FC6649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proofErr w:type="spellStart"/>
            <w:r w:rsidRPr="00942335">
              <w:rPr>
                <w:rFonts w:cs="Arial"/>
              </w:rPr>
              <w:t>LogicalChannelId</w:t>
            </w:r>
            <w:proofErr w:type="spellEnd"/>
            <w:r>
              <w:rPr>
                <w:rFonts w:cs="Arial"/>
              </w:rPr>
              <w:t xml:space="preserve"> modification.</w:t>
            </w:r>
          </w:p>
          <w:p w14:paraId="1985C01F" w14:textId="1CDC4CDE" w:rsidR="00FC6649" w:rsidRPr="00F73303" w:rsidRDefault="00FC6649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Added functions for PDCP count handover, PDCP handover control, Security activation and UL grant on target cell.</w:t>
            </w:r>
          </w:p>
          <w:p w14:paraId="252115B1" w14:textId="4E0F8291" w:rsidR="00F73303" w:rsidRPr="003D4E6C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Modified target cell activation time with </w:t>
            </w:r>
            <w:proofErr w:type="spellStart"/>
            <w:r w:rsidRPr="007D14CB">
              <w:rPr>
                <w:rFonts w:cs="Arial"/>
              </w:rPr>
              <w:t>cs_TimingInfo_Now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Default="004F4020" w:rsidP="001E02B3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C238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021A14C2" w:rsidR="00C247C8" w:rsidRDefault="002C2381" w:rsidP="001E02B3">
            <w:pPr>
              <w:rPr>
                <w:rFonts w:ascii="Arial" w:hAnsi="Arial"/>
                <w:highlight w:val="cyan"/>
              </w:rPr>
            </w:pPr>
            <w:r w:rsidRPr="00730A05">
              <w:rPr>
                <w:rFonts w:ascii="Arial" w:hAnsi="Arial" w:cs="Arial"/>
                <w:highlight w:val="cyan"/>
              </w:rPr>
              <w:t>As cha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ge</w:t>
            </w:r>
            <w:proofErr w:type="spellEnd"/>
            <w:r w:rsidRPr="00730A05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>4</w:t>
            </w:r>
            <w:r w:rsidRPr="00730A05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>
              <w:rPr>
                <w:rFonts w:ascii="Arial" w:hAnsi="Arial" w:cs="Arial"/>
                <w:highlight w:val="cyan"/>
              </w:rPr>
              <w:t>i</w:t>
            </w:r>
            <w:proofErr w:type="spellEnd"/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r w:rsidRPr="00730A05">
              <w:rPr>
                <w:rFonts w:ascii="Arial" w:hAnsi="Arial" w:cs="Arial"/>
                <w:highlight w:val="cyan"/>
              </w:rPr>
              <w:t xml:space="preserve"> R5s230148_MCC160Comme</w:t>
            </w:r>
            <w:r w:rsidRPr="00730A05">
              <w:rPr>
                <w:rFonts w:ascii="Arial" w:hAnsi="Arial" w:cs="Arial"/>
                <w:highlight w:val="cyan"/>
                <w:lang w:val="en-SG"/>
              </w:rPr>
              <w:t>n</w:t>
            </w:r>
            <w:proofErr w:type="spellStart"/>
            <w:r w:rsidRPr="00730A05">
              <w:rPr>
                <w:rFonts w:ascii="Arial" w:hAnsi="Arial" w:cs="Arial"/>
                <w:highlight w:val="cyan"/>
              </w:rPr>
              <w:t>ts</w:t>
            </w:r>
            <w:proofErr w:type="spellEnd"/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6F" w14:textId="77777777" w:rsidR="00D416EC" w:rsidRDefault="00D416EC" w:rsidP="00D416EC">
            <w:r>
              <w:t xml:space="preserve">  function f_NR5GC_DAPS_HO_RRCReconfiguration_SSConfig_</w:t>
            </w:r>
            <w:proofErr w:type="gramStart"/>
            <w:r>
              <w:t>PDCP(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4A7B0A9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0312D5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39A55CAA" w14:textId="77777777" w:rsidR="00D416EC" w:rsidRDefault="00D416EC" w:rsidP="00D416EC">
            <w:r>
              <w:t xml:space="preserve">  {</w:t>
            </w:r>
          </w:p>
          <w:p w14:paraId="17E0BB7B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2385095E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41C53104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44F64670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36F90450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0A2751CC" w14:textId="77777777" w:rsidR="00D416EC" w:rsidRDefault="00D416EC" w:rsidP="00D416EC">
            <w:r>
              <w:t xml:space="preserve">    </w:t>
            </w:r>
          </w:p>
          <w:p w14:paraId="2179C5B2" w14:textId="77777777" w:rsidR="00D416EC" w:rsidRDefault="00D416EC" w:rsidP="00D416EC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57A1F52F" w14:textId="77777777" w:rsidR="00D416EC" w:rsidRDefault="00D416EC" w:rsidP="00D416EC">
            <w:r>
              <w:t xml:space="preserve">    </w:t>
            </w:r>
          </w:p>
          <w:p w14:paraId="7B47FCC3" w14:textId="77777777" w:rsidR="00D416EC" w:rsidRDefault="00D416EC" w:rsidP="00D416EC">
            <w:r>
              <w:t xml:space="preserve">    //Acc. Table 7.1.3.4.3.3.3-1</w:t>
            </w:r>
          </w:p>
          <w:p w14:paraId="13B8CC3D" w14:textId="77777777" w:rsidR="00D416EC" w:rsidRDefault="00D416EC" w:rsidP="00D416EC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37FFC54" w14:textId="77777777" w:rsidR="00D416EC" w:rsidRDefault="00D416EC" w:rsidP="00D416EC">
            <w:r>
              <w:t xml:space="preserve">    </w:t>
            </w:r>
            <w:proofErr w:type="spellStart"/>
            <w:r w:rsidRPr="00B05D60">
              <w:rPr>
                <w:highlight w:val="yellow"/>
              </w:rPr>
              <w:t>v_RACH_</w:t>
            </w:r>
            <w:proofErr w:type="gramStart"/>
            <w:r w:rsidRPr="00B05D60">
              <w:rPr>
                <w:highlight w:val="yellow"/>
              </w:rPr>
              <w:t>ConfigGeneric.preambleTransMax</w:t>
            </w:r>
            <w:proofErr w:type="spellEnd"/>
            <w:r w:rsidRPr="00B05D60">
              <w:rPr>
                <w:highlight w:val="yellow"/>
              </w:rPr>
              <w:t xml:space="preserve"> :</w:t>
            </w:r>
            <w:proofErr w:type="gramEnd"/>
            <w:r w:rsidRPr="00B05D60">
              <w:rPr>
                <w:highlight w:val="yellow"/>
              </w:rPr>
              <w:t>= n200;</w:t>
            </w:r>
            <w:r>
              <w:t xml:space="preserve"> // Table 7.1.3.4.3.3.3-4</w:t>
            </w:r>
          </w:p>
          <w:p w14:paraId="4FFFF6E2" w14:textId="77777777" w:rsidR="00D416EC" w:rsidRDefault="00D416EC" w:rsidP="00D416E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9AF2A2C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3FF1AD4E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35926294" w14:textId="77777777" w:rsidR="00D416EC" w:rsidRDefault="00D416EC" w:rsidP="00D416EC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BDC880E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665C5514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7F38D1DA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41D7A67C" w14:textId="77777777" w:rsidR="00D416EC" w:rsidRDefault="00D416EC" w:rsidP="00D416EC">
            <w:r>
              <w:lastRenderedPageBreak/>
              <w:t xml:space="preserve">    </w:t>
            </w:r>
            <w:r w:rsidRPr="00B05D60">
              <w:rPr>
                <w:highlight w:val="yellow"/>
              </w:rPr>
              <w:t>v_</w:t>
            </w:r>
            <w:proofErr w:type="gramStart"/>
            <w:r w:rsidRPr="00B05D60">
              <w:rPr>
                <w:highlight w:val="yellow"/>
              </w:rPr>
              <w:t>RadioBearerList[</w:t>
            </w:r>
            <w:proofErr w:type="gramEnd"/>
            <w:r w:rsidRPr="00B05D60">
              <w:rPr>
                <w:highlight w:val="yellow"/>
              </w:rPr>
              <w:t xml:space="preserve">2].Config.AddOrReconfigure.RlcBearer.Config.LogicalChannelId := </w:t>
            </w:r>
            <w:proofErr w:type="spellStart"/>
            <w:r w:rsidRPr="00B05D60">
              <w:rPr>
                <w:highlight w:val="yellow"/>
              </w:rPr>
              <w:t>valueof</w:t>
            </w:r>
            <w:proofErr w:type="spellEnd"/>
            <w:r w:rsidRPr="00B05D60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091ABA7E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61712646" w14:textId="77777777" w:rsidR="00D416EC" w:rsidRDefault="00D416EC" w:rsidP="00D416EC">
            <w:r>
              <w:t xml:space="preserve">    </w:t>
            </w:r>
          </w:p>
          <w:p w14:paraId="4CD6359A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50D33D8B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52ECED37" w14:textId="77777777" w:rsidR="00D416EC" w:rsidRDefault="00D416EC" w:rsidP="00D416EC">
            <w:r>
              <w:t xml:space="preserve">        </w:t>
            </w:r>
          </w:p>
          <w:p w14:paraId="66552A26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C3EE578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 w:rsidRPr="00B05D60">
              <w:rPr>
                <w:highlight w:val="yellow"/>
              </w:rPr>
              <w:t>)</w:t>
            </w:r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43F61B7D" w14:textId="77777777" w:rsidR="00D416EC" w:rsidRDefault="00D416EC" w:rsidP="00D416EC">
            <w:r>
              <w:t xml:space="preserve">    </w:t>
            </w:r>
          </w:p>
          <w:p w14:paraId="53895DA8" w14:textId="77777777" w:rsidR="00D416EC" w:rsidRDefault="00D416EC" w:rsidP="00D416EC">
            <w:r>
              <w:t xml:space="preserve">    // (R5w210214r1 Step 4. Target Cell: Start periodic TA</w:t>
            </w:r>
          </w:p>
          <w:p w14:paraId="57DAC84D" w14:textId="77777777" w:rsidR="00D416EC" w:rsidRDefault="00D416EC" w:rsidP="00D416EC"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p_Timing</w:t>
            </w:r>
            <w:proofErr w:type="spellEnd"/>
            <w:r w:rsidRPr="00AC7C9C">
              <w:rPr>
                <w:highlight w:val="yellow"/>
              </w:rPr>
              <w:t xml:space="preserve">),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7F431CBE" w14:textId="77777777" w:rsidR="00D416EC" w:rsidRDefault="00D416EC" w:rsidP="00D416EC">
            <w:r>
              <w:t xml:space="preserve">    </w:t>
            </w:r>
          </w:p>
          <w:p w14:paraId="4CB29F0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B8ADE79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02CE9CC" w14:textId="1985C47E" w:rsidR="00C247C8" w:rsidRDefault="00D416EC" w:rsidP="00D416EC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29F" w14:textId="77777777" w:rsidR="00D416EC" w:rsidRDefault="00D416EC" w:rsidP="00D416EC">
            <w:r>
              <w:t>function f_NR5GC_DAPS_HO_RRCReconfiguration_SSConfig_</w:t>
            </w:r>
            <w:proofErr w:type="gramStart"/>
            <w:r>
              <w:t>PDCP(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32EA936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6C25C7DB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00711CEA" w14:textId="77777777" w:rsidR="00D416EC" w:rsidRDefault="00D416EC" w:rsidP="00D416EC">
            <w:r>
              <w:t xml:space="preserve">  {</w:t>
            </w:r>
          </w:p>
          <w:p w14:paraId="0E6EF655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51ECCCA2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0473393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3667A0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D6414DE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23815693" w14:textId="77777777" w:rsidR="00D416EC" w:rsidRDefault="00D416EC" w:rsidP="00D416EC">
            <w:r>
              <w:t xml:space="preserve">    </w:t>
            </w:r>
          </w:p>
          <w:p w14:paraId="33E31BA5" w14:textId="77777777" w:rsidR="00D416EC" w:rsidRDefault="00D416EC" w:rsidP="00D416EC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2AA86568" w14:textId="77777777" w:rsidR="00D416EC" w:rsidRDefault="00D416EC" w:rsidP="00D416EC">
            <w:r>
              <w:t xml:space="preserve">    </w:t>
            </w:r>
          </w:p>
          <w:p w14:paraId="1946FFCE" w14:textId="77777777" w:rsidR="00D416EC" w:rsidRDefault="00D416EC" w:rsidP="00D416EC">
            <w:r>
              <w:t xml:space="preserve">    //Acc. Table 7.1.3.4.3.3.3-1</w:t>
            </w:r>
          </w:p>
          <w:p w14:paraId="53D03E14" w14:textId="77777777" w:rsidR="00D416EC" w:rsidRDefault="00D416EC" w:rsidP="00D416EC">
            <w:r>
              <w:lastRenderedPageBreak/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76EA609A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v_RACH_</w:t>
            </w:r>
            <w:proofErr w:type="gramStart"/>
            <w:r w:rsidRPr="00AC7C9C">
              <w:rPr>
                <w:highlight w:val="yellow"/>
              </w:rPr>
              <w:t>ConfigGeneric.preambleTransMax</w:t>
            </w:r>
            <w:proofErr w:type="spellEnd"/>
            <w:r w:rsidRPr="00AC7C9C">
              <w:rPr>
                <w:highlight w:val="yellow"/>
              </w:rPr>
              <w:t xml:space="preserve"> :</w:t>
            </w:r>
            <w:proofErr w:type="gramEnd"/>
            <w:r w:rsidRPr="00AC7C9C">
              <w:rPr>
                <w:highlight w:val="yellow"/>
              </w:rPr>
              <w:t>= n200;</w:t>
            </w:r>
            <w:r>
              <w:t xml:space="preserve"> // Table 7.1.3.4.3.3.3-4</w:t>
            </w:r>
          </w:p>
          <w:p w14:paraId="1888DDE6" w14:textId="77777777" w:rsidR="00D416EC" w:rsidRDefault="00D416EC" w:rsidP="00D416E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55B56E0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2C4B32ED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5BED77E7" w14:textId="77777777" w:rsidR="00D416EC" w:rsidRDefault="00D416EC" w:rsidP="00D416EC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01DAF8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4DE3F3B5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3D0957E5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2A7DD0AC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//v_</w:t>
            </w:r>
            <w:proofErr w:type="gramStart"/>
            <w:r w:rsidRPr="00AC7C9C">
              <w:rPr>
                <w:highlight w:val="yellow"/>
              </w:rPr>
              <w:t>RadioBearerList[</w:t>
            </w:r>
            <w:proofErr w:type="gramEnd"/>
            <w:r w:rsidRPr="00AC7C9C">
              <w:rPr>
                <w:highlight w:val="yellow"/>
              </w:rPr>
              <w:t xml:space="preserve">2].Config.AddOrReconfigure.RlcBearer.Config.LogicalChannelId := </w:t>
            </w:r>
            <w:proofErr w:type="spellStart"/>
            <w:r w:rsidRPr="00AC7C9C">
              <w:rPr>
                <w:highlight w:val="yellow"/>
              </w:rPr>
              <w:t>valueof</w:t>
            </w:r>
            <w:proofErr w:type="spellEnd"/>
            <w:r w:rsidRPr="00AC7C9C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37BB2037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20CFADA2" w14:textId="77777777" w:rsidR="00D416EC" w:rsidRDefault="00D416EC" w:rsidP="00D416EC">
            <w:r>
              <w:t xml:space="preserve">    </w:t>
            </w:r>
          </w:p>
          <w:p w14:paraId="5A44D68C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1DE7A9A1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5B634720" w14:textId="77777777" w:rsidR="00D416EC" w:rsidRDefault="00D416EC" w:rsidP="00D416EC">
            <w:r>
              <w:t xml:space="preserve">        </w:t>
            </w:r>
          </w:p>
          <w:p w14:paraId="0AAC74F7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150FCF25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1A8A86C0" w14:textId="77777777" w:rsidR="00D416EC" w:rsidRDefault="00D416EC" w:rsidP="00D416EC">
            <w:r>
              <w:t xml:space="preserve">    </w:t>
            </w:r>
          </w:p>
          <w:p w14:paraId="4F603217" w14:textId="77777777" w:rsidR="00D416EC" w:rsidRDefault="00D416EC" w:rsidP="00D416EC">
            <w:r>
              <w:t xml:space="preserve">    // (R5w210214r1 Step 4. Target Cell: Start periodic TA</w:t>
            </w:r>
          </w:p>
          <w:p w14:paraId="386E7AFE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01712590" w14:textId="77777777" w:rsidR="00D416EC" w:rsidRDefault="00D416EC" w:rsidP="00D416EC">
            <w:r>
              <w:t xml:space="preserve">    </w:t>
            </w:r>
          </w:p>
          <w:p w14:paraId="6CBABD2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52F6A78E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5B86CEAC" w14:textId="77777777" w:rsidR="00D416EC" w:rsidRPr="00AC7C9C" w:rsidRDefault="00D416EC" w:rsidP="00D416EC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5DB37F63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f_NR_SS_PdcpCount_</w:t>
            </w:r>
            <w:proofErr w:type="gramStart"/>
            <w:r w:rsidRPr="00AC7C9C">
              <w:rPr>
                <w:highlight w:val="yellow"/>
              </w:rPr>
              <w:t>Handover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v_RadioBearerList</w:t>
            </w:r>
            <w:proofErr w:type="spellEnd"/>
            <w:r w:rsidRPr="00AC7C9C">
              <w:rPr>
                <w:highlight w:val="yellow"/>
              </w:rPr>
              <w:t xml:space="preserve">, false,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, false); //</w:t>
            </w:r>
            <w:proofErr w:type="spellStart"/>
            <w:r w:rsidRPr="00AC7C9C">
              <w:rPr>
                <w:highlight w:val="yellow"/>
              </w:rPr>
              <w:t>p_RBConfig_KeyChange</w:t>
            </w:r>
            <w:proofErr w:type="spellEnd"/>
            <w:r w:rsidRPr="00AC7C9C">
              <w:rPr>
                <w:highlight w:val="yellow"/>
              </w:rPr>
              <w:t xml:space="preserve"> := true, p_IncrementSRB1 := false</w:t>
            </w:r>
          </w:p>
          <w:p w14:paraId="4A2AF02D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</w:t>
            </w:r>
            <w:proofErr w:type="gramStart"/>
            <w:r w:rsidRPr="00AC7C9C">
              <w:rPr>
                <w:highlight w:val="yellow"/>
              </w:rPr>
              <w:t>PdcpHandoverCtrl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cas_NR_PdcpHandoverInit_REQ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>));</w:t>
            </w:r>
          </w:p>
          <w:p w14:paraId="6C4CC7CF" w14:textId="77777777" w:rsidR="00D416EC" w:rsidRDefault="00D416EC" w:rsidP="00D416EC"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f_NR_SS_AS_ActivateSecurity_</w:t>
            </w:r>
            <w:proofErr w:type="gramStart"/>
            <w:r w:rsidRPr="00AC7C9C">
              <w:rPr>
                <w:highlight w:val="yellow"/>
              </w:rPr>
              <w:t>NoRefresh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);</w:t>
            </w:r>
          </w:p>
          <w:p w14:paraId="1A21E827" w14:textId="589A4BC1" w:rsidR="00C247C8" w:rsidRDefault="00D416EC" w:rsidP="00D416EC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80F2CD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AC7C9C">
        <w:t>3</w:t>
      </w:r>
      <w:r w:rsidR="004D730A">
        <w:t>_</w:t>
      </w:r>
      <w:r w:rsidR="00AC7C9C">
        <w:t>4</w:t>
      </w:r>
      <w:r w:rsidR="004D730A">
        <w:t>_</w:t>
      </w:r>
      <w:r w:rsidR="000D5FCF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AD6E25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AC7C9C">
        <w:rPr>
          <w:rFonts w:cs="Arial"/>
        </w:rPr>
        <w:t>3</w:t>
      </w:r>
      <w:r w:rsidR="004D730A">
        <w:rPr>
          <w:rFonts w:cs="Arial"/>
        </w:rPr>
        <w:t>_</w:t>
      </w:r>
      <w:r w:rsidR="00AC7C9C">
        <w:rPr>
          <w:rFonts w:cs="Arial"/>
        </w:rPr>
        <w:t>4</w:t>
      </w:r>
      <w:r w:rsidR="004D730A">
        <w:rPr>
          <w:rFonts w:cs="Arial"/>
        </w:rPr>
        <w:t>_</w:t>
      </w:r>
      <w:r w:rsidR="000D5FCF">
        <w:rPr>
          <w:rFonts w:cs="Arial"/>
        </w:rPr>
        <w:t>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780E08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780E0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DF6EAC" w:rsidR="00007D89" w:rsidRPr="00780E08" w:rsidRDefault="00780E08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780E08">
              <w:t>R5s230151</w:t>
            </w:r>
            <w:r w:rsidRPr="00780E08">
              <w:rPr>
                <w:lang w:val="en-US"/>
              </w:rPr>
              <w:t>: Supporting information for addition of R16 DAPS PDCP test case 7.1.3.4.4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6E05D" w14:textId="77777777" w:rsidR="00EA1F60" w:rsidRDefault="00EA1F60">
      <w:r>
        <w:separator/>
      </w:r>
    </w:p>
  </w:endnote>
  <w:endnote w:type="continuationSeparator" w:id="0">
    <w:p w14:paraId="772553A4" w14:textId="77777777" w:rsidR="00EA1F60" w:rsidRDefault="00EA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F47C0" w14:textId="77777777" w:rsidR="00EA1F60" w:rsidRDefault="00EA1F60">
      <w:r>
        <w:separator/>
      </w:r>
    </w:p>
  </w:footnote>
  <w:footnote w:type="continuationSeparator" w:id="0">
    <w:p w14:paraId="5CBC3B0C" w14:textId="77777777" w:rsidR="00EA1F60" w:rsidRDefault="00EA1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9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32"/>
  </w:num>
  <w:num w:numId="9" w16cid:durableId="1724449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8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30"/>
  </w:num>
  <w:num w:numId="15" w16cid:durableId="257107239">
    <w:abstractNumId w:val="7"/>
  </w:num>
  <w:num w:numId="16" w16cid:durableId="840659352">
    <w:abstractNumId w:val="6"/>
  </w:num>
  <w:num w:numId="17" w16cid:durableId="1128938593">
    <w:abstractNumId w:val="16"/>
  </w:num>
  <w:num w:numId="18" w16cid:durableId="239678638">
    <w:abstractNumId w:val="20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5"/>
  </w:num>
  <w:num w:numId="27" w16cid:durableId="1253931199">
    <w:abstractNumId w:val="9"/>
  </w:num>
  <w:num w:numId="28" w16cid:durableId="1093166998">
    <w:abstractNumId w:val="26"/>
  </w:num>
  <w:num w:numId="29" w16cid:durableId="291787887">
    <w:abstractNumId w:val="1"/>
  </w:num>
  <w:num w:numId="30" w16cid:durableId="1548642084">
    <w:abstractNumId w:val="21"/>
  </w:num>
  <w:num w:numId="31" w16cid:durableId="611521266">
    <w:abstractNumId w:val="27"/>
  </w:num>
  <w:num w:numId="32" w16cid:durableId="431390238">
    <w:abstractNumId w:val="18"/>
  </w:num>
  <w:num w:numId="33" w16cid:durableId="256643895">
    <w:abstractNumId w:val="31"/>
  </w:num>
  <w:num w:numId="34" w16cid:durableId="103692862">
    <w:abstractNumId w:val="5"/>
  </w:num>
  <w:num w:numId="35" w16cid:durableId="679283717">
    <w:abstractNumId w:val="23"/>
  </w:num>
  <w:num w:numId="36" w16cid:durableId="1988389660">
    <w:abstractNumId w:val="24"/>
  </w:num>
  <w:num w:numId="37" w16cid:durableId="13511831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C2381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0A05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37DB"/>
    <w:rsid w:val="00B16609"/>
    <w:rsid w:val="00B258BB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52A8D"/>
    <w:rsid w:val="00E70962"/>
    <w:rsid w:val="00E75219"/>
    <w:rsid w:val="00E770EE"/>
    <w:rsid w:val="00E83FEF"/>
    <w:rsid w:val="00E8663C"/>
    <w:rsid w:val="00EA19A4"/>
    <w:rsid w:val="00EA1F60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5618</Words>
  <Characters>35396</Characters>
  <Application>Microsoft Office Word</Application>
  <DocSecurity>0</DocSecurity>
  <Lines>294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8</cp:revision>
  <cp:lastPrinted>1900-01-01T00:00:00Z</cp:lastPrinted>
  <dcterms:created xsi:type="dcterms:W3CDTF">2023-02-08T11:02:00Z</dcterms:created>
  <dcterms:modified xsi:type="dcterms:W3CDTF">2023-03-23T12:48:00Z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