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45782E8" w14:textId="77777777" w:rsidR="001806E3" w:rsidRDefault="001806E3" w:rsidP="001806E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2023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R5s230143</w:t>
        </w:r>
      </w:fldSimple>
    </w:p>
    <w:p w14:paraId="1C45D3A1" w14:textId="77777777" w:rsidR="001806E3" w:rsidRDefault="001806E3" w:rsidP="001806E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proofErr w:type="gramStart"/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>,</w:t>
      </w:r>
      <w:proofErr w:type="gramEnd"/>
      <w:r>
        <w:rPr>
          <w:b/>
          <w:noProof/>
          <w:sz w:val="24"/>
        </w:rPr>
        <w:t xml:space="preserve"> </w:t>
      </w:r>
      <w:fldSimple w:instr=" DOCPROPERTY  StartDate  \* MERGEFORMAT ">
        <w:r w:rsidRPr="00BA51D9">
          <w:rPr>
            <w:b/>
            <w:noProof/>
            <w:sz w:val="24"/>
          </w:rPr>
          <w:t>9th Dec 2022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806E3" w14:paraId="1ADA4EC7" w14:textId="77777777" w:rsidTr="00481FE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D476B2" w14:textId="77777777" w:rsidR="001806E3" w:rsidRDefault="001806E3" w:rsidP="00481FE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1806E3" w14:paraId="3CFBBEDE" w14:textId="77777777" w:rsidTr="00481FE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0CE00A" w14:textId="77777777" w:rsidR="001806E3" w:rsidRDefault="001806E3" w:rsidP="00481FE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806E3" w14:paraId="517C4A01" w14:textId="77777777" w:rsidTr="00481FE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D61F52" w14:textId="77777777" w:rsidR="001806E3" w:rsidRDefault="001806E3" w:rsidP="00481F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06E3" w14:paraId="660D6586" w14:textId="77777777" w:rsidTr="00481FE1">
        <w:tc>
          <w:tcPr>
            <w:tcW w:w="142" w:type="dxa"/>
            <w:tcBorders>
              <w:left w:val="single" w:sz="4" w:space="0" w:color="auto"/>
            </w:tcBorders>
          </w:tcPr>
          <w:p w14:paraId="282FF190" w14:textId="77777777" w:rsidR="001806E3" w:rsidRDefault="001806E3" w:rsidP="00481FE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2FC0D" w14:textId="77777777" w:rsidR="001806E3" w:rsidRPr="00410371" w:rsidRDefault="001806E3" w:rsidP="00481FE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549C5749" w14:textId="77777777" w:rsidR="001806E3" w:rsidRDefault="001806E3" w:rsidP="00481FE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CCD8030" w14:textId="77777777" w:rsidR="001806E3" w:rsidRPr="00410371" w:rsidRDefault="001806E3" w:rsidP="00481FE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2959</w:t>
              </w:r>
            </w:fldSimple>
          </w:p>
        </w:tc>
        <w:tc>
          <w:tcPr>
            <w:tcW w:w="709" w:type="dxa"/>
          </w:tcPr>
          <w:p w14:paraId="42BB5DCC" w14:textId="77777777" w:rsidR="001806E3" w:rsidRDefault="001806E3" w:rsidP="00481FE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90A22F8" w14:textId="77777777" w:rsidR="001806E3" w:rsidRPr="00410371" w:rsidRDefault="001806E3" w:rsidP="00481FE1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04EC3EFE" w14:textId="77777777" w:rsidR="001806E3" w:rsidRDefault="001806E3" w:rsidP="00481FE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63940E8" w14:textId="77777777" w:rsidR="001806E3" w:rsidRPr="00410371" w:rsidRDefault="001806E3" w:rsidP="00481FE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17.5.0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D7BEBB0" w14:textId="77777777" w:rsidR="001806E3" w:rsidRDefault="001806E3" w:rsidP="00481FE1">
            <w:pPr>
              <w:pStyle w:val="CRCoverPage"/>
              <w:spacing w:after="0"/>
              <w:rPr>
                <w:noProof/>
              </w:rPr>
            </w:pPr>
          </w:p>
        </w:tc>
      </w:tr>
      <w:tr w:rsidR="001806E3" w14:paraId="3BA27EE8" w14:textId="77777777" w:rsidTr="00481FE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FCB46D" w14:textId="77777777" w:rsidR="001806E3" w:rsidRDefault="001806E3" w:rsidP="00481FE1">
            <w:pPr>
              <w:pStyle w:val="CRCoverPage"/>
              <w:spacing w:after="0"/>
              <w:rPr>
                <w:noProof/>
              </w:rPr>
            </w:pPr>
          </w:p>
        </w:tc>
      </w:tr>
      <w:tr w:rsidR="001806E3" w14:paraId="5886A9C5" w14:textId="77777777" w:rsidTr="00481FE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3EB64CB" w14:textId="77777777" w:rsidR="001806E3" w:rsidRPr="00F25D98" w:rsidRDefault="001806E3" w:rsidP="00481FE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806E3" w14:paraId="473A3A08" w14:textId="77777777" w:rsidTr="00481FE1">
        <w:tc>
          <w:tcPr>
            <w:tcW w:w="9641" w:type="dxa"/>
            <w:gridSpan w:val="9"/>
          </w:tcPr>
          <w:p w14:paraId="412BC53B" w14:textId="77777777" w:rsidR="001806E3" w:rsidRDefault="001806E3" w:rsidP="00481F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FD11754" w14:textId="77777777" w:rsidR="001806E3" w:rsidRDefault="001806E3" w:rsidP="001806E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806E3" w14:paraId="0B24C892" w14:textId="77777777" w:rsidTr="00481FE1">
        <w:tc>
          <w:tcPr>
            <w:tcW w:w="2835" w:type="dxa"/>
          </w:tcPr>
          <w:p w14:paraId="3378C3DD" w14:textId="77777777" w:rsidR="001806E3" w:rsidRDefault="001806E3" w:rsidP="00481FE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AFEC0AA" w14:textId="77777777" w:rsidR="001806E3" w:rsidRDefault="001806E3" w:rsidP="00481FE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A320941" w14:textId="77777777" w:rsidR="001806E3" w:rsidRDefault="001806E3" w:rsidP="00481F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C99F81A" w14:textId="77777777" w:rsidR="001806E3" w:rsidRDefault="001806E3" w:rsidP="00481FE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CFD017" w14:textId="77777777" w:rsidR="001806E3" w:rsidRDefault="001806E3" w:rsidP="00481F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46EE99B" w14:textId="77777777" w:rsidR="001806E3" w:rsidRDefault="001806E3" w:rsidP="00481FE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04C4AF" w14:textId="77777777" w:rsidR="001806E3" w:rsidRDefault="001806E3" w:rsidP="00481F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7FA648F" w14:textId="77777777" w:rsidR="001806E3" w:rsidRDefault="001806E3" w:rsidP="00481FE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F0ACDF" w14:textId="77777777" w:rsidR="001806E3" w:rsidRDefault="001806E3" w:rsidP="00481FE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D2F4FB3" w14:textId="77777777" w:rsidR="001806E3" w:rsidRDefault="001806E3" w:rsidP="001806E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806E3" w14:paraId="207E6887" w14:textId="77777777" w:rsidTr="00481FE1">
        <w:tc>
          <w:tcPr>
            <w:tcW w:w="9640" w:type="dxa"/>
            <w:gridSpan w:val="11"/>
          </w:tcPr>
          <w:p w14:paraId="3B114485" w14:textId="77777777" w:rsidR="001806E3" w:rsidRDefault="001806E3" w:rsidP="00481F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06E3" w14:paraId="1E82D342" w14:textId="77777777" w:rsidTr="00481FE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C7CBE17" w14:textId="77777777" w:rsidR="001806E3" w:rsidRDefault="001806E3" w:rsidP="00481F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9530ED" w14:textId="77777777" w:rsidR="001806E3" w:rsidRDefault="001806E3" w:rsidP="00481FE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Correction to NR5GC </w:t>
            </w:r>
            <w:proofErr w:type="spellStart"/>
            <w:r>
              <w:t>testcase</w:t>
            </w:r>
            <w:proofErr w:type="spellEnd"/>
            <w:r>
              <w:t xml:space="preserve"> 11.4.1</w:t>
            </w:r>
            <w:r>
              <w:fldChar w:fldCharType="end"/>
            </w:r>
          </w:p>
        </w:tc>
      </w:tr>
      <w:tr w:rsidR="001806E3" w14:paraId="0698FFB0" w14:textId="77777777" w:rsidTr="00481FE1">
        <w:tc>
          <w:tcPr>
            <w:tcW w:w="1843" w:type="dxa"/>
            <w:tcBorders>
              <w:left w:val="single" w:sz="4" w:space="0" w:color="auto"/>
            </w:tcBorders>
          </w:tcPr>
          <w:p w14:paraId="1BEF58AE" w14:textId="77777777" w:rsidR="001806E3" w:rsidRDefault="001806E3" w:rsidP="00481F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29CC8C" w14:textId="77777777" w:rsidR="001806E3" w:rsidRDefault="001806E3" w:rsidP="00481F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06E3" w14:paraId="4E5D6FA6" w14:textId="77777777" w:rsidTr="00481FE1">
        <w:tc>
          <w:tcPr>
            <w:tcW w:w="1843" w:type="dxa"/>
            <w:tcBorders>
              <w:left w:val="single" w:sz="4" w:space="0" w:color="auto"/>
            </w:tcBorders>
          </w:tcPr>
          <w:p w14:paraId="3695BAD6" w14:textId="77777777" w:rsidR="001806E3" w:rsidRDefault="001806E3" w:rsidP="00481F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2D6A8D" w14:textId="77777777" w:rsidR="001806E3" w:rsidRDefault="001806E3" w:rsidP="00481FE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1806E3" w14:paraId="6D8918C4" w14:textId="77777777" w:rsidTr="00481FE1">
        <w:tc>
          <w:tcPr>
            <w:tcW w:w="1843" w:type="dxa"/>
            <w:tcBorders>
              <w:left w:val="single" w:sz="4" w:space="0" w:color="auto"/>
            </w:tcBorders>
          </w:tcPr>
          <w:p w14:paraId="719117A2" w14:textId="77777777" w:rsidR="001806E3" w:rsidRDefault="001806E3" w:rsidP="00481F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6448401" w14:textId="5C681184" w:rsidR="001806E3" w:rsidRDefault="001806E3" w:rsidP="00481FE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806E3" w14:paraId="78FD434E" w14:textId="77777777" w:rsidTr="00481FE1">
        <w:tc>
          <w:tcPr>
            <w:tcW w:w="1843" w:type="dxa"/>
            <w:tcBorders>
              <w:left w:val="single" w:sz="4" w:space="0" w:color="auto"/>
            </w:tcBorders>
          </w:tcPr>
          <w:p w14:paraId="3F880174" w14:textId="77777777" w:rsidR="001806E3" w:rsidRDefault="001806E3" w:rsidP="00481F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AC887E" w14:textId="77777777" w:rsidR="001806E3" w:rsidRDefault="001806E3" w:rsidP="00481F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06E3" w14:paraId="2BF66B49" w14:textId="77777777" w:rsidTr="00481FE1">
        <w:tc>
          <w:tcPr>
            <w:tcW w:w="1843" w:type="dxa"/>
            <w:tcBorders>
              <w:left w:val="single" w:sz="4" w:space="0" w:color="auto"/>
            </w:tcBorders>
          </w:tcPr>
          <w:p w14:paraId="270BF901" w14:textId="77777777" w:rsidR="001806E3" w:rsidRDefault="001806E3" w:rsidP="00481F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C63F9" w14:textId="77777777" w:rsidR="001806E3" w:rsidRDefault="001806E3" w:rsidP="00481FE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2073FB4F" w14:textId="77777777" w:rsidR="001806E3" w:rsidRDefault="001806E3" w:rsidP="00481FE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C7CD3DA" w14:textId="77777777" w:rsidR="001806E3" w:rsidRDefault="001806E3" w:rsidP="00481FE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BD816FA" w14:textId="78F03F8D" w:rsidR="001806E3" w:rsidRDefault="001806E3" w:rsidP="00481F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2023-02-02</w:t>
            </w: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end"/>
            </w:r>
          </w:p>
        </w:tc>
      </w:tr>
      <w:tr w:rsidR="001806E3" w14:paraId="11F404A9" w14:textId="77777777" w:rsidTr="00481FE1">
        <w:tc>
          <w:tcPr>
            <w:tcW w:w="1843" w:type="dxa"/>
            <w:tcBorders>
              <w:left w:val="single" w:sz="4" w:space="0" w:color="auto"/>
            </w:tcBorders>
          </w:tcPr>
          <w:p w14:paraId="277E89BE" w14:textId="77777777" w:rsidR="001806E3" w:rsidRDefault="001806E3" w:rsidP="00481F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C76F6AB" w14:textId="77777777" w:rsidR="001806E3" w:rsidRDefault="001806E3" w:rsidP="00481F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AE1E440" w14:textId="77777777" w:rsidR="001806E3" w:rsidRDefault="001806E3" w:rsidP="00481F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6FE34D5" w14:textId="77777777" w:rsidR="001806E3" w:rsidRDefault="001806E3" w:rsidP="00481F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13D9117" w14:textId="77777777" w:rsidR="001806E3" w:rsidRDefault="001806E3" w:rsidP="00481F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06E3" w14:paraId="057FD5C4" w14:textId="77777777" w:rsidTr="00481FE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963910C" w14:textId="77777777" w:rsidR="001806E3" w:rsidRDefault="001806E3" w:rsidP="00481F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BC06867" w14:textId="77777777" w:rsidR="001806E3" w:rsidRDefault="001806E3" w:rsidP="00481FE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F721899" w14:textId="77777777" w:rsidR="001806E3" w:rsidRDefault="001806E3" w:rsidP="00481FE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2695F9" w14:textId="77777777" w:rsidR="001806E3" w:rsidRDefault="001806E3" w:rsidP="00481FE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545CFA" w14:textId="77777777" w:rsidR="001806E3" w:rsidRDefault="001806E3" w:rsidP="00481FE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Rel-17</w:t>
              </w:r>
            </w:fldSimple>
          </w:p>
        </w:tc>
      </w:tr>
      <w:tr w:rsidR="001806E3" w14:paraId="321AF5DC" w14:textId="77777777" w:rsidTr="00481FE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3865E5" w14:textId="77777777" w:rsidR="001806E3" w:rsidRDefault="001806E3" w:rsidP="00481FE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2A9C3AE" w14:textId="77777777" w:rsidR="001806E3" w:rsidRDefault="001806E3" w:rsidP="00481FE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5C4BA9C" w14:textId="77777777" w:rsidR="001806E3" w:rsidRDefault="001806E3" w:rsidP="00481FE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737C8B0" w14:textId="77777777" w:rsidR="001806E3" w:rsidRPr="007C2097" w:rsidRDefault="001806E3" w:rsidP="00481FE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806E3" w14:paraId="1E467CB9" w14:textId="77777777" w:rsidTr="00481FE1">
        <w:tc>
          <w:tcPr>
            <w:tcW w:w="1843" w:type="dxa"/>
          </w:tcPr>
          <w:p w14:paraId="4F56BE61" w14:textId="77777777" w:rsidR="001806E3" w:rsidRDefault="001806E3" w:rsidP="00481F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D277B0" w14:textId="77777777" w:rsidR="001806E3" w:rsidRDefault="001806E3" w:rsidP="00481F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06E3" w14:paraId="6A6730FA" w14:textId="77777777" w:rsidTr="00481FE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12B7A42" w14:textId="77777777" w:rsidR="001806E3" w:rsidRDefault="001806E3" w:rsidP="001806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20A177" w14:textId="77777777" w:rsidR="001806E3" w:rsidRDefault="001806E3" w:rsidP="001806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the current Prose, after Step 4, the SS has not released the rrc connection. This is so becaue the optional De-registration REQ (Step 4Ba1A1) could be sent by a UE on same rrc connection.</w:t>
            </w:r>
          </w:p>
          <w:p w14:paraId="6CDF1CEE" w14:textId="77777777" w:rsidR="001806E3" w:rsidRDefault="001806E3" w:rsidP="001806E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665DA56" w14:textId="77777777" w:rsidR="001806E3" w:rsidRDefault="001806E3" w:rsidP="001806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R5-227444 introduced Steps 4Bb1-4Bb4, which enable the UE to send a rrcSetupREQ. </w:t>
            </w:r>
          </w:p>
          <w:p w14:paraId="4C75E318" w14:textId="77777777" w:rsidR="001806E3" w:rsidRDefault="001806E3" w:rsidP="001806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is where the problem with the Prose comes (and as a result in TTCN implementation).</w:t>
            </w:r>
          </w:p>
          <w:p w14:paraId="6195DEFE" w14:textId="77777777" w:rsidR="001806E3" w:rsidRDefault="001806E3" w:rsidP="001806E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D9896DB" w14:textId="77777777" w:rsidR="001806E3" w:rsidRDefault="001806E3" w:rsidP="001806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order to receive the rrcSetupREQ at Step 4Bb1, the SS needs to release the existing rrcConnection.</w:t>
            </w:r>
          </w:p>
          <w:p w14:paraId="71E02E91" w14:textId="77777777" w:rsidR="001806E3" w:rsidRDefault="001806E3" w:rsidP="001806E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06756CE" w14:textId="77777777" w:rsidR="001806E3" w:rsidRDefault="001806E3" w:rsidP="001806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Thus, the behaviour specified at Step 4Bb1 and Step 4Ba1A1 cannot be accommodated at same time. </w:t>
            </w:r>
          </w:p>
          <w:p w14:paraId="5779E67D" w14:textId="77777777" w:rsidR="001806E3" w:rsidRDefault="001806E3" w:rsidP="001806E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A8C3873" w14:textId="77777777" w:rsidR="001806E3" w:rsidRDefault="001806E3" w:rsidP="001806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TTCN implements an alt mechanism for the above, where Step 4Ba1A1 (Happens on same rrc connection) and Step 4Bb1 (needs a new rrc connection) can happen at same time.  This is not possible and needs to be addressed.</w:t>
            </w:r>
          </w:p>
          <w:p w14:paraId="4BFE0088" w14:textId="77777777" w:rsidR="001806E3" w:rsidRDefault="001806E3" w:rsidP="001806E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806E3" w14:paraId="1590B00E" w14:textId="77777777" w:rsidTr="00481F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CEE347" w14:textId="77777777" w:rsidR="001806E3" w:rsidRDefault="001806E3" w:rsidP="001806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F1E952" w14:textId="77777777" w:rsidR="001806E3" w:rsidRDefault="001806E3" w:rsidP="001806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06E3" w14:paraId="111DA48A" w14:textId="77777777" w:rsidTr="00481F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BEC494" w14:textId="77777777" w:rsidR="001806E3" w:rsidRDefault="001806E3" w:rsidP="001806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05E9B52" w14:textId="77777777" w:rsidR="001806E3" w:rsidRDefault="001806E3" w:rsidP="001806E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Basically the TTCN has been reworked, and a Prose CR will be raised for this.</w:t>
            </w:r>
          </w:p>
          <w:p w14:paraId="78798941" w14:textId="77777777" w:rsidR="001806E3" w:rsidRDefault="001806E3" w:rsidP="001806E3">
            <w:pPr>
              <w:pStyle w:val="CRCoverPage"/>
              <w:spacing w:after="0"/>
              <w:rPr>
                <w:noProof/>
              </w:rPr>
            </w:pPr>
          </w:p>
          <w:p w14:paraId="6993752D" w14:textId="77777777" w:rsidR="001806E3" w:rsidRDefault="001806E3" w:rsidP="001806E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following is proposed to change in the Prose :</w:t>
            </w:r>
          </w:p>
          <w:p w14:paraId="59033535" w14:textId="77777777" w:rsidR="001806E3" w:rsidRDefault="001806E3" w:rsidP="001806E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It is proposed that Steps 4A-4B are voided.</w:t>
            </w:r>
          </w:p>
          <w:p w14:paraId="6B1D27BD" w14:textId="77777777" w:rsidR="001806E3" w:rsidRDefault="001806E3" w:rsidP="001806E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Following new steps are introduced :</w:t>
            </w:r>
          </w:p>
          <w:p w14:paraId="588A76AB" w14:textId="77777777" w:rsidR="001806E3" w:rsidRDefault="001806E3" w:rsidP="001806E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Step 9a1 : This is introduced to handle the optional De-registration REQ.</w:t>
            </w:r>
          </w:p>
          <w:p w14:paraId="52F76572" w14:textId="77777777" w:rsidR="001806E3" w:rsidRDefault="001806E3" w:rsidP="001806E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7FBB2C2" w14:textId="77777777" w:rsidR="001806E3" w:rsidRDefault="001806E3" w:rsidP="001806E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After this it is proposed to set the NR Cell 1 to non-suitable cell power level. This is done because since the SS is not sending a De-registration Accept, </w:t>
            </w:r>
            <w:r>
              <w:rPr>
                <w:noProof/>
              </w:rPr>
              <w:lastRenderedPageBreak/>
              <w:t>the UE could try to re-attempt sending De-registration REQ upon T3521 (15s) expiry. According to 24.501 cl 5.5.2.2.6 point a the UE will detect the lower layer failure  and abort the De-registration procedure.</w:t>
            </w:r>
          </w:p>
          <w:p w14:paraId="0E05AF58" w14:textId="77777777" w:rsidR="001806E3" w:rsidRDefault="001806E3" w:rsidP="001806E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B2487FB" w14:textId="77777777" w:rsidR="001806E3" w:rsidRDefault="001806E3" w:rsidP="001806E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Step 9A2 : The SS releases the rrc connection locally and waits for 20s (To accommodate T3521 plus 5s as a safeguard)</w:t>
            </w:r>
          </w:p>
          <w:p w14:paraId="138166D4" w14:textId="77777777" w:rsidR="001806E3" w:rsidRDefault="001806E3" w:rsidP="001806E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65280CB" w14:textId="77777777" w:rsidR="001806E3" w:rsidRDefault="001806E3" w:rsidP="001806E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NR Cell 1 is now set to serving cell power.</w:t>
            </w:r>
          </w:p>
          <w:p w14:paraId="0623EB47" w14:textId="77777777" w:rsidR="001806E3" w:rsidRDefault="001806E3" w:rsidP="001806E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B05BC1D" w14:textId="77777777" w:rsidR="001806E3" w:rsidRDefault="001806E3" w:rsidP="001806E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Step 9A4 : The UE transmits the rrcSetupREQ on NR cell 1, achieving TP2.</w:t>
            </w:r>
          </w:p>
          <w:p w14:paraId="160E7CA7" w14:textId="77777777" w:rsidR="001806E3" w:rsidRDefault="001806E3" w:rsidP="001806E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Steps 9A5 – 9A23a1 : The UE perfoms initial registration as specified in 38.508  Table 4.5.2.2-2</w:t>
            </w:r>
          </w:p>
          <w:p w14:paraId="44D0DD85" w14:textId="77777777" w:rsidR="001806E3" w:rsidRDefault="001806E3" w:rsidP="001806E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Step 9A24 : The UE is made to attempt an IMS non-emergency call.</w:t>
            </w:r>
          </w:p>
          <w:p w14:paraId="1BCF22C4" w14:textId="77777777" w:rsidR="001806E3" w:rsidRDefault="001806E3" w:rsidP="001806E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4757ECF" w14:textId="77777777" w:rsidR="001806E3" w:rsidRDefault="001806E3" w:rsidP="001806E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proposed sequence above addresses the observed issue, and also simplifies the testcase without compromising on any of the TPs.</w:t>
            </w:r>
          </w:p>
          <w:p w14:paraId="5A8EC196" w14:textId="77777777" w:rsidR="001806E3" w:rsidRDefault="001806E3" w:rsidP="001806E3">
            <w:pPr>
              <w:pStyle w:val="CRCoverPage"/>
              <w:spacing w:after="0"/>
              <w:rPr>
                <w:noProof/>
              </w:rPr>
            </w:pPr>
          </w:p>
          <w:p w14:paraId="31A57108" w14:textId="77777777" w:rsidR="001806E3" w:rsidRDefault="001806E3" w:rsidP="001806E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TTCN is updated based on above.</w:t>
            </w:r>
          </w:p>
          <w:p w14:paraId="32EE1C12" w14:textId="77777777" w:rsidR="001806E3" w:rsidRDefault="001806E3" w:rsidP="001806E3">
            <w:pPr>
              <w:pStyle w:val="CRCoverPage"/>
              <w:spacing w:after="0"/>
              <w:rPr>
                <w:noProof/>
              </w:rPr>
            </w:pPr>
          </w:p>
          <w:p w14:paraId="73B7A20C" w14:textId="77777777" w:rsidR="001806E3" w:rsidRDefault="001806E3" w:rsidP="001806E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For Step 2C, a loop is implemented to capture the PDU Session Release REQ(s) and then another loop is implemented to implement the PDU Session Release Command/Complete.</w:t>
            </w:r>
          </w:p>
          <w:p w14:paraId="66D09972" w14:textId="77777777" w:rsidR="001806E3" w:rsidRDefault="001806E3" w:rsidP="001806E3">
            <w:pPr>
              <w:pStyle w:val="CRCoverPage"/>
              <w:spacing w:after="0"/>
              <w:rPr>
                <w:noProof/>
              </w:rPr>
            </w:pPr>
          </w:p>
          <w:p w14:paraId="33885B27" w14:textId="6B9BAA9D" w:rsidR="001806E3" w:rsidRDefault="001806E3" w:rsidP="001806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Also, the optional DEREGISTRATION (Step 9a) can come as soon as the PDU Session Release Complete is received at Step 4, so a default handler for handling this is implemented.</w:t>
            </w:r>
          </w:p>
        </w:tc>
      </w:tr>
      <w:tr w:rsidR="001806E3" w14:paraId="31EA8397" w14:textId="77777777" w:rsidTr="00481F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3DEC8B" w14:textId="77777777" w:rsidR="001806E3" w:rsidRDefault="001806E3" w:rsidP="001806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A862FF" w14:textId="77777777" w:rsidR="001806E3" w:rsidRDefault="001806E3" w:rsidP="001806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06E3" w14:paraId="2FC946C0" w14:textId="77777777" w:rsidTr="00481FE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CC6FF1E" w14:textId="77777777" w:rsidR="001806E3" w:rsidRDefault="001806E3" w:rsidP="001806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35CB69" w14:textId="6CD28BEF" w:rsidR="001806E3" w:rsidRDefault="001806E3" w:rsidP="001806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will fail the testcase</w:t>
            </w:r>
          </w:p>
        </w:tc>
      </w:tr>
      <w:tr w:rsidR="001806E3" w14:paraId="78913DFE" w14:textId="77777777" w:rsidTr="00481FE1">
        <w:tc>
          <w:tcPr>
            <w:tcW w:w="2694" w:type="dxa"/>
            <w:gridSpan w:val="2"/>
          </w:tcPr>
          <w:p w14:paraId="57ABF1CA" w14:textId="77777777" w:rsidR="001806E3" w:rsidRDefault="001806E3" w:rsidP="001806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A67BB81" w14:textId="77777777" w:rsidR="001806E3" w:rsidRDefault="001806E3" w:rsidP="001806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06E3" w14:paraId="659E2B3C" w14:textId="77777777" w:rsidTr="00481FE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7043C78" w14:textId="77777777" w:rsidR="001806E3" w:rsidRDefault="001806E3" w:rsidP="001806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90C9E4" w14:textId="4DED4112" w:rsidR="001806E3" w:rsidRDefault="001806E3" w:rsidP="001806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11.4.1.NR5GC</w:t>
            </w:r>
          </w:p>
        </w:tc>
      </w:tr>
      <w:tr w:rsidR="001806E3" w14:paraId="7994C8D1" w14:textId="77777777" w:rsidTr="00481F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ED7CED" w14:textId="77777777" w:rsidR="001806E3" w:rsidRDefault="001806E3" w:rsidP="001806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DE9206" w14:textId="77777777" w:rsidR="001806E3" w:rsidRDefault="001806E3" w:rsidP="001806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06E3" w14:paraId="3C105EF2" w14:textId="77777777" w:rsidTr="00481F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E8F58E" w14:textId="77777777" w:rsidR="001806E3" w:rsidRDefault="001806E3" w:rsidP="001806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213DB4" w14:textId="77777777" w:rsidR="001806E3" w:rsidRDefault="001806E3" w:rsidP="001806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D48D231" w14:textId="77777777" w:rsidR="001806E3" w:rsidRDefault="001806E3" w:rsidP="001806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DB49DA8" w14:textId="77777777" w:rsidR="001806E3" w:rsidRDefault="001806E3" w:rsidP="001806E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511199C" w14:textId="77777777" w:rsidR="001806E3" w:rsidRDefault="001806E3" w:rsidP="001806E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806E3" w14:paraId="07C6DBDC" w14:textId="77777777" w:rsidTr="00481F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174B9F" w14:textId="77777777" w:rsidR="001806E3" w:rsidRDefault="001806E3" w:rsidP="001806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BCE735" w14:textId="77777777" w:rsidR="001806E3" w:rsidRDefault="001806E3" w:rsidP="001806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FEAAEE" w14:textId="2B87CBA5" w:rsidR="001806E3" w:rsidRDefault="001806E3" w:rsidP="001806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8F03BAA" w14:textId="77777777" w:rsidR="001806E3" w:rsidRDefault="001806E3" w:rsidP="001806E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2D9C03" w14:textId="1F74CF05" w:rsidR="001806E3" w:rsidRDefault="001806E3" w:rsidP="001806E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806E3" w14:paraId="301FA940" w14:textId="77777777" w:rsidTr="00481F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ED4650" w14:textId="77777777" w:rsidR="001806E3" w:rsidRDefault="001806E3" w:rsidP="001806E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AF4F29" w14:textId="139C3D34" w:rsidR="001806E3" w:rsidRDefault="001806E3" w:rsidP="001806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7C9603" w14:textId="77777777" w:rsidR="001806E3" w:rsidRDefault="001806E3" w:rsidP="001806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193BAD3" w14:textId="77777777" w:rsidR="001806E3" w:rsidRDefault="001806E3" w:rsidP="001806E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72D9EF" w14:textId="7EF8D81D" w:rsidR="001806E3" w:rsidRDefault="001806E3" w:rsidP="001806E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38.523-1</w:t>
            </w:r>
          </w:p>
        </w:tc>
      </w:tr>
      <w:tr w:rsidR="001806E3" w14:paraId="28BBBB63" w14:textId="77777777" w:rsidTr="00481F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ACC6CE" w14:textId="77777777" w:rsidR="001806E3" w:rsidRDefault="001806E3" w:rsidP="001806E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539C6A" w14:textId="77777777" w:rsidR="001806E3" w:rsidRDefault="001806E3" w:rsidP="001806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A43E3D" w14:textId="6BE4B992" w:rsidR="001806E3" w:rsidRDefault="001806E3" w:rsidP="001806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5F478B0" w14:textId="77777777" w:rsidR="001806E3" w:rsidRDefault="001806E3" w:rsidP="001806E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C6B932" w14:textId="507F06EF" w:rsidR="001806E3" w:rsidRDefault="001806E3" w:rsidP="001806E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806E3" w14:paraId="41E585EA" w14:textId="77777777" w:rsidTr="00481F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108122" w14:textId="77777777" w:rsidR="001806E3" w:rsidRDefault="001806E3" w:rsidP="001806E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36C9B9" w14:textId="77777777" w:rsidR="001806E3" w:rsidRDefault="001806E3" w:rsidP="001806E3">
            <w:pPr>
              <w:pStyle w:val="CRCoverPage"/>
              <w:spacing w:after="0"/>
              <w:rPr>
                <w:noProof/>
              </w:rPr>
            </w:pPr>
          </w:p>
        </w:tc>
      </w:tr>
      <w:tr w:rsidR="001806E3" w14:paraId="4232C2C4" w14:textId="77777777" w:rsidTr="00481FE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D4F3555" w14:textId="77777777" w:rsidR="001806E3" w:rsidRDefault="001806E3" w:rsidP="001806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BDB0C2" w14:textId="77777777" w:rsidR="001806E3" w:rsidRDefault="001806E3" w:rsidP="001806E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806E3" w:rsidRPr="008863B9" w14:paraId="5ED97456" w14:textId="77777777" w:rsidTr="00481FE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066AD34" w14:textId="77777777" w:rsidR="001806E3" w:rsidRPr="008863B9" w:rsidRDefault="001806E3" w:rsidP="001806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E0F5FC1" w14:textId="77777777" w:rsidR="001806E3" w:rsidRPr="008863B9" w:rsidRDefault="001806E3" w:rsidP="001806E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806E3" w14:paraId="54AC818C" w14:textId="77777777" w:rsidTr="00481FE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50DF95" w14:textId="77777777" w:rsidR="001806E3" w:rsidRDefault="001806E3" w:rsidP="001806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9E36E3" w14:textId="77777777" w:rsidR="001806E3" w:rsidRDefault="001806E3" w:rsidP="001806E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93C741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F3D43E3" w14:textId="77777777" w:rsidR="001E41F3" w:rsidRDefault="001E41F3">
      <w:pPr>
        <w:rPr>
          <w:noProof/>
        </w:rPr>
        <w:sectPr w:rsidR="001E41F3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ED07BC3" w14:textId="77777777" w:rsidR="00647F8D" w:rsidRDefault="00647F8D" w:rsidP="00647F8D">
      <w:pPr>
        <w:pStyle w:val="af2"/>
        <w:jc w:val="left"/>
        <w:rPr>
          <w:rStyle w:val="af1"/>
          <w:rFonts w:ascii="Arial" w:hAnsi="Arial" w:cs="Arial"/>
          <w:i w:val="0"/>
          <w:lang w:eastAsia="en-GB"/>
        </w:rPr>
      </w:pPr>
      <w:bookmarkStart w:id="1" w:name="_Toc125447873"/>
      <w:bookmarkStart w:id="2" w:name="_Toc126241140"/>
      <w:r>
        <w:rPr>
          <w:rStyle w:val="af1"/>
          <w:rFonts w:ascii="Arial" w:hAnsi="Arial" w:cs="Arial"/>
        </w:rPr>
        <w:lastRenderedPageBreak/>
        <w:t>Table of Contents</w:t>
      </w:r>
      <w:bookmarkEnd w:id="1"/>
      <w:bookmarkEnd w:id="2"/>
    </w:p>
    <w:p w14:paraId="2FE9B92F" w14:textId="4F5BF0C5" w:rsidR="00932383" w:rsidRDefault="00647F8D">
      <w:pPr>
        <w:pStyle w:val="10"/>
        <w:rPr>
          <w:rFonts w:asciiTheme="minorHAnsi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932383" w:rsidRPr="00090A1F">
        <w:rPr>
          <w:rFonts w:ascii="Arial" w:hAnsi="Arial" w:cs="Arial"/>
          <w:i/>
          <w:iCs/>
        </w:rPr>
        <w:t>Table of Contents</w:t>
      </w:r>
      <w:r w:rsidR="00932383">
        <w:tab/>
      </w:r>
      <w:r w:rsidR="00932383">
        <w:fldChar w:fldCharType="begin"/>
      </w:r>
      <w:r w:rsidR="00932383">
        <w:instrText xml:space="preserve"> PAGEREF _Toc126241140 \h </w:instrText>
      </w:r>
      <w:r w:rsidR="00932383">
        <w:fldChar w:fldCharType="separate"/>
      </w:r>
      <w:r w:rsidR="00932383">
        <w:t>3</w:t>
      </w:r>
      <w:r w:rsidR="00932383">
        <w:fldChar w:fldCharType="end"/>
      </w:r>
    </w:p>
    <w:p w14:paraId="3471FB32" w14:textId="41C07104" w:rsidR="00932383" w:rsidRDefault="00932383">
      <w:pPr>
        <w:pStyle w:val="10"/>
        <w:rPr>
          <w:rFonts w:asciiTheme="minorHAnsi" w:hAnsiTheme="minorHAnsi" w:cstheme="minorBidi"/>
          <w:szCs w:val="22"/>
          <w:lang w:eastAsia="en-GB"/>
        </w:rPr>
      </w:pPr>
      <w:r w:rsidRPr="00090A1F">
        <w:rPr>
          <w:rFonts w:cs="Arial"/>
          <w:b/>
          <w:lang w:eastAsia="ja-JP"/>
        </w:rPr>
        <w:t>1</w:t>
      </w:r>
      <w:r>
        <w:rPr>
          <w:rFonts w:asciiTheme="minorHAnsi" w:hAnsiTheme="minorHAnsi" w:cstheme="minorBidi"/>
          <w:szCs w:val="22"/>
          <w:lang w:eastAsia="en-GB"/>
        </w:rPr>
        <w:tab/>
      </w:r>
      <w:r w:rsidRPr="00090A1F">
        <w:rPr>
          <w:rFonts w:cs="Arial"/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_Toc126241141 \h </w:instrText>
      </w:r>
      <w:r>
        <w:fldChar w:fldCharType="separate"/>
      </w:r>
      <w:r>
        <w:t>3</w:t>
      </w:r>
      <w:r>
        <w:fldChar w:fldCharType="end"/>
      </w:r>
    </w:p>
    <w:p w14:paraId="13BE6CB5" w14:textId="09F3936F" w:rsidR="00932383" w:rsidRDefault="00932383">
      <w:pPr>
        <w:pStyle w:val="10"/>
        <w:rPr>
          <w:rFonts w:asciiTheme="minorHAnsi" w:hAnsiTheme="minorHAnsi" w:cstheme="minorBidi"/>
          <w:szCs w:val="22"/>
          <w:lang w:eastAsia="en-GB"/>
        </w:rPr>
      </w:pPr>
      <w:r w:rsidRPr="00090A1F">
        <w:rPr>
          <w:b/>
        </w:rPr>
        <w:t>2</w:t>
      </w:r>
      <w:r>
        <w:rPr>
          <w:rFonts w:asciiTheme="minorHAnsi" w:hAnsiTheme="minorHAnsi" w:cstheme="minorBidi"/>
          <w:szCs w:val="22"/>
          <w:lang w:eastAsia="en-GB"/>
        </w:rPr>
        <w:tab/>
      </w:r>
      <w:r w:rsidRPr="00090A1F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_Toc126241142 \h </w:instrText>
      </w:r>
      <w:r>
        <w:fldChar w:fldCharType="separate"/>
      </w:r>
      <w:r>
        <w:t>3</w:t>
      </w:r>
      <w:r>
        <w:fldChar w:fldCharType="end"/>
      </w:r>
    </w:p>
    <w:p w14:paraId="0B5D106F" w14:textId="50F7A076" w:rsidR="00932383" w:rsidRDefault="00932383">
      <w:pPr>
        <w:pStyle w:val="20"/>
        <w:rPr>
          <w:rFonts w:asciiTheme="minorHAnsi" w:hAnsiTheme="minorHAnsi" w:cstheme="minorBidi"/>
          <w:sz w:val="22"/>
          <w:szCs w:val="22"/>
          <w:lang w:eastAsia="en-GB"/>
        </w:rPr>
      </w:pPr>
      <w:r w:rsidRPr="00090A1F">
        <w:rPr>
          <w:b/>
          <w:lang w:val="pt-BR"/>
        </w:rPr>
        <w:t>2.1</w:t>
      </w:r>
      <w:r>
        <w:rPr>
          <w:rFonts w:asciiTheme="minorHAnsi" w:hAnsiTheme="minorHAnsi" w:cstheme="minorBidi"/>
          <w:sz w:val="22"/>
          <w:szCs w:val="22"/>
          <w:lang w:eastAsia="en-GB"/>
        </w:rPr>
        <w:tab/>
      </w:r>
      <w:r w:rsidRPr="00090A1F">
        <w:rPr>
          <w:b/>
        </w:rPr>
        <w:t>fl_TC_11_4_1_TestBody</w:t>
      </w:r>
      <w:r>
        <w:tab/>
      </w:r>
      <w:r>
        <w:fldChar w:fldCharType="begin"/>
      </w:r>
      <w:r>
        <w:instrText xml:space="preserve"> PAGEREF _Toc126241143 \h </w:instrText>
      </w:r>
      <w:r>
        <w:fldChar w:fldCharType="separate"/>
      </w:r>
      <w:r>
        <w:t>3</w:t>
      </w:r>
      <w:r>
        <w:fldChar w:fldCharType="end"/>
      </w:r>
    </w:p>
    <w:p w14:paraId="0C4C1A0A" w14:textId="23323313" w:rsidR="00932383" w:rsidRDefault="00932383">
      <w:pPr>
        <w:pStyle w:val="20"/>
        <w:rPr>
          <w:rFonts w:asciiTheme="minorHAnsi" w:hAnsiTheme="minorHAnsi" w:cstheme="minorBidi"/>
          <w:sz w:val="22"/>
          <w:szCs w:val="22"/>
          <w:lang w:eastAsia="en-GB"/>
        </w:rPr>
      </w:pPr>
      <w:r w:rsidRPr="00090A1F">
        <w:rPr>
          <w:b/>
          <w:lang w:val="pt-BR"/>
        </w:rPr>
        <w:t>2.2</w:t>
      </w:r>
      <w:r>
        <w:rPr>
          <w:rFonts w:asciiTheme="minorHAnsi" w:hAnsiTheme="minorHAnsi" w:cstheme="minorBidi"/>
          <w:sz w:val="22"/>
          <w:szCs w:val="22"/>
          <w:lang w:eastAsia="en-GB"/>
        </w:rPr>
        <w:tab/>
      </w:r>
      <w:r w:rsidRPr="00090A1F">
        <w:rPr>
          <w:b/>
          <w:lang w:eastAsia="en-GB"/>
        </w:rPr>
        <w:t>a_NR5GC_Deregistration_REQ</w:t>
      </w:r>
      <w:r>
        <w:tab/>
      </w:r>
      <w:r>
        <w:fldChar w:fldCharType="begin"/>
      </w:r>
      <w:r>
        <w:instrText xml:space="preserve"> PAGEREF _Toc126241144 \h </w:instrText>
      </w:r>
      <w:r>
        <w:fldChar w:fldCharType="separate"/>
      </w:r>
      <w:r>
        <w:t>11</w:t>
      </w:r>
      <w:r>
        <w:fldChar w:fldCharType="end"/>
      </w:r>
    </w:p>
    <w:p w14:paraId="0A8A2008" w14:textId="7D0E7D4C" w:rsidR="00FF5FC7" w:rsidRDefault="00647F8D" w:rsidP="00FF5FC7">
      <w:pPr>
        <w:pStyle w:val="10"/>
      </w:pPr>
      <w:r>
        <w:rPr>
          <w:rFonts w:cs="Arial"/>
        </w:rPr>
        <w:fldChar w:fldCharType="end"/>
      </w:r>
      <w:r w:rsidR="00FF5FC7">
        <w:rPr>
          <w:rFonts w:cs="Arial"/>
        </w:rPr>
        <w:fldChar w:fldCharType="begin"/>
      </w:r>
      <w:r w:rsidR="00FF5FC7">
        <w:rPr>
          <w:rFonts w:cs="Arial"/>
        </w:rPr>
        <w:instrText xml:space="preserve"> TOC \o "1-3" </w:instrText>
      </w:r>
      <w:r w:rsidR="00FF5FC7">
        <w:rPr>
          <w:rFonts w:cs="Arial"/>
        </w:rPr>
        <w:fldChar w:fldCharType="separate"/>
      </w:r>
    </w:p>
    <w:p w14:paraId="4C02BFEE" w14:textId="77777777" w:rsidR="00FF5FC7" w:rsidRPr="006E4704" w:rsidRDefault="00FF5FC7" w:rsidP="00FF5FC7">
      <w:pPr>
        <w:pStyle w:val="1"/>
        <w:numPr>
          <w:ilvl w:val="0"/>
          <w:numId w:val="1"/>
        </w:numPr>
        <w:autoSpaceDN w:val="0"/>
        <w:rPr>
          <w:rFonts w:cs="Arial"/>
          <w:b/>
          <w:lang w:eastAsia="ja-JP"/>
        </w:rPr>
      </w:pPr>
      <w:r>
        <w:rPr>
          <w:rFonts w:cs="Arial"/>
        </w:rPr>
        <w:fldChar w:fldCharType="end"/>
      </w:r>
      <w:r w:rsidRPr="00717316">
        <w:rPr>
          <w:rFonts w:cs="Arial"/>
          <w:b/>
          <w:lang w:eastAsia="ja-JP"/>
        </w:rPr>
        <w:t xml:space="preserve"> </w:t>
      </w:r>
      <w:bookmarkStart w:id="3" w:name="_Toc122434485"/>
      <w:bookmarkStart w:id="4" w:name="_Toc101884688"/>
      <w:bookmarkStart w:id="5" w:name="_Toc106347389"/>
      <w:bookmarkStart w:id="6" w:name="_Toc106348108"/>
      <w:bookmarkStart w:id="7" w:name="_Toc106353536"/>
      <w:bookmarkStart w:id="8" w:name="_Toc107232973"/>
      <w:bookmarkStart w:id="9" w:name="_Toc107233704"/>
      <w:bookmarkStart w:id="10" w:name="_Toc107260461"/>
      <w:bookmarkStart w:id="11" w:name="_Toc107319472"/>
      <w:bookmarkStart w:id="12" w:name="_Toc107401310"/>
      <w:bookmarkStart w:id="13" w:name="_Toc109296030"/>
      <w:bookmarkStart w:id="14" w:name="_Toc112694522"/>
      <w:bookmarkStart w:id="15" w:name="_Toc112754400"/>
      <w:bookmarkStart w:id="16" w:name="_Toc114387725"/>
      <w:bookmarkStart w:id="17" w:name="_Toc114512229"/>
      <w:bookmarkStart w:id="18" w:name="_Toc114545017"/>
      <w:bookmarkStart w:id="19" w:name="_Toc114566506"/>
      <w:bookmarkStart w:id="20" w:name="_Toc114575225"/>
      <w:bookmarkStart w:id="21" w:name="_Toc114595884"/>
      <w:bookmarkStart w:id="22" w:name="_Toc114650955"/>
      <w:bookmarkStart w:id="23" w:name="_Toc114719834"/>
      <w:bookmarkStart w:id="24" w:name="_Toc114720501"/>
      <w:bookmarkStart w:id="25" w:name="_Toc114767867"/>
      <w:bookmarkStart w:id="26" w:name="_Toc114768623"/>
      <w:bookmarkStart w:id="27" w:name="_Toc114769718"/>
      <w:bookmarkStart w:id="28" w:name="_Toc114852799"/>
      <w:bookmarkStart w:id="29" w:name="_Toc115427994"/>
      <w:bookmarkStart w:id="30" w:name="_Toc116028725"/>
      <w:bookmarkStart w:id="31" w:name="_Toc116301627"/>
      <w:bookmarkStart w:id="32" w:name="_Toc116481402"/>
      <w:bookmarkStart w:id="33" w:name="_Toc123924684"/>
      <w:bookmarkStart w:id="34" w:name="_Toc124763656"/>
      <w:bookmarkStart w:id="35" w:name="_Toc125447874"/>
      <w:bookmarkStart w:id="36" w:name="_Toc126241141"/>
      <w:bookmarkStart w:id="37" w:name="_Hlk116565148"/>
      <w:bookmarkStart w:id="38" w:name="_Hlk114649573"/>
      <w:bookmarkStart w:id="39" w:name="_Hlk107318485"/>
      <w:r w:rsidRPr="006E4704">
        <w:rPr>
          <w:rFonts w:cs="Arial"/>
          <w:b/>
          <w:lang w:eastAsia="ja-JP"/>
        </w:rPr>
        <w:t>Overview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2089EB6C" w14:textId="77777777" w:rsidR="00FF5FC7" w:rsidRPr="006E4704" w:rsidRDefault="00FF5FC7" w:rsidP="00FF5FC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ascii="Arial" w:hAnsi="Arial" w:cs="Arial"/>
          <w:lang w:eastAsia="ja-JP"/>
        </w:rPr>
      </w:pPr>
      <w:r w:rsidRPr="006E4704">
        <w:rPr>
          <w:rFonts w:ascii="Arial" w:hAnsi="Arial" w:cs="Arial"/>
        </w:rPr>
        <w:t>This document lists all the essential changes needed to correct problems in the iwd-TTCN3-B2022-09_D22wk49 related to the title of this CR</w:t>
      </w:r>
      <w:r w:rsidRPr="006E4704">
        <w:rPr>
          <w:rFonts w:ascii="Arial" w:hAnsi="Arial" w:cs="Arial"/>
          <w:lang w:eastAsia="ja-JP"/>
        </w:rPr>
        <w:t xml:space="preserve">. </w:t>
      </w:r>
    </w:p>
    <w:p w14:paraId="66195F88" w14:textId="77777777" w:rsidR="00FF5FC7" w:rsidRPr="006E4704" w:rsidRDefault="00FF5FC7" w:rsidP="00FF5FC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b/>
          <w:sz w:val="24"/>
          <w:lang w:eastAsia="ja-JP"/>
        </w:rPr>
      </w:pPr>
      <w:r w:rsidRPr="006E4704">
        <w:rPr>
          <w:rFonts w:ascii="Arial" w:hAnsi="Arial" w:cs="Arial"/>
          <w:b/>
          <w:sz w:val="24"/>
          <w:lang w:eastAsia="ja-JP"/>
        </w:rPr>
        <w:t xml:space="preserve">Contact: </w:t>
      </w:r>
      <w:r w:rsidRPr="006E4704">
        <w:rPr>
          <w:rFonts w:ascii="Arial" w:hAnsi="Arial" w:cs="Arial"/>
          <w:b/>
          <w:sz w:val="24"/>
          <w:lang w:eastAsia="ja-JP"/>
        </w:rPr>
        <w:tab/>
        <w:t>Parikshit Bhise</w:t>
      </w:r>
    </w:p>
    <w:p w14:paraId="7672C150" w14:textId="77777777" w:rsidR="00FF5FC7" w:rsidRDefault="00FF5FC7" w:rsidP="00FF5FC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6E4704">
        <w:rPr>
          <w:rFonts w:ascii="Arial" w:hAnsi="Arial" w:cs="Arial"/>
          <w:b/>
          <w:sz w:val="24"/>
          <w:lang w:eastAsia="ja-JP"/>
        </w:rPr>
        <w:tab/>
      </w:r>
      <w:hyperlink r:id="rId19" w:history="1">
        <w:r w:rsidRPr="006E4704">
          <w:rPr>
            <w:rStyle w:val="aa"/>
            <w:rFonts w:ascii="Arial" w:hAnsi="Arial" w:cs="Arial"/>
            <w:b/>
            <w:sz w:val="24"/>
            <w:lang w:eastAsia="ja-JP"/>
          </w:rPr>
          <w:t>Parikshit.bhise@rohde-schwarz.com</w:t>
        </w:r>
      </w:hyperlink>
      <w:r w:rsidRPr="006E4704">
        <w:rPr>
          <w:rFonts w:ascii="Arial" w:hAnsi="Arial" w:cs="Arial"/>
          <w:b/>
          <w:sz w:val="24"/>
          <w:lang w:eastAsia="ja-JP"/>
        </w:rPr>
        <w:tab/>
      </w:r>
      <w:r w:rsidRPr="006E4704">
        <w:rPr>
          <w:rFonts w:ascii="Arial" w:hAnsi="Arial"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p w14:paraId="45F1577A" w14:textId="77777777" w:rsidR="00647F8D" w:rsidRDefault="00647F8D" w:rsidP="00647F8D">
      <w:pPr>
        <w:pStyle w:val="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0" w:name="_Toc295288959"/>
      <w:bookmarkStart w:id="41" w:name="_Toc122434488"/>
      <w:bookmarkStart w:id="42" w:name="_Toc125447875"/>
      <w:bookmarkStart w:id="43" w:name="_Toc126241142"/>
      <w:bookmarkEnd w:id="37"/>
      <w:bookmarkEnd w:id="38"/>
      <w:bookmarkEnd w:id="39"/>
      <w:r>
        <w:rPr>
          <w:b/>
        </w:rPr>
        <w:t>Corrections required</w:t>
      </w:r>
      <w:bookmarkEnd w:id="40"/>
      <w:bookmarkEnd w:id="41"/>
      <w:bookmarkEnd w:id="42"/>
      <w:bookmarkEnd w:id="43"/>
    </w:p>
    <w:p w14:paraId="56B5B225" w14:textId="2D5C9B2D" w:rsidR="00647F8D" w:rsidRDefault="002049C9" w:rsidP="00647F8D">
      <w:pPr>
        <w:pStyle w:val="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44" w:name="_Toc125447876"/>
      <w:bookmarkStart w:id="45" w:name="_Toc126241143"/>
      <w:r w:rsidRPr="002049C9">
        <w:rPr>
          <w:b/>
        </w:rPr>
        <w:t>fl_TC_11_4_1_TestBody</w:t>
      </w:r>
      <w:bookmarkEnd w:id="44"/>
      <w:bookmarkEnd w:id="45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647F8D" w:rsidRPr="00647F8D" w14:paraId="737AE797" w14:textId="77777777" w:rsidTr="00C0079A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01295" w14:textId="77777777" w:rsidR="00647F8D" w:rsidRDefault="00647F8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58924" w14:textId="643296C7" w:rsidR="00647F8D" w:rsidRPr="00E40CB8" w:rsidRDefault="002049C9" w:rsidP="00607FC7">
            <w:pPr>
              <w:pStyle w:val="CRCoverPage"/>
              <w:spacing w:after="0"/>
              <w:rPr>
                <w:noProof/>
              </w:rPr>
            </w:pPr>
            <w:r w:rsidRPr="002049C9">
              <w:rPr>
                <w:noProof/>
              </w:rPr>
              <w:t>fl_TC_11_4_1_TestBody</w:t>
            </w:r>
          </w:p>
        </w:tc>
      </w:tr>
      <w:tr w:rsidR="00647F8D" w:rsidRPr="00647F8D" w14:paraId="12A67A8C" w14:textId="77777777" w:rsidTr="005B1846">
        <w:trPr>
          <w:trHeight w:val="452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390ED" w14:textId="77777777" w:rsidR="00647F8D" w:rsidRDefault="00647F8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7ADF2" w14:textId="77777777" w:rsidR="005C2550" w:rsidRDefault="005C2550" w:rsidP="005C25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the current Prose, after Step 4, the SS has not released the rrc connection. This is so becaue the optional De-registration REQ (Step 4Ba1A1) could be sent by a UE on same rrc connection.</w:t>
            </w:r>
          </w:p>
          <w:p w14:paraId="2058DE7B" w14:textId="77777777" w:rsidR="005C2550" w:rsidRDefault="005C2550" w:rsidP="005C255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C5BC5B1" w14:textId="77777777" w:rsidR="005C2550" w:rsidRDefault="005C2550" w:rsidP="005C25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R5-227444 introduced Steps 4Bb1-4Bb4, which enable the UE to send a rrcSetupREQ. </w:t>
            </w:r>
          </w:p>
          <w:p w14:paraId="37BBC2D6" w14:textId="77777777" w:rsidR="005C2550" w:rsidRDefault="005C2550" w:rsidP="005C25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is where the problem with the Prose comes (and as a result in TTCN implementation).</w:t>
            </w:r>
          </w:p>
          <w:p w14:paraId="392E53AD" w14:textId="77777777" w:rsidR="005C2550" w:rsidRDefault="005C2550" w:rsidP="005C255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14CD5B6" w14:textId="77777777" w:rsidR="005C2550" w:rsidRDefault="005C2550" w:rsidP="005C25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order to receive the rrcSetupREQ at Step 4Bb1, the SS needs to release the existing rrcConnection.</w:t>
            </w:r>
          </w:p>
          <w:p w14:paraId="3BAF73FF" w14:textId="77777777" w:rsidR="005C2550" w:rsidRDefault="005C2550" w:rsidP="005C255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501BF0C" w14:textId="77777777" w:rsidR="005C2550" w:rsidRDefault="005C2550" w:rsidP="005C25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Thus, the behaviour specified at Step 4Bb1 and Step 4Ba1A1 cannot be accommodated at same time. </w:t>
            </w:r>
          </w:p>
          <w:p w14:paraId="3F0B1F27" w14:textId="77777777" w:rsidR="005C2550" w:rsidRDefault="005C2550" w:rsidP="005C255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8B6F54F" w14:textId="77777777" w:rsidR="005C2550" w:rsidRDefault="005C2550" w:rsidP="005C25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TTCN implements an alt mechanism for the above, where Step 4Ba1A1 (Happens on same rrc connection) and Step 4Bb1 (needs a new rrc connection) can happen at same time.  This is not possible and needs to be addressed.</w:t>
            </w:r>
          </w:p>
          <w:p w14:paraId="02ABC4B8" w14:textId="52D9F422" w:rsidR="00684BE0" w:rsidRPr="00310CD9" w:rsidRDefault="00684BE0" w:rsidP="00450EFA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310CD9" w:rsidRPr="00647F8D" w14:paraId="79EB181B" w14:textId="77777777" w:rsidTr="00C0079A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80D14" w14:textId="77777777" w:rsidR="00310CD9" w:rsidRDefault="00310CD9" w:rsidP="00310CD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74AAB" w14:textId="77777777" w:rsidR="006E2915" w:rsidRDefault="006E2915" w:rsidP="006E291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Basically the TTCN has been reworked, and a Prose CR will be raised for this.</w:t>
            </w:r>
          </w:p>
          <w:p w14:paraId="2B88743D" w14:textId="77777777" w:rsidR="006E2915" w:rsidRDefault="006E2915" w:rsidP="006E2915">
            <w:pPr>
              <w:pStyle w:val="CRCoverPage"/>
              <w:spacing w:after="0"/>
              <w:rPr>
                <w:noProof/>
              </w:rPr>
            </w:pPr>
          </w:p>
          <w:p w14:paraId="2CE01424" w14:textId="6FB33C68" w:rsidR="006E2915" w:rsidRDefault="006E2915" w:rsidP="006E291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following is proposed to change in the Prose </w:t>
            </w:r>
            <w:r w:rsidR="00E17A66" w:rsidRPr="00E17A66">
              <w:rPr>
                <w:b/>
                <w:noProof/>
              </w:rPr>
              <w:t>(A Prose CR will be raised)</w:t>
            </w:r>
            <w:r>
              <w:rPr>
                <w:noProof/>
              </w:rPr>
              <w:t>:</w:t>
            </w:r>
          </w:p>
          <w:p w14:paraId="2B716399" w14:textId="77777777" w:rsidR="006E2915" w:rsidRDefault="006E2915" w:rsidP="006E291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It is proposed that Steps 4A-4B are voided.</w:t>
            </w:r>
          </w:p>
          <w:p w14:paraId="3806B91A" w14:textId="77777777" w:rsidR="006E2915" w:rsidRDefault="006E2915" w:rsidP="006E291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Following new steps are introduced :</w:t>
            </w:r>
          </w:p>
          <w:p w14:paraId="74F7F016" w14:textId="77777777" w:rsidR="006E2915" w:rsidRDefault="006E2915" w:rsidP="006E291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Step 9a1 : This is introduced to handle the optional De-registration REQ.</w:t>
            </w:r>
          </w:p>
          <w:p w14:paraId="66C26D6E" w14:textId="77777777" w:rsidR="006E2915" w:rsidRDefault="006E2915" w:rsidP="006E291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BED1576" w14:textId="77777777" w:rsidR="006E2915" w:rsidRDefault="006E2915" w:rsidP="006E291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After this it is proposed to set the NR Cell 1 to non-suitable cell power level. This is done because since the SS is not sending a De-registration Accept, the UE could try to re-attempt sending De-registration REQ upon T3521 (15s) expiry. According to 24.501 cl 5.5.2.2.6 point a the UE will detect the lower layer failure  and abort the </w:t>
            </w:r>
            <w:r>
              <w:rPr>
                <w:noProof/>
              </w:rPr>
              <w:lastRenderedPageBreak/>
              <w:t>De-registration procedure.</w:t>
            </w:r>
          </w:p>
          <w:p w14:paraId="615D3D69" w14:textId="77777777" w:rsidR="006E2915" w:rsidRDefault="006E2915" w:rsidP="006E291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109D46A" w14:textId="77777777" w:rsidR="006E2915" w:rsidRDefault="006E2915" w:rsidP="006E291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Step 9A2 : The SS releases the rrc connection locally and waits for 20s (To accommodate T3521 plus 5s as a safeguard)</w:t>
            </w:r>
          </w:p>
          <w:p w14:paraId="0126B63C" w14:textId="77777777" w:rsidR="006E2915" w:rsidRDefault="006E2915" w:rsidP="006E291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529D976" w14:textId="77777777" w:rsidR="006E2915" w:rsidRDefault="006E2915" w:rsidP="006E291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NR Cell 1 is now set to serving cell power.</w:t>
            </w:r>
          </w:p>
          <w:p w14:paraId="71887083" w14:textId="77777777" w:rsidR="006E2915" w:rsidRDefault="006E2915" w:rsidP="006E291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A51456E" w14:textId="77777777" w:rsidR="006E2915" w:rsidRDefault="006E2915" w:rsidP="006E291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Step 9A4 : The UE transmits the rrcSetupREQ on NR cell 1, achieving TP2.</w:t>
            </w:r>
          </w:p>
          <w:p w14:paraId="3AE15FE8" w14:textId="77777777" w:rsidR="006E2915" w:rsidRDefault="006E2915" w:rsidP="006E291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Steps 9A5 – 9A23a1 : The UE perfoms initial registration as specified in 38.508  Table 4.5.2.2-2</w:t>
            </w:r>
          </w:p>
          <w:p w14:paraId="7329240A" w14:textId="77777777" w:rsidR="006E2915" w:rsidRDefault="006E2915" w:rsidP="006E291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Step 9A24 : The UE is made to attempt an IMS non-emergency call.</w:t>
            </w:r>
          </w:p>
          <w:p w14:paraId="0C588EE5" w14:textId="77777777" w:rsidR="006E2915" w:rsidRDefault="006E2915" w:rsidP="006E291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C6E9306" w14:textId="77777777" w:rsidR="006E2915" w:rsidRDefault="006E2915" w:rsidP="006E291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proposed sequence above addresses the observed issue, and also simplifies the testcase without compromising on any of the TPs.</w:t>
            </w:r>
          </w:p>
          <w:p w14:paraId="790B30FB" w14:textId="77777777" w:rsidR="006E2915" w:rsidRDefault="006E2915" w:rsidP="006E2915">
            <w:pPr>
              <w:pStyle w:val="CRCoverPage"/>
              <w:spacing w:after="0"/>
              <w:rPr>
                <w:noProof/>
              </w:rPr>
            </w:pPr>
          </w:p>
          <w:p w14:paraId="3D630B4A" w14:textId="77777777" w:rsidR="006E2915" w:rsidRDefault="006E2915" w:rsidP="006E291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TTCN is updated based on above.</w:t>
            </w:r>
          </w:p>
          <w:p w14:paraId="1BB4E456" w14:textId="77777777" w:rsidR="006E2915" w:rsidRDefault="006E2915" w:rsidP="006E2915">
            <w:pPr>
              <w:pStyle w:val="CRCoverPage"/>
              <w:spacing w:after="0"/>
              <w:rPr>
                <w:noProof/>
              </w:rPr>
            </w:pPr>
          </w:p>
          <w:p w14:paraId="05A8718A" w14:textId="77777777" w:rsidR="006E2915" w:rsidRDefault="006E2915" w:rsidP="006E291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For Step 2C, a loop is implemented to capture the PDU Session Release REQ(s) and then another loop is implemented to implement the PDU Session Release Command/Complete.</w:t>
            </w:r>
          </w:p>
          <w:p w14:paraId="2A187AC0" w14:textId="77777777" w:rsidR="006E2915" w:rsidRDefault="006E2915" w:rsidP="006E2915">
            <w:pPr>
              <w:pStyle w:val="CRCoverPage"/>
              <w:spacing w:after="0"/>
              <w:rPr>
                <w:noProof/>
              </w:rPr>
            </w:pPr>
          </w:p>
          <w:p w14:paraId="0ADA75EF" w14:textId="0829D366" w:rsidR="00310CD9" w:rsidRPr="009E52D1" w:rsidRDefault="006E2915" w:rsidP="006E2915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</w:rPr>
              <w:t>Also, the optional DEREGISTRATION (Step 9a) can come as soon as the PDU Session Release Complete is received at Step 4, so a default handler for handling this is implemented.</w:t>
            </w:r>
          </w:p>
        </w:tc>
      </w:tr>
      <w:tr w:rsidR="00310CD9" w:rsidRPr="00647F8D" w14:paraId="0A3500DF" w14:textId="77777777" w:rsidTr="00C0079A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8AC2F" w14:textId="77777777" w:rsidR="00310CD9" w:rsidRDefault="00310CD9" w:rsidP="00310CD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261F7" w14:textId="49056300" w:rsidR="00310CD9" w:rsidRDefault="00445104" w:rsidP="00310CD9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/>
              </w:rPr>
              <w:t>Emergency_NR5GC.ttcn</w:t>
            </w:r>
          </w:p>
        </w:tc>
      </w:tr>
      <w:tr w:rsidR="00310CD9" w14:paraId="590F5AE7" w14:textId="77777777" w:rsidTr="00C0079A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F3112" w14:textId="77777777" w:rsidR="00310CD9" w:rsidRDefault="00310CD9" w:rsidP="00310CD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A5302" w14:textId="6858A634" w:rsidR="00310CD9" w:rsidRDefault="003D6508" w:rsidP="003D6508">
            <w:pPr>
              <w:rPr>
                <w:rFonts w:ascii="Arial" w:hAnsi="Arial" w:hint="eastAsia"/>
                <w:highlight w:val="cyan"/>
                <w:lang w:eastAsia="zh-CN"/>
              </w:rPr>
            </w:pPr>
            <w:r w:rsidRPr="003D6508">
              <w:rPr>
                <w:rFonts w:ascii="Arial" w:hAnsi="Arial"/>
                <w:highlight w:val="cyan"/>
              </w:rPr>
              <w:t>Accepted conditional to prose CR agreement at RAN5#</w:t>
            </w:r>
            <w:r w:rsidRPr="003D6508">
              <w:rPr>
                <w:rFonts w:ascii="Arial" w:hAnsi="Arial" w:hint="eastAsia"/>
                <w:highlight w:val="cyan"/>
                <w:lang w:eastAsia="zh-CN"/>
              </w:rPr>
              <w:t>98</w:t>
            </w:r>
          </w:p>
        </w:tc>
      </w:tr>
    </w:tbl>
    <w:p w14:paraId="3D1F2E67" w14:textId="77777777" w:rsidR="00647F8D" w:rsidRDefault="00647F8D" w:rsidP="00647F8D">
      <w:pPr>
        <w:rPr>
          <w:noProof/>
        </w:rPr>
      </w:pPr>
    </w:p>
    <w:p w14:paraId="70440121" w14:textId="77777777" w:rsidR="00647F8D" w:rsidRDefault="00647F8D" w:rsidP="00647F8D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647F8D" w14:paraId="06F30833" w14:textId="77777777" w:rsidTr="00FF2E2F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E86655A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>function fl_TC_11_4_1_TestBody() runs on NR5GC_PTC</w:t>
            </w:r>
          </w:p>
          <w:p w14:paraId="24EAF421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{</w:t>
            </w:r>
          </w:p>
          <w:p w14:paraId="64A465EF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var</w:t>
            </w:r>
            <w:proofErr w:type="spellEnd"/>
            <w:r w:rsidRPr="009411E1">
              <w:rPr>
                <w:rFonts w:ascii="Arial" w:hAnsi="Arial"/>
                <w:lang w:eastAsia="en-GB"/>
              </w:rPr>
              <w:t xml:space="preserve"> template (value) 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NG_NAS_DL_Message_Type</w:t>
            </w:r>
            <w:proofErr w:type="spellEnd"/>
            <w:r w:rsidRPr="009411E1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v_MsgToSend</w:t>
            </w:r>
            <w:proofErr w:type="spellEnd"/>
            <w:r w:rsidRPr="009411E1">
              <w:rPr>
                <w:rFonts w:ascii="Arial" w:hAnsi="Arial"/>
                <w:lang w:eastAsia="en-GB"/>
              </w:rPr>
              <w:t>;</w:t>
            </w:r>
          </w:p>
          <w:p w14:paraId="11E77AC3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var</w:t>
            </w:r>
            <w:proofErr w:type="spellEnd"/>
            <w:r w:rsidRPr="009411E1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PLMN_Identity</w:t>
            </w:r>
            <w:proofErr w:type="spellEnd"/>
            <w:r w:rsidRPr="009411E1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v_ASN_PLMN</w:t>
            </w:r>
            <w:proofErr w:type="spellEnd"/>
            <w:r w:rsidRPr="009411E1">
              <w:rPr>
                <w:rFonts w:ascii="Arial" w:hAnsi="Arial"/>
                <w:lang w:eastAsia="en-GB"/>
              </w:rPr>
              <w:t xml:space="preserve"> := 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f_NR_CellInfo_GetPLMN</w:t>
            </w:r>
            <w:proofErr w:type="spellEnd"/>
            <w:r w:rsidRPr="009411E1">
              <w:rPr>
                <w:rFonts w:ascii="Arial" w:hAnsi="Arial"/>
                <w:lang w:eastAsia="en-GB"/>
              </w:rPr>
              <w:t xml:space="preserve"> (nr_Cell1);</w:t>
            </w:r>
          </w:p>
          <w:p w14:paraId="785D44C2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var</w:t>
            </w:r>
            <w:proofErr w:type="spellEnd"/>
            <w:r w:rsidRPr="009411E1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NAS_PlmnId</w:t>
            </w:r>
            <w:proofErr w:type="spellEnd"/>
            <w:r w:rsidRPr="009411E1">
              <w:rPr>
                <w:rFonts w:ascii="Arial" w:hAnsi="Arial"/>
                <w:lang w:eastAsia="en-GB"/>
              </w:rPr>
              <w:t xml:space="preserve"> v_PLMN_Cell1 := f_NR_Asn2Nas_PlmnId(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v_ASN_PLMN</w:t>
            </w:r>
            <w:proofErr w:type="spellEnd"/>
            <w:r w:rsidRPr="009411E1">
              <w:rPr>
                <w:rFonts w:ascii="Arial" w:hAnsi="Arial"/>
                <w:lang w:eastAsia="en-GB"/>
              </w:rPr>
              <w:t>);</w:t>
            </w:r>
          </w:p>
          <w:p w14:paraId="2D23AFFA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var</w:t>
            </w:r>
            <w:proofErr w:type="spellEnd"/>
            <w:r w:rsidRPr="009411E1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NG_NAS_SecurityParams_Type</w:t>
            </w:r>
            <w:proofErr w:type="spellEnd"/>
            <w:r w:rsidRPr="009411E1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v_NAS_SecurityParams</w:t>
            </w:r>
            <w:proofErr w:type="spellEnd"/>
            <w:r w:rsidRPr="009411E1">
              <w:rPr>
                <w:rFonts w:ascii="Arial" w:hAnsi="Arial"/>
                <w:lang w:eastAsia="en-GB"/>
              </w:rPr>
              <w:t xml:space="preserve"> := f_NR5GC_Security_Get();</w:t>
            </w:r>
          </w:p>
          <w:p w14:paraId="4D22DA11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var</w:t>
            </w:r>
            <w:proofErr w:type="spellEnd"/>
            <w:r w:rsidRPr="009411E1">
              <w:rPr>
                <w:rFonts w:ascii="Arial" w:hAnsi="Arial"/>
                <w:lang w:eastAsia="en-GB"/>
              </w:rPr>
              <w:t xml:space="preserve"> B3_Type 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v_KSI_InUse</w:t>
            </w:r>
            <w:proofErr w:type="spellEnd"/>
            <w:r w:rsidRPr="009411E1">
              <w:rPr>
                <w:rFonts w:ascii="Arial" w:hAnsi="Arial"/>
                <w:lang w:eastAsia="en-GB"/>
              </w:rPr>
              <w:t xml:space="preserve"> := 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v_NAS_SecurityParams.KSIamf</w:t>
            </w:r>
            <w:proofErr w:type="spellEnd"/>
            <w:r w:rsidRPr="009411E1">
              <w:rPr>
                <w:rFonts w:ascii="Arial" w:hAnsi="Arial"/>
                <w:lang w:eastAsia="en-GB"/>
              </w:rPr>
              <w:t>;</w:t>
            </w:r>
          </w:p>
          <w:p w14:paraId="4D14AC9F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var</w:t>
            </w:r>
            <w:proofErr w:type="spellEnd"/>
            <w:r w:rsidRPr="009411E1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GSM_MobilityInfo_Type</w:t>
            </w:r>
            <w:proofErr w:type="spellEnd"/>
            <w:r w:rsidRPr="009411E1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v_GSM_MobilityInfo</w:t>
            </w:r>
            <w:proofErr w:type="spellEnd"/>
            <w:r w:rsidRPr="009411E1">
              <w:rPr>
                <w:rFonts w:ascii="Arial" w:hAnsi="Arial"/>
                <w:lang w:eastAsia="en-GB"/>
              </w:rPr>
              <w:t>;</w:t>
            </w:r>
          </w:p>
          <w:p w14:paraId="2D2F1F90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var</w:t>
            </w:r>
            <w:proofErr w:type="spellEnd"/>
            <w:r w:rsidRPr="009411E1">
              <w:rPr>
                <w:rFonts w:ascii="Arial" w:hAnsi="Arial"/>
                <w:lang w:eastAsia="en-GB"/>
              </w:rPr>
              <w:t xml:space="preserve"> template (omit) 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GSM_MobilityInfo_Type</w:t>
            </w:r>
            <w:proofErr w:type="spellEnd"/>
            <w:r w:rsidRPr="009411E1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v_GSM_MobilityInfo_IMS</w:t>
            </w:r>
            <w:proofErr w:type="spellEnd"/>
            <w:r w:rsidRPr="009411E1">
              <w:rPr>
                <w:rFonts w:ascii="Arial" w:hAnsi="Arial"/>
                <w:lang w:eastAsia="en-GB"/>
              </w:rPr>
              <w:t>;//@sic R5-220560 sic@</w:t>
            </w:r>
          </w:p>
          <w:p w14:paraId="03DA9BF3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var</w:t>
            </w:r>
            <w:proofErr w:type="spellEnd"/>
            <w:r w:rsidRPr="009411E1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PDUSessionInfoList_Type</w:t>
            </w:r>
            <w:proofErr w:type="spellEnd"/>
            <w:r w:rsidRPr="009411E1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v_PDUSessionInfo</w:t>
            </w:r>
            <w:proofErr w:type="spellEnd"/>
            <w:r w:rsidRPr="009411E1">
              <w:rPr>
                <w:rFonts w:ascii="Arial" w:hAnsi="Arial"/>
                <w:lang w:eastAsia="en-GB"/>
              </w:rPr>
              <w:t>;</w:t>
            </w:r>
          </w:p>
          <w:p w14:paraId="749D7B70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var</w:t>
            </w:r>
            <w:proofErr w:type="spellEnd"/>
            <w:r w:rsidRPr="009411E1">
              <w:rPr>
                <w:rFonts w:ascii="Arial" w:hAnsi="Arial"/>
                <w:lang w:eastAsia="en-GB"/>
              </w:rPr>
              <w:t xml:space="preserve"> O1_Type 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v_PDUSessionIdToRelease</w:t>
            </w:r>
            <w:proofErr w:type="spellEnd"/>
            <w:r w:rsidRPr="009411E1">
              <w:rPr>
                <w:rFonts w:ascii="Arial" w:hAnsi="Arial"/>
                <w:lang w:eastAsia="en-GB"/>
              </w:rPr>
              <w:t>;</w:t>
            </w:r>
          </w:p>
          <w:p w14:paraId="58956070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var</w:t>
            </w:r>
            <w:proofErr w:type="spellEnd"/>
            <w:r w:rsidRPr="009411E1">
              <w:rPr>
                <w:rFonts w:ascii="Arial" w:hAnsi="Arial"/>
                <w:lang w:eastAsia="en-GB"/>
              </w:rPr>
              <w:t xml:space="preserve"> NR_SRB_COMMON_IND 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v_ReceivedAsp</w:t>
            </w:r>
            <w:proofErr w:type="spellEnd"/>
            <w:r w:rsidRPr="009411E1">
              <w:rPr>
                <w:rFonts w:ascii="Arial" w:hAnsi="Arial"/>
                <w:lang w:eastAsia="en-GB"/>
              </w:rPr>
              <w:t>;</w:t>
            </w:r>
          </w:p>
          <w:p w14:paraId="75A18020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var</w:t>
            </w:r>
            <w:proofErr w:type="spellEnd"/>
            <w:r w:rsidRPr="009411E1">
              <w:rPr>
                <w:rFonts w:ascii="Arial" w:hAnsi="Arial"/>
                <w:lang w:eastAsia="en-GB"/>
              </w:rPr>
              <w:t xml:space="preserve"> integer i;</w:t>
            </w:r>
          </w:p>
          <w:p w14:paraId="4FBD4ADA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var float v_T3520 := 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f_NR_SetTimerToleranceMin</w:t>
            </w:r>
            <w:proofErr w:type="spellEnd"/>
            <w:r w:rsidRPr="009411E1">
              <w:rPr>
                <w:rFonts w:ascii="Arial" w:hAnsi="Arial"/>
                <w:lang w:eastAsia="en-GB"/>
              </w:rPr>
              <w:t xml:space="preserve">(nr_Cell1, 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nasTimer</w:t>
            </w:r>
            <w:proofErr w:type="spellEnd"/>
            <w:r w:rsidRPr="009411E1">
              <w:rPr>
                <w:rFonts w:ascii="Arial" w:hAnsi="Arial"/>
                <w:lang w:eastAsia="en-GB"/>
              </w:rPr>
              <w:t>, 15.0); //@sic R5s221039 sic@</w:t>
            </w:r>
          </w:p>
          <w:p w14:paraId="2BED7785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timer 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t_WaitTime</w:t>
            </w:r>
            <w:proofErr w:type="spellEnd"/>
            <w:r w:rsidRPr="009411E1">
              <w:rPr>
                <w:rFonts w:ascii="Arial" w:hAnsi="Arial"/>
                <w:lang w:eastAsia="en-GB"/>
              </w:rPr>
              <w:t>;</w:t>
            </w:r>
          </w:p>
          <w:p w14:paraId="500EF97D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timer t_WaitTime2;  //@sic R5-227444 sic@</w:t>
            </w:r>
          </w:p>
          <w:p w14:paraId="698617E2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</w:p>
          <w:p w14:paraId="584F3362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//@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siclog</w:t>
            </w:r>
            <w:proofErr w:type="spellEnd"/>
            <w:r w:rsidRPr="009411E1">
              <w:rPr>
                <w:rFonts w:ascii="Arial" w:hAnsi="Arial"/>
                <w:lang w:eastAsia="en-GB"/>
              </w:rPr>
              <w:t xml:space="preserve"> "Step 1" 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siclog</w:t>
            </w:r>
            <w:proofErr w:type="spellEnd"/>
            <w:r w:rsidRPr="009411E1">
              <w:rPr>
                <w:rFonts w:ascii="Arial" w:hAnsi="Arial"/>
                <w:lang w:eastAsia="en-GB"/>
              </w:rPr>
              <w:t>@</w:t>
            </w:r>
          </w:p>
          <w:p w14:paraId="71732139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//Make the UE attempt an IMS emergency call dialling the number 144 which is stored on the USIM.</w:t>
            </w:r>
          </w:p>
          <w:p w14:paraId="68CE73C0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f_UT_RequestIMSEmergencyCall</w:t>
            </w:r>
            <w:proofErr w:type="spellEnd"/>
            <w:r w:rsidRPr="009411E1">
              <w:rPr>
                <w:rFonts w:ascii="Arial" w:hAnsi="Arial"/>
                <w:lang w:eastAsia="en-GB"/>
              </w:rPr>
              <w:t xml:space="preserve"> (UT, "144");</w:t>
            </w:r>
          </w:p>
          <w:p w14:paraId="533B8A41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//@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siclog</w:t>
            </w:r>
            <w:proofErr w:type="spellEnd"/>
            <w:r w:rsidRPr="009411E1">
              <w:rPr>
                <w:rFonts w:ascii="Arial" w:hAnsi="Arial"/>
                <w:lang w:eastAsia="en-GB"/>
              </w:rPr>
              <w:t xml:space="preserve"> "Step 2" 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siclog</w:t>
            </w:r>
            <w:proofErr w:type="spellEnd"/>
            <w:r w:rsidRPr="009411E1">
              <w:rPr>
                <w:rFonts w:ascii="Arial" w:hAnsi="Arial"/>
                <w:lang w:eastAsia="en-GB"/>
              </w:rPr>
              <w:t>@</w:t>
            </w:r>
          </w:p>
          <w:p w14:paraId="2E33C2F8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//Check: Does the UE performs Generic Test Procedure for IMS Emergency call establishment with IMS emergency registration?</w:t>
            </w:r>
          </w:p>
          <w:p w14:paraId="12CB7864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f_NR5GC_EmergencyCallWithRegistration(nr_Cell1);</w:t>
            </w:r>
          </w:p>
          <w:p w14:paraId="22D65511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f_NR_PreliminaryPass</w:t>
            </w:r>
            <w:proofErr w:type="spellEnd"/>
            <w:r w:rsidRPr="009411E1">
              <w:rPr>
                <w:rFonts w:ascii="Arial" w:hAnsi="Arial"/>
                <w:lang w:eastAsia="en-GB"/>
              </w:rPr>
              <w:t>(__FILE__, __LINE__, "Step 2");</w:t>
            </w:r>
          </w:p>
          <w:p w14:paraId="138A449F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//@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siclog</w:t>
            </w:r>
            <w:proofErr w:type="spellEnd"/>
            <w:r w:rsidRPr="009411E1">
              <w:rPr>
                <w:rFonts w:ascii="Arial" w:hAnsi="Arial"/>
                <w:lang w:eastAsia="en-GB"/>
              </w:rPr>
              <w:t xml:space="preserve"> "Step 2A" 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siclog</w:t>
            </w:r>
            <w:proofErr w:type="spellEnd"/>
            <w:r w:rsidRPr="009411E1">
              <w:rPr>
                <w:rFonts w:ascii="Arial" w:hAnsi="Arial"/>
                <w:lang w:eastAsia="en-GB"/>
              </w:rPr>
              <w:t>@</w:t>
            </w:r>
          </w:p>
          <w:p w14:paraId="3A773A44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//The SS initiates the 5G AKA based primary authentication and key agreement procedure by sending an AUTHENTICATION REQUEST message;</w:t>
            </w:r>
          </w:p>
          <w:p w14:paraId="0B030684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v_MsgToSend</w:t>
            </w:r>
            <w:proofErr w:type="spellEnd"/>
            <w:r w:rsidRPr="009411E1">
              <w:rPr>
                <w:rFonts w:ascii="Arial" w:hAnsi="Arial"/>
                <w:lang w:eastAsia="en-GB"/>
              </w:rPr>
              <w:t xml:space="preserve"> := f_Get_5GAKA_AuthenticationReqMsg(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v_NAS_SecurityParams</w:t>
            </w:r>
            <w:proofErr w:type="spellEnd"/>
            <w:r w:rsidRPr="009411E1">
              <w:rPr>
                <w:rFonts w:ascii="Arial" w:hAnsi="Arial"/>
                <w:lang w:eastAsia="en-GB"/>
              </w:rPr>
              <w:t>, v_PLMN_Cell1);</w:t>
            </w:r>
          </w:p>
          <w:p w14:paraId="0E1DB831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v_MsgToSend.authentication_Request.ngNasKeySetId.nasKeySetId</w:t>
            </w:r>
            <w:proofErr w:type="spellEnd"/>
            <w:r w:rsidRPr="009411E1">
              <w:rPr>
                <w:rFonts w:ascii="Arial" w:hAnsi="Arial"/>
                <w:lang w:eastAsia="en-GB"/>
              </w:rPr>
              <w:t xml:space="preserve"> := 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v_KSI_InUse</w:t>
            </w:r>
            <w:proofErr w:type="spellEnd"/>
            <w:r w:rsidRPr="009411E1">
              <w:rPr>
                <w:rFonts w:ascii="Arial" w:hAnsi="Arial"/>
                <w:lang w:eastAsia="en-GB"/>
              </w:rPr>
              <w:t>;</w:t>
            </w:r>
          </w:p>
          <w:p w14:paraId="252FF928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SRB.send</w:t>
            </w:r>
            <w:proofErr w:type="spellEnd"/>
            <w:r w:rsidRPr="009411E1">
              <w:rPr>
                <w:rFonts w:ascii="Arial" w:hAnsi="Arial"/>
                <w:lang w:eastAsia="en-GB"/>
              </w:rPr>
              <w:t>(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cas_NR_SRB_NasPdu_REQ</w:t>
            </w:r>
            <w:proofErr w:type="spellEnd"/>
            <w:r w:rsidRPr="009411E1">
              <w:rPr>
                <w:rFonts w:ascii="Arial" w:hAnsi="Arial"/>
                <w:lang w:eastAsia="en-GB"/>
              </w:rPr>
              <w:t>(nr_Cell1,</w:t>
            </w:r>
          </w:p>
          <w:p w14:paraId="3C7646B4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lastRenderedPageBreak/>
              <w:t xml:space="preserve">                                   tsc_NR_RbId_SRB2, //@sic R5s221039 sic@</w:t>
            </w:r>
          </w:p>
          <w:p w14:paraId="208332B2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                               -,</w:t>
            </w:r>
          </w:p>
          <w:p w14:paraId="643C9F31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                               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cs_NG_NAS_Request</w:t>
            </w:r>
            <w:proofErr w:type="spellEnd"/>
            <w:r w:rsidRPr="009411E1">
              <w:rPr>
                <w:rFonts w:ascii="Arial" w:hAnsi="Arial"/>
                <w:lang w:eastAsia="en-GB"/>
              </w:rPr>
              <w:t>(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tsc_SHT_IntegrityProtected_Ciphered</w:t>
            </w:r>
            <w:proofErr w:type="spellEnd"/>
            <w:r w:rsidRPr="009411E1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v_MsgToSend</w:t>
            </w:r>
            <w:proofErr w:type="spellEnd"/>
            <w:r w:rsidRPr="009411E1">
              <w:rPr>
                <w:rFonts w:ascii="Arial" w:hAnsi="Arial"/>
                <w:lang w:eastAsia="en-GB"/>
              </w:rPr>
              <w:t>)));</w:t>
            </w:r>
          </w:p>
          <w:p w14:paraId="04B4146A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//@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siclog</w:t>
            </w:r>
            <w:proofErr w:type="spellEnd"/>
            <w:r w:rsidRPr="009411E1">
              <w:rPr>
                <w:rFonts w:ascii="Arial" w:hAnsi="Arial"/>
                <w:lang w:eastAsia="en-GB"/>
              </w:rPr>
              <w:t xml:space="preserve"> "Step 2B" 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siclog</w:t>
            </w:r>
            <w:proofErr w:type="spellEnd"/>
            <w:r w:rsidRPr="009411E1">
              <w:rPr>
                <w:rFonts w:ascii="Arial" w:hAnsi="Arial"/>
                <w:lang w:eastAsia="en-GB"/>
              </w:rPr>
              <w:t>@</w:t>
            </w:r>
          </w:p>
          <w:p w14:paraId="0B7FD26B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//The UE sends an AUTHENTICATION FAILURE message with 5GMM cause #71 "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ngKSI</w:t>
            </w:r>
            <w:proofErr w:type="spellEnd"/>
            <w:r w:rsidRPr="009411E1">
              <w:rPr>
                <w:rFonts w:ascii="Arial" w:hAnsi="Arial"/>
                <w:lang w:eastAsia="en-GB"/>
              </w:rPr>
              <w:t xml:space="preserve"> already in use"</w:t>
            </w:r>
          </w:p>
          <w:p w14:paraId="41B81748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SRB.receive</w:t>
            </w:r>
            <w:proofErr w:type="spellEnd"/>
            <w:r w:rsidRPr="009411E1">
              <w:rPr>
                <w:rFonts w:ascii="Arial" w:hAnsi="Arial"/>
                <w:lang w:eastAsia="en-GB"/>
              </w:rPr>
              <w:t>(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car_NR_SRB_NasPdu_IND</w:t>
            </w:r>
            <w:proofErr w:type="spellEnd"/>
            <w:r w:rsidRPr="009411E1">
              <w:rPr>
                <w:rFonts w:ascii="Arial" w:hAnsi="Arial"/>
                <w:lang w:eastAsia="en-GB"/>
              </w:rPr>
              <w:t xml:space="preserve">(nr_Cell1, tsc_NR_RbId_SRB2, 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cr_NG_NAS_Ind</w:t>
            </w:r>
            <w:proofErr w:type="spellEnd"/>
            <w:r w:rsidRPr="009411E1">
              <w:rPr>
                <w:rFonts w:ascii="Arial" w:hAnsi="Arial"/>
                <w:lang w:eastAsia="en-GB"/>
              </w:rPr>
              <w:t>(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tsc_SHT_IntegrityProtected_Ciphered</w:t>
            </w:r>
            <w:proofErr w:type="spellEnd"/>
            <w:r w:rsidRPr="009411E1">
              <w:rPr>
                <w:rFonts w:ascii="Arial" w:hAnsi="Arial"/>
                <w:lang w:eastAsia="en-GB"/>
              </w:rPr>
              <w:t xml:space="preserve">))) -&gt; value 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v_ReceivedAsp</w:t>
            </w:r>
            <w:proofErr w:type="spellEnd"/>
            <w:r w:rsidRPr="009411E1">
              <w:rPr>
                <w:rFonts w:ascii="Arial" w:hAnsi="Arial"/>
                <w:lang w:eastAsia="en-GB"/>
              </w:rPr>
              <w:t>; //@sic R5s221039 sic@</w:t>
            </w:r>
          </w:p>
          <w:p w14:paraId="4E61F8C7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  if (match (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v_ReceivedAsp.Signalling.Nas</w:t>
            </w:r>
            <w:proofErr w:type="spellEnd"/>
            <w:r w:rsidRPr="009411E1">
              <w:rPr>
                <w:rFonts w:ascii="Arial" w:hAnsi="Arial"/>
                <w:lang w:eastAsia="en-GB"/>
              </w:rPr>
              <w:t>[0].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Pdu.Msg</w:t>
            </w:r>
            <w:proofErr w:type="spellEnd"/>
            <w:r w:rsidRPr="009411E1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cr_NG_AUTHENTICATION_FAILURE</w:t>
            </w:r>
            <w:proofErr w:type="spellEnd"/>
            <w:r w:rsidRPr="009411E1">
              <w:rPr>
                <w:rFonts w:ascii="Arial" w:hAnsi="Arial"/>
                <w:lang w:eastAsia="en-GB"/>
              </w:rPr>
              <w:t>(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cr_GMM_GSM_Cause</w:t>
            </w:r>
            <w:proofErr w:type="spellEnd"/>
            <w:r w:rsidRPr="009411E1">
              <w:rPr>
                <w:rFonts w:ascii="Arial" w:hAnsi="Arial"/>
                <w:lang w:eastAsia="en-GB"/>
              </w:rPr>
              <w:t xml:space="preserve">(omit, '01000111'B)))) {  // 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ngKSI</w:t>
            </w:r>
            <w:proofErr w:type="spellEnd"/>
            <w:r w:rsidRPr="009411E1">
              <w:rPr>
                <w:rFonts w:ascii="Arial" w:hAnsi="Arial"/>
                <w:lang w:eastAsia="en-GB"/>
              </w:rPr>
              <w:t xml:space="preserve"> already in use</w:t>
            </w:r>
          </w:p>
          <w:p w14:paraId="1F91B90B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    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f_NR_PreliminaryPass</w:t>
            </w:r>
            <w:proofErr w:type="spellEnd"/>
            <w:r w:rsidRPr="009411E1">
              <w:rPr>
                <w:rFonts w:ascii="Arial" w:hAnsi="Arial"/>
                <w:lang w:eastAsia="en-GB"/>
              </w:rPr>
              <w:t>(__FILE__, __LINE__, "Step 2B");</w:t>
            </w:r>
          </w:p>
          <w:p w14:paraId="3474B12A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  }</w:t>
            </w:r>
          </w:p>
          <w:p w14:paraId="7BBD6DBF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//@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siclog</w:t>
            </w:r>
            <w:proofErr w:type="spellEnd"/>
            <w:r w:rsidRPr="009411E1">
              <w:rPr>
                <w:rFonts w:ascii="Arial" w:hAnsi="Arial"/>
                <w:lang w:eastAsia="en-GB"/>
              </w:rPr>
              <w:t xml:space="preserve"> "Step 2BA" 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siclog</w:t>
            </w:r>
            <w:proofErr w:type="spellEnd"/>
            <w:r w:rsidRPr="009411E1">
              <w:rPr>
                <w:rFonts w:ascii="Arial" w:hAnsi="Arial"/>
                <w:lang w:eastAsia="en-GB"/>
              </w:rPr>
              <w:t>@</w:t>
            </w:r>
          </w:p>
          <w:p w14:paraId="2D284242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//Wait for T3520 expires.</w:t>
            </w:r>
          </w:p>
          <w:p w14:paraId="7C8299D7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f_Delay</w:t>
            </w:r>
            <w:proofErr w:type="spellEnd"/>
            <w:r w:rsidRPr="009411E1">
              <w:rPr>
                <w:rFonts w:ascii="Arial" w:hAnsi="Arial"/>
                <w:lang w:eastAsia="en-GB"/>
              </w:rPr>
              <w:t>(v_T3520); //@sic R5s221039 sic@</w:t>
            </w:r>
          </w:p>
          <w:p w14:paraId="3954D254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//@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siclog</w:t>
            </w:r>
            <w:proofErr w:type="spellEnd"/>
            <w:r w:rsidRPr="009411E1">
              <w:rPr>
                <w:rFonts w:ascii="Arial" w:hAnsi="Arial"/>
                <w:lang w:eastAsia="en-GB"/>
              </w:rPr>
              <w:t xml:space="preserve"> "Step 2C" 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siclog</w:t>
            </w:r>
            <w:proofErr w:type="spellEnd"/>
            <w:r w:rsidRPr="009411E1">
              <w:rPr>
                <w:rFonts w:ascii="Arial" w:hAnsi="Arial"/>
                <w:lang w:eastAsia="en-GB"/>
              </w:rPr>
              <w:t>@</w:t>
            </w:r>
          </w:p>
          <w:p w14:paraId="0615B8DC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//PDU session release procedure to release non-IMS Emergency relevant PDUs.</w:t>
            </w:r>
          </w:p>
          <w:p w14:paraId="0A618952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//Make the UE to transmit a PDU SESSION RELEASE REQ</w:t>
            </w:r>
          </w:p>
          <w:p w14:paraId="5ADDC782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v_PDUSessionInfo</w:t>
            </w:r>
            <w:proofErr w:type="spellEnd"/>
            <w:r w:rsidRPr="009411E1">
              <w:rPr>
                <w:rFonts w:ascii="Arial" w:hAnsi="Arial"/>
                <w:lang w:eastAsia="en-GB"/>
              </w:rPr>
              <w:t xml:space="preserve"> := f_NR5GC_MobileInfo_GetSessionInfoList();</w:t>
            </w:r>
          </w:p>
          <w:p w14:paraId="093BB353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for (i := 0; i&lt;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lengthof</w:t>
            </w:r>
            <w:proofErr w:type="spellEnd"/>
            <w:r w:rsidRPr="009411E1">
              <w:rPr>
                <w:rFonts w:ascii="Arial" w:hAnsi="Arial"/>
                <w:lang w:eastAsia="en-GB"/>
              </w:rPr>
              <w:t>(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v_PDUSessionInfo</w:t>
            </w:r>
            <w:proofErr w:type="spellEnd"/>
            <w:r w:rsidRPr="009411E1">
              <w:rPr>
                <w:rFonts w:ascii="Arial" w:hAnsi="Arial"/>
                <w:lang w:eastAsia="en-GB"/>
              </w:rPr>
              <w:t>); i:=i+1)</w:t>
            </w:r>
          </w:p>
          <w:p w14:paraId="525B3C9C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{</w:t>
            </w:r>
          </w:p>
          <w:p w14:paraId="11311520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  if (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v_PDUSessionInfo</w:t>
            </w:r>
            <w:proofErr w:type="spellEnd"/>
            <w:r w:rsidRPr="009411E1">
              <w:rPr>
                <w:rFonts w:ascii="Arial" w:hAnsi="Arial"/>
                <w:lang w:eastAsia="en-GB"/>
              </w:rPr>
              <w:t>[i].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PDUType</w:t>
            </w:r>
            <w:proofErr w:type="spellEnd"/>
            <w:r w:rsidRPr="009411E1">
              <w:rPr>
                <w:rFonts w:ascii="Arial" w:hAnsi="Arial"/>
                <w:lang w:eastAsia="en-GB"/>
              </w:rPr>
              <w:t xml:space="preserve"> != 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Emergency_PDN</w:t>
            </w:r>
            <w:proofErr w:type="spellEnd"/>
            <w:r w:rsidRPr="009411E1">
              <w:rPr>
                <w:rFonts w:ascii="Arial" w:hAnsi="Arial"/>
                <w:lang w:eastAsia="en-GB"/>
              </w:rPr>
              <w:t>) {</w:t>
            </w:r>
          </w:p>
          <w:p w14:paraId="2304280C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    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v_PDUSessionIdToRelease</w:t>
            </w:r>
            <w:proofErr w:type="spellEnd"/>
            <w:r w:rsidRPr="009411E1">
              <w:rPr>
                <w:rFonts w:ascii="Arial" w:hAnsi="Arial"/>
                <w:lang w:eastAsia="en-GB"/>
              </w:rPr>
              <w:t xml:space="preserve"> := 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v_PDUSessionInfo</w:t>
            </w:r>
            <w:proofErr w:type="spellEnd"/>
            <w:r w:rsidRPr="009411E1">
              <w:rPr>
                <w:rFonts w:ascii="Arial" w:hAnsi="Arial"/>
                <w:lang w:eastAsia="en-GB"/>
              </w:rPr>
              <w:t>[i].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SessionId</w:t>
            </w:r>
            <w:proofErr w:type="spellEnd"/>
            <w:r w:rsidRPr="009411E1">
              <w:rPr>
                <w:rFonts w:ascii="Arial" w:hAnsi="Arial"/>
                <w:lang w:eastAsia="en-GB"/>
              </w:rPr>
              <w:t>;</w:t>
            </w:r>
          </w:p>
          <w:p w14:paraId="71810968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    //The UE transmits a PDU SESSION RELEASE REQ</w:t>
            </w:r>
          </w:p>
          <w:p w14:paraId="7E52CBB2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    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SRB.receive</w:t>
            </w:r>
            <w:proofErr w:type="spellEnd"/>
            <w:r w:rsidRPr="009411E1">
              <w:rPr>
                <w:rFonts w:ascii="Arial" w:hAnsi="Arial"/>
                <w:lang w:eastAsia="en-GB"/>
              </w:rPr>
              <w:t>(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car_NR_SRB_NasPdu_IND</w:t>
            </w:r>
            <w:proofErr w:type="spellEnd"/>
            <w:r w:rsidRPr="009411E1">
              <w:rPr>
                <w:rFonts w:ascii="Arial" w:hAnsi="Arial"/>
                <w:lang w:eastAsia="en-GB"/>
              </w:rPr>
              <w:t xml:space="preserve">(nr_Cell1, tsc_NR_RbId_SRB2, cr_NG_NAS_IndWithPiggybacking((tsc_SHT_IntegrityProtected_Ciphered)))) -&gt; value 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v_ReceivedAsp</w:t>
            </w:r>
            <w:proofErr w:type="spellEnd"/>
            <w:r w:rsidRPr="009411E1">
              <w:rPr>
                <w:rFonts w:ascii="Arial" w:hAnsi="Arial"/>
                <w:lang w:eastAsia="en-GB"/>
              </w:rPr>
              <w:t>;</w:t>
            </w:r>
          </w:p>
          <w:p w14:paraId="495D61AD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    if (not 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f_Check_NG_PDUSessionReleaseReq</w:t>
            </w:r>
            <w:proofErr w:type="spellEnd"/>
            <w:r w:rsidRPr="009411E1">
              <w:rPr>
                <w:rFonts w:ascii="Arial" w:hAnsi="Arial"/>
                <w:lang w:eastAsia="en-GB"/>
              </w:rPr>
              <w:t xml:space="preserve"> (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v_GSM_MobilityInfo</w:t>
            </w:r>
            <w:proofErr w:type="spellEnd"/>
            <w:r w:rsidRPr="009411E1">
              <w:rPr>
                <w:rFonts w:ascii="Arial" w:hAnsi="Arial"/>
                <w:lang w:eastAsia="en-GB"/>
              </w:rPr>
              <w:t>, f_NR5GC_MobileInfo_GetSessionInfoList(),</w:t>
            </w:r>
          </w:p>
          <w:p w14:paraId="1E7906FC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                                             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v_ReceivedAsp.Signalling.Nas</w:t>
            </w:r>
            <w:proofErr w:type="spellEnd"/>
            <w:r w:rsidRPr="009411E1">
              <w:rPr>
                <w:rFonts w:ascii="Arial" w:hAnsi="Arial"/>
                <w:lang w:eastAsia="en-GB"/>
              </w:rPr>
              <w:t>[0].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Pdu</w:t>
            </w:r>
            <w:proofErr w:type="spellEnd"/>
            <w:r w:rsidRPr="009411E1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v_PDUSessionIdToRelease</w:t>
            </w:r>
            <w:proofErr w:type="spellEnd"/>
            <w:r w:rsidRPr="009411E1">
              <w:rPr>
                <w:rFonts w:ascii="Arial" w:hAnsi="Arial"/>
                <w:lang w:eastAsia="en-GB"/>
              </w:rPr>
              <w:t>)) {</w:t>
            </w:r>
          </w:p>
          <w:p w14:paraId="240DC2EC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      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f_NR_SetVerdictFailOrInconc</w:t>
            </w:r>
            <w:proofErr w:type="spellEnd"/>
            <w:r w:rsidRPr="009411E1">
              <w:rPr>
                <w:rFonts w:ascii="Arial" w:hAnsi="Arial"/>
                <w:lang w:eastAsia="en-GB"/>
              </w:rPr>
              <w:t>(__FILE__, __LINE__, "PDU Session Release Request Message Failed");</w:t>
            </w:r>
          </w:p>
          <w:p w14:paraId="3EFB9540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    } else {</w:t>
            </w:r>
          </w:p>
          <w:p w14:paraId="549996F5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      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f_NR_PreliminaryPass</w:t>
            </w:r>
            <w:proofErr w:type="spellEnd"/>
            <w:r w:rsidRPr="009411E1">
              <w:rPr>
                <w:rFonts w:ascii="Arial" w:hAnsi="Arial"/>
                <w:lang w:eastAsia="en-GB"/>
              </w:rPr>
              <w:t>(__FILE__, __LINE__, "Step 2C-1");</w:t>
            </w:r>
          </w:p>
          <w:p w14:paraId="234125A0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    }</w:t>
            </w:r>
          </w:p>
          <w:p w14:paraId="154D1ED4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    f_NR5GC_PDUSessionRelease(nr_Cell1,</w:t>
            </w:r>
          </w:p>
          <w:p w14:paraId="4AA46B3B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                              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v_PDUSessionIdToRelease</w:t>
            </w:r>
            <w:proofErr w:type="spellEnd"/>
            <w:r w:rsidRPr="009411E1">
              <w:rPr>
                <w:rFonts w:ascii="Arial" w:hAnsi="Arial"/>
                <w:lang w:eastAsia="en-GB"/>
              </w:rPr>
              <w:t>,</w:t>
            </w:r>
          </w:p>
          <w:p w14:paraId="20B28376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                              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cs_GMM_GSM_Cause</w:t>
            </w:r>
            <w:proofErr w:type="spellEnd"/>
            <w:r w:rsidRPr="009411E1">
              <w:rPr>
                <w:rFonts w:ascii="Arial" w:hAnsi="Arial"/>
                <w:lang w:eastAsia="en-GB"/>
              </w:rPr>
              <w:t xml:space="preserve"> (omit, '00100100'B));</w:t>
            </w:r>
          </w:p>
          <w:p w14:paraId="7B6A1537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    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f_NR_PreliminaryPass</w:t>
            </w:r>
            <w:proofErr w:type="spellEnd"/>
            <w:r w:rsidRPr="009411E1">
              <w:rPr>
                <w:rFonts w:ascii="Arial" w:hAnsi="Arial"/>
                <w:lang w:eastAsia="en-GB"/>
              </w:rPr>
              <w:t>(__FILE__, __LINE__, "Step 2C-2");</w:t>
            </w:r>
          </w:p>
          <w:p w14:paraId="2FBCC688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  }</w:t>
            </w:r>
          </w:p>
          <w:p w14:paraId="78192A71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}</w:t>
            </w:r>
          </w:p>
          <w:p w14:paraId="787E257C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//@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siclog</w:t>
            </w:r>
            <w:proofErr w:type="spellEnd"/>
            <w:r w:rsidRPr="009411E1">
              <w:rPr>
                <w:rFonts w:ascii="Arial" w:hAnsi="Arial"/>
                <w:lang w:eastAsia="en-GB"/>
              </w:rPr>
              <w:t xml:space="preserve"> "Step 3" 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siclog</w:t>
            </w:r>
            <w:proofErr w:type="spellEnd"/>
            <w:r w:rsidRPr="009411E1">
              <w:rPr>
                <w:rFonts w:ascii="Arial" w:hAnsi="Arial"/>
                <w:lang w:eastAsia="en-GB"/>
              </w:rPr>
              <w:t>@</w:t>
            </w:r>
          </w:p>
          <w:p w14:paraId="1A7110BE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//Make the UE release the emergency call.</w:t>
            </w:r>
          </w:p>
          <w:p w14:paraId="7E9C04E3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//@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siclog</w:t>
            </w:r>
            <w:proofErr w:type="spellEnd"/>
            <w:r w:rsidRPr="009411E1">
              <w:rPr>
                <w:rFonts w:ascii="Arial" w:hAnsi="Arial"/>
                <w:lang w:eastAsia="en-GB"/>
              </w:rPr>
              <w:t xml:space="preserve"> "Step 4" 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siclog</w:t>
            </w:r>
            <w:proofErr w:type="spellEnd"/>
            <w:r w:rsidRPr="009411E1">
              <w:rPr>
                <w:rFonts w:ascii="Arial" w:hAnsi="Arial"/>
                <w:lang w:eastAsia="en-GB"/>
              </w:rPr>
              <w:t>@</w:t>
            </w:r>
          </w:p>
          <w:p w14:paraId="42747DB0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//The Generic test procedure for IMS MO Emergency call release</w:t>
            </w:r>
          </w:p>
          <w:p w14:paraId="0A06A148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f_NR5GC_EmergencyCallRelease(nr_Cell1);</w:t>
            </w:r>
          </w:p>
          <w:p w14:paraId="3B66008D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//@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siclog</w:t>
            </w:r>
            <w:proofErr w:type="spellEnd"/>
            <w:r w:rsidRPr="009411E1">
              <w:rPr>
                <w:rFonts w:ascii="Arial" w:hAnsi="Arial"/>
                <w:lang w:eastAsia="en-GB"/>
              </w:rPr>
              <w:t xml:space="preserve"> "Step 4A" 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siclog</w:t>
            </w:r>
            <w:proofErr w:type="spellEnd"/>
            <w:r w:rsidRPr="009411E1">
              <w:rPr>
                <w:rFonts w:ascii="Arial" w:hAnsi="Arial"/>
                <w:lang w:eastAsia="en-GB"/>
              </w:rPr>
              <w:t>@</w:t>
            </w:r>
          </w:p>
          <w:p w14:paraId="5330004E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//Start Timer T1=5 seconds.</w:t>
            </w:r>
          </w:p>
          <w:p w14:paraId="73889D6E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//@sic R5s221039 sic@</w:t>
            </w:r>
          </w:p>
          <w:p w14:paraId="5B0C70C8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t_WaitTime.start</w:t>
            </w:r>
            <w:proofErr w:type="spellEnd"/>
            <w:r w:rsidRPr="009411E1">
              <w:rPr>
                <w:rFonts w:ascii="Arial" w:hAnsi="Arial"/>
                <w:lang w:eastAsia="en-GB"/>
              </w:rPr>
              <w:t>(5.0);</w:t>
            </w:r>
          </w:p>
          <w:p w14:paraId="074F912F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alt {</w:t>
            </w:r>
          </w:p>
          <w:p w14:paraId="12817A77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  //@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siclog</w:t>
            </w:r>
            <w:proofErr w:type="spellEnd"/>
            <w:r w:rsidRPr="009411E1">
              <w:rPr>
                <w:rFonts w:ascii="Arial" w:hAnsi="Arial"/>
                <w:lang w:eastAsia="en-GB"/>
              </w:rPr>
              <w:t xml:space="preserve"> "Step 4Ba1A1-Step 4Ba1A3" 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siclog</w:t>
            </w:r>
            <w:proofErr w:type="spellEnd"/>
            <w:r w:rsidRPr="009411E1">
              <w:rPr>
                <w:rFonts w:ascii="Arial" w:hAnsi="Arial"/>
                <w:lang w:eastAsia="en-GB"/>
              </w:rPr>
              <w:t>@</w:t>
            </w:r>
          </w:p>
          <w:p w14:paraId="0C43D82A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   [] 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SRB.receive</w:t>
            </w:r>
            <w:proofErr w:type="spellEnd"/>
            <w:r w:rsidRPr="009411E1">
              <w:rPr>
                <w:rFonts w:ascii="Arial" w:hAnsi="Arial"/>
                <w:lang w:eastAsia="en-GB"/>
              </w:rPr>
              <w:t>(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car_NR_SRB_NasPdu_IND</w:t>
            </w:r>
            <w:proofErr w:type="spellEnd"/>
            <w:r w:rsidRPr="009411E1">
              <w:rPr>
                <w:rFonts w:ascii="Arial" w:hAnsi="Arial"/>
                <w:lang w:eastAsia="en-GB"/>
              </w:rPr>
              <w:t>(nr_Cell1,</w:t>
            </w:r>
          </w:p>
          <w:p w14:paraId="21C867D3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                                         tsc_NR_RbId_SRB2,</w:t>
            </w:r>
          </w:p>
          <w:p w14:paraId="2043D5B5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                                         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cr_NG_NAS_Ind</w:t>
            </w:r>
            <w:proofErr w:type="spellEnd"/>
            <w:r w:rsidRPr="009411E1">
              <w:rPr>
                <w:rFonts w:ascii="Arial" w:hAnsi="Arial"/>
                <w:lang w:eastAsia="en-GB"/>
              </w:rPr>
              <w:t>(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tsc_SHT_IntegrityProtected_Ciphered</w:t>
            </w:r>
            <w:proofErr w:type="spellEnd"/>
            <w:r w:rsidRPr="009411E1">
              <w:rPr>
                <w:rFonts w:ascii="Arial" w:hAnsi="Arial"/>
                <w:lang w:eastAsia="en-GB"/>
              </w:rPr>
              <w:t>,</w:t>
            </w:r>
          </w:p>
          <w:p w14:paraId="656A423D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                                                         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cr_NG_DEREGISTRATION_REQUEST_</w:t>
            </w:r>
            <w:proofErr w:type="gramStart"/>
            <w:r w:rsidRPr="009411E1">
              <w:rPr>
                <w:rFonts w:ascii="Arial" w:hAnsi="Arial"/>
                <w:lang w:eastAsia="en-GB"/>
              </w:rPr>
              <w:t>MO</w:t>
            </w:r>
            <w:proofErr w:type="spellEnd"/>
            <w:r w:rsidRPr="009411E1">
              <w:rPr>
                <w:rFonts w:ascii="Arial" w:hAnsi="Arial"/>
                <w:lang w:eastAsia="en-GB"/>
              </w:rPr>
              <w:t>(</w:t>
            </w:r>
            <w:proofErr w:type="spellStart"/>
            <w:proofErr w:type="gramEnd"/>
            <w:r w:rsidRPr="009411E1">
              <w:rPr>
                <w:rFonts w:ascii="Arial" w:hAnsi="Arial"/>
                <w:lang w:eastAsia="en-GB"/>
              </w:rPr>
              <w:t>crs_DeregisterType</w:t>
            </w:r>
            <w:proofErr w:type="spellEnd"/>
            <w:r w:rsidRPr="009411E1">
              <w:rPr>
                <w:rFonts w:ascii="Arial" w:hAnsi="Arial"/>
                <w:lang w:eastAsia="en-GB"/>
              </w:rPr>
              <w:t>('0'B, '0'B,'01'B),?,?)))) {</w:t>
            </w:r>
          </w:p>
          <w:p w14:paraId="387C14EC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      //The SS transmits a DEREGISTRATION ACCEPT message.</w:t>
            </w:r>
          </w:p>
          <w:p w14:paraId="0B3B77C1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      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SRB.send</w:t>
            </w:r>
            <w:proofErr w:type="spellEnd"/>
            <w:r w:rsidRPr="009411E1">
              <w:rPr>
                <w:rFonts w:ascii="Arial" w:hAnsi="Arial"/>
                <w:lang w:eastAsia="en-GB"/>
              </w:rPr>
              <w:t>(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cas_NR_SRB_NasPdu_REQ</w:t>
            </w:r>
            <w:proofErr w:type="spellEnd"/>
            <w:r w:rsidRPr="009411E1">
              <w:rPr>
                <w:rFonts w:ascii="Arial" w:hAnsi="Arial"/>
                <w:lang w:eastAsia="en-GB"/>
              </w:rPr>
              <w:t>(nr_Cell1, tsc_NR_RbId_SRB2, -,</w:t>
            </w:r>
          </w:p>
          <w:p w14:paraId="036DEEAC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                               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cs_NG_NAS_Request</w:t>
            </w:r>
            <w:proofErr w:type="spellEnd"/>
            <w:r w:rsidRPr="009411E1">
              <w:rPr>
                <w:rFonts w:ascii="Arial" w:hAnsi="Arial"/>
                <w:lang w:eastAsia="en-GB"/>
              </w:rPr>
              <w:t>(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tsc_SHT_IntegrityProtected_Ciphered</w:t>
            </w:r>
            <w:proofErr w:type="spellEnd"/>
            <w:r w:rsidRPr="009411E1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cs_NG_DEREGISTRATION_ACCEPT</w:t>
            </w:r>
            <w:proofErr w:type="spellEnd"/>
            <w:r w:rsidRPr="009411E1">
              <w:rPr>
                <w:rFonts w:ascii="Arial" w:hAnsi="Arial"/>
                <w:lang w:eastAsia="en-GB"/>
              </w:rPr>
              <w:t>)));</w:t>
            </w:r>
          </w:p>
          <w:p w14:paraId="2B6A01DF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      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t_WaitTime.stop</w:t>
            </w:r>
            <w:proofErr w:type="spellEnd"/>
            <w:r w:rsidRPr="009411E1">
              <w:rPr>
                <w:rFonts w:ascii="Arial" w:hAnsi="Arial"/>
                <w:lang w:eastAsia="en-GB"/>
              </w:rPr>
              <w:t>;</w:t>
            </w:r>
          </w:p>
          <w:p w14:paraId="1CD68322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      //@sic R5-227444 sic@</w:t>
            </w:r>
          </w:p>
          <w:p w14:paraId="6C716EE3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lastRenderedPageBreak/>
              <w:t xml:space="preserve">          //@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siclog</w:t>
            </w:r>
            <w:proofErr w:type="spellEnd"/>
            <w:r w:rsidRPr="009411E1">
              <w:rPr>
                <w:rFonts w:ascii="Arial" w:hAnsi="Arial"/>
                <w:lang w:eastAsia="en-GB"/>
              </w:rPr>
              <w:t xml:space="preserve"> "Step 4Ba2" 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siclog</w:t>
            </w:r>
            <w:proofErr w:type="spellEnd"/>
            <w:r w:rsidRPr="009411E1">
              <w:rPr>
                <w:rFonts w:ascii="Arial" w:hAnsi="Arial"/>
                <w:lang w:eastAsia="en-GB"/>
              </w:rPr>
              <w:t>@</w:t>
            </w:r>
          </w:p>
          <w:p w14:paraId="56B7FBDD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      //SS releases the RRC connection</w:t>
            </w:r>
          </w:p>
          <w:p w14:paraId="6B4641CC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      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f_NR_RRCRelease</w:t>
            </w:r>
            <w:proofErr w:type="spellEnd"/>
            <w:r w:rsidRPr="009411E1">
              <w:rPr>
                <w:rFonts w:ascii="Arial" w:hAnsi="Arial"/>
                <w:lang w:eastAsia="en-GB"/>
              </w:rPr>
              <w:t>(nr_Cell1);</w:t>
            </w:r>
          </w:p>
          <w:p w14:paraId="01571A43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      //@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siclog</w:t>
            </w:r>
            <w:proofErr w:type="spellEnd"/>
            <w:r w:rsidRPr="009411E1">
              <w:rPr>
                <w:rFonts w:ascii="Arial" w:hAnsi="Arial"/>
                <w:lang w:eastAsia="en-GB"/>
              </w:rPr>
              <w:t xml:space="preserve"> "Step 4Ba3" 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siclog</w:t>
            </w:r>
            <w:proofErr w:type="spellEnd"/>
            <w:r w:rsidRPr="009411E1">
              <w:rPr>
                <w:rFonts w:ascii="Arial" w:hAnsi="Arial"/>
                <w:lang w:eastAsia="en-GB"/>
              </w:rPr>
              <w:t>@</w:t>
            </w:r>
          </w:p>
          <w:p w14:paraId="0597263B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      //Start Timer T2=5 seconds.</w:t>
            </w:r>
          </w:p>
          <w:p w14:paraId="12A24728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      t_WaitTime2.start(5.0);</w:t>
            </w:r>
          </w:p>
          <w:p w14:paraId="76907E76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      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f_NR_ULGrantConfiguration_Start</w:t>
            </w:r>
            <w:proofErr w:type="spellEnd"/>
            <w:r w:rsidRPr="009411E1">
              <w:rPr>
                <w:rFonts w:ascii="Arial" w:hAnsi="Arial"/>
                <w:lang w:eastAsia="en-GB"/>
              </w:rPr>
              <w:t xml:space="preserve">(nr_Cell1, -, -, -, 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cs_NR_UplinkTimeAlignment_Stop</w:t>
            </w:r>
            <w:proofErr w:type="spellEnd"/>
            <w:r w:rsidRPr="009411E1">
              <w:rPr>
                <w:rFonts w:ascii="Arial" w:hAnsi="Arial"/>
                <w:lang w:eastAsia="en-GB"/>
              </w:rPr>
              <w:t>, -, -, false );</w:t>
            </w:r>
          </w:p>
          <w:p w14:paraId="205066E4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      alt{</w:t>
            </w:r>
          </w:p>
          <w:p w14:paraId="478805C8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        //@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siclog</w:t>
            </w:r>
            <w:proofErr w:type="spellEnd"/>
            <w:r w:rsidRPr="009411E1">
              <w:rPr>
                <w:rFonts w:ascii="Arial" w:hAnsi="Arial"/>
                <w:lang w:eastAsia="en-GB"/>
              </w:rPr>
              <w:t xml:space="preserve"> "Steps 4Ba4A1-Steps 4Ba4A4" 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siclog</w:t>
            </w:r>
            <w:proofErr w:type="spellEnd"/>
            <w:r w:rsidRPr="009411E1">
              <w:rPr>
                <w:rFonts w:ascii="Arial" w:hAnsi="Arial"/>
                <w:lang w:eastAsia="en-GB"/>
              </w:rPr>
              <w:t>@</w:t>
            </w:r>
          </w:p>
          <w:p w14:paraId="48529209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         [] </w:t>
            </w:r>
            <w:proofErr w:type="spellStart"/>
            <w:proofErr w:type="gramStart"/>
            <w:r w:rsidRPr="009411E1">
              <w:rPr>
                <w:rFonts w:ascii="Arial" w:hAnsi="Arial"/>
                <w:lang w:eastAsia="en-GB"/>
              </w:rPr>
              <w:t>SRB.check</w:t>
            </w:r>
            <w:proofErr w:type="spellEnd"/>
            <w:r w:rsidRPr="009411E1">
              <w:rPr>
                <w:rFonts w:ascii="Arial" w:hAnsi="Arial"/>
                <w:lang w:eastAsia="en-GB"/>
              </w:rPr>
              <w:t>(</w:t>
            </w:r>
            <w:proofErr w:type="gramEnd"/>
            <w:r w:rsidRPr="009411E1">
              <w:rPr>
                <w:rFonts w:ascii="Arial" w:hAnsi="Arial"/>
                <w:lang w:eastAsia="en-GB"/>
              </w:rPr>
              <w:t>receive(car_NR_SRB0_RrcPdu_IND(nr_Cell1, cr_38508_RRCSetupRequest(?, ?)))){</w:t>
            </w:r>
          </w:p>
          <w:p w14:paraId="22B94EF2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            t_WaitTime2.stop;</w:t>
            </w:r>
          </w:p>
          <w:p w14:paraId="3A164E11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            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f_NR_PreliminaryPass</w:t>
            </w:r>
            <w:proofErr w:type="spellEnd"/>
            <w:r w:rsidRPr="009411E1">
              <w:rPr>
                <w:rFonts w:ascii="Arial" w:hAnsi="Arial"/>
                <w:lang w:eastAsia="en-GB"/>
              </w:rPr>
              <w:t>(__FILE__, __LINE__, "Step 4Ba4A1");</w:t>
            </w:r>
          </w:p>
          <w:p w14:paraId="04BDA5D7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            f_NR5GC_RRC_IdleState1N_Def(nr_Cell1, -, -, 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Initial_NoSecurity</w:t>
            </w:r>
            <w:proofErr w:type="spellEnd"/>
            <w:r w:rsidRPr="009411E1">
              <w:rPr>
                <w:rFonts w:ascii="Arial" w:hAnsi="Arial"/>
                <w:lang w:eastAsia="en-GB"/>
              </w:rPr>
              <w:t>);</w:t>
            </w:r>
          </w:p>
          <w:p w14:paraId="7A8FDD67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            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f_UT_RequestIMSCall</w:t>
            </w:r>
            <w:proofErr w:type="spellEnd"/>
            <w:r w:rsidRPr="009411E1">
              <w:rPr>
                <w:rFonts w:ascii="Arial" w:hAnsi="Arial"/>
                <w:lang w:eastAsia="en-GB"/>
              </w:rPr>
              <w:t>(UT);</w:t>
            </w:r>
          </w:p>
          <w:p w14:paraId="7C2DB060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        }</w:t>
            </w:r>
          </w:p>
          <w:p w14:paraId="7FD44BBB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        //@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siclog</w:t>
            </w:r>
            <w:proofErr w:type="spellEnd"/>
            <w:r w:rsidRPr="009411E1">
              <w:rPr>
                <w:rFonts w:ascii="Arial" w:hAnsi="Arial"/>
                <w:lang w:eastAsia="en-GB"/>
              </w:rPr>
              <w:t xml:space="preserve"> "Steps 4Ba4B1-Steps 4Ba4B3" 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siclog</w:t>
            </w:r>
            <w:proofErr w:type="spellEnd"/>
            <w:r w:rsidRPr="009411E1">
              <w:rPr>
                <w:rFonts w:ascii="Arial" w:hAnsi="Arial"/>
                <w:lang w:eastAsia="en-GB"/>
              </w:rPr>
              <w:t>@</w:t>
            </w:r>
          </w:p>
          <w:p w14:paraId="0E6A44B1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        []t_WaitTime2.timeout{</w:t>
            </w:r>
          </w:p>
          <w:p w14:paraId="1DD9E23D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            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f_UT_RequestIMSCall</w:t>
            </w:r>
            <w:proofErr w:type="spellEnd"/>
            <w:r w:rsidRPr="009411E1">
              <w:rPr>
                <w:rFonts w:ascii="Arial" w:hAnsi="Arial"/>
                <w:lang w:eastAsia="en-GB"/>
              </w:rPr>
              <w:t>(UT);</w:t>
            </w:r>
          </w:p>
          <w:p w14:paraId="4AC910E1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            //Check: Does the UE perform on NR Cell 1 the Registration procedure for initial registration as specified in TS 38.508-1 [4] subclause 4.5.2.2-2?</w:t>
            </w:r>
          </w:p>
          <w:p w14:paraId="1E9975F6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            f_NR5GC_RRC_IdleState1N_Def(nr_Cell1, -, -, 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Initial_NoSecurity</w:t>
            </w:r>
            <w:proofErr w:type="spellEnd"/>
            <w:r w:rsidRPr="009411E1">
              <w:rPr>
                <w:rFonts w:ascii="Arial" w:hAnsi="Arial"/>
                <w:lang w:eastAsia="en-GB"/>
              </w:rPr>
              <w:t>);</w:t>
            </w:r>
          </w:p>
          <w:p w14:paraId="004F1944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            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f_NR_PreliminaryPass</w:t>
            </w:r>
            <w:proofErr w:type="spellEnd"/>
            <w:r w:rsidRPr="009411E1">
              <w:rPr>
                <w:rFonts w:ascii="Arial" w:hAnsi="Arial"/>
                <w:lang w:eastAsia="en-GB"/>
              </w:rPr>
              <w:t>(__FILE__, __LINE__, "Step 4Ba4B3");</w:t>
            </w:r>
          </w:p>
          <w:p w14:paraId="7588F056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        }</w:t>
            </w:r>
          </w:p>
          <w:p w14:paraId="2178FAA6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      }</w:t>
            </w:r>
          </w:p>
          <w:p w14:paraId="39346748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   }</w:t>
            </w:r>
          </w:p>
          <w:p w14:paraId="2A6AF8BE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   //@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siclog</w:t>
            </w:r>
            <w:proofErr w:type="spellEnd"/>
            <w:r w:rsidRPr="009411E1">
              <w:rPr>
                <w:rFonts w:ascii="Arial" w:hAnsi="Arial"/>
                <w:lang w:eastAsia="en-GB"/>
              </w:rPr>
              <w:t xml:space="preserve"> "Step 4Ba1B1" 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siclog</w:t>
            </w:r>
            <w:proofErr w:type="spellEnd"/>
            <w:r w:rsidRPr="009411E1">
              <w:rPr>
                <w:rFonts w:ascii="Arial" w:hAnsi="Arial"/>
                <w:lang w:eastAsia="en-GB"/>
              </w:rPr>
              <w:t>@</w:t>
            </w:r>
          </w:p>
          <w:p w14:paraId="64D564B7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   [] 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t_WaitTime.timeout</w:t>
            </w:r>
            <w:proofErr w:type="spellEnd"/>
          </w:p>
          <w:p w14:paraId="6985BC8F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    { //@sic R5-227444 sic@</w:t>
            </w:r>
          </w:p>
          <w:p w14:paraId="4A9FB25C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      //@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siclog</w:t>
            </w:r>
            <w:proofErr w:type="spellEnd"/>
            <w:r w:rsidRPr="009411E1">
              <w:rPr>
                <w:rFonts w:ascii="Arial" w:hAnsi="Arial"/>
                <w:lang w:eastAsia="en-GB"/>
              </w:rPr>
              <w:t xml:space="preserve"> "Step 4Ba2" 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siclog</w:t>
            </w:r>
            <w:proofErr w:type="spellEnd"/>
            <w:r w:rsidRPr="009411E1">
              <w:rPr>
                <w:rFonts w:ascii="Arial" w:hAnsi="Arial"/>
                <w:lang w:eastAsia="en-GB"/>
              </w:rPr>
              <w:t>@</w:t>
            </w:r>
          </w:p>
          <w:p w14:paraId="6B8A494A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      //SS releases the RRC connection</w:t>
            </w:r>
          </w:p>
          <w:p w14:paraId="332A7BDE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      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f_NR_RRCRelease</w:t>
            </w:r>
            <w:proofErr w:type="spellEnd"/>
            <w:r w:rsidRPr="009411E1">
              <w:rPr>
                <w:rFonts w:ascii="Arial" w:hAnsi="Arial"/>
                <w:lang w:eastAsia="en-GB"/>
              </w:rPr>
              <w:t>(nr_Cell1);</w:t>
            </w:r>
          </w:p>
          <w:p w14:paraId="7FDEC158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      //@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siclog</w:t>
            </w:r>
            <w:proofErr w:type="spellEnd"/>
            <w:r w:rsidRPr="009411E1">
              <w:rPr>
                <w:rFonts w:ascii="Arial" w:hAnsi="Arial"/>
                <w:lang w:eastAsia="en-GB"/>
              </w:rPr>
              <w:t xml:space="preserve"> "Step 4Ba3" 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siclog</w:t>
            </w:r>
            <w:proofErr w:type="spellEnd"/>
            <w:r w:rsidRPr="009411E1">
              <w:rPr>
                <w:rFonts w:ascii="Arial" w:hAnsi="Arial"/>
                <w:lang w:eastAsia="en-GB"/>
              </w:rPr>
              <w:t>@</w:t>
            </w:r>
          </w:p>
          <w:p w14:paraId="1FAC5B09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      //Start Timer T2=5 seconds.</w:t>
            </w:r>
          </w:p>
          <w:p w14:paraId="322D2ABB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      t_WaitTime2.start(5.0);</w:t>
            </w:r>
          </w:p>
          <w:p w14:paraId="09CD2632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      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f_NR_ULGrantConfiguration_Start</w:t>
            </w:r>
            <w:proofErr w:type="spellEnd"/>
            <w:r w:rsidRPr="009411E1">
              <w:rPr>
                <w:rFonts w:ascii="Arial" w:hAnsi="Arial"/>
                <w:lang w:eastAsia="en-GB"/>
              </w:rPr>
              <w:t xml:space="preserve">(nr_Cell1, -, -, -, 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cs_NR_UplinkTimeAlignment_Stop</w:t>
            </w:r>
            <w:proofErr w:type="spellEnd"/>
            <w:r w:rsidRPr="009411E1">
              <w:rPr>
                <w:rFonts w:ascii="Arial" w:hAnsi="Arial"/>
                <w:lang w:eastAsia="en-GB"/>
              </w:rPr>
              <w:t>, -, -, false );</w:t>
            </w:r>
          </w:p>
          <w:p w14:paraId="1E3F12F9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      alt{</w:t>
            </w:r>
          </w:p>
          <w:p w14:paraId="74C7A6E2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        //@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siclog</w:t>
            </w:r>
            <w:proofErr w:type="spellEnd"/>
            <w:r w:rsidRPr="009411E1">
              <w:rPr>
                <w:rFonts w:ascii="Arial" w:hAnsi="Arial"/>
                <w:lang w:eastAsia="en-GB"/>
              </w:rPr>
              <w:t xml:space="preserve"> "Steps 4Ba4A1-Steps 4Ba4A4" 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siclog</w:t>
            </w:r>
            <w:proofErr w:type="spellEnd"/>
            <w:r w:rsidRPr="009411E1">
              <w:rPr>
                <w:rFonts w:ascii="Arial" w:hAnsi="Arial"/>
                <w:lang w:eastAsia="en-GB"/>
              </w:rPr>
              <w:t>@</w:t>
            </w:r>
          </w:p>
          <w:p w14:paraId="2A5A106F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         [] </w:t>
            </w:r>
            <w:proofErr w:type="spellStart"/>
            <w:proofErr w:type="gramStart"/>
            <w:r w:rsidRPr="009411E1">
              <w:rPr>
                <w:rFonts w:ascii="Arial" w:hAnsi="Arial"/>
                <w:lang w:eastAsia="en-GB"/>
              </w:rPr>
              <w:t>SRB.check</w:t>
            </w:r>
            <w:proofErr w:type="spellEnd"/>
            <w:r w:rsidRPr="009411E1">
              <w:rPr>
                <w:rFonts w:ascii="Arial" w:hAnsi="Arial"/>
                <w:lang w:eastAsia="en-GB"/>
              </w:rPr>
              <w:t>(</w:t>
            </w:r>
            <w:proofErr w:type="gramEnd"/>
            <w:r w:rsidRPr="009411E1">
              <w:rPr>
                <w:rFonts w:ascii="Arial" w:hAnsi="Arial"/>
                <w:lang w:eastAsia="en-GB"/>
              </w:rPr>
              <w:t>receive(car_NR_SRB0_RrcPdu_IND(nr_Cell1, cr_38508_RRCSetupRequest(?, ?)))){</w:t>
            </w:r>
          </w:p>
          <w:p w14:paraId="5C352E31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            t_WaitTime2.stop;</w:t>
            </w:r>
          </w:p>
          <w:p w14:paraId="7F39ECA8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            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f_NR_PreliminaryPass</w:t>
            </w:r>
            <w:proofErr w:type="spellEnd"/>
            <w:r w:rsidRPr="009411E1">
              <w:rPr>
                <w:rFonts w:ascii="Arial" w:hAnsi="Arial"/>
                <w:lang w:eastAsia="en-GB"/>
              </w:rPr>
              <w:t>(__FILE__, __LINE__, "Step 4Ba4A1");</w:t>
            </w:r>
          </w:p>
          <w:p w14:paraId="6C38E795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            f_NR5GC_RRC_IdleState1N_Def(nr_Cell1, -, -, 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Initial_NoSecurity</w:t>
            </w:r>
            <w:proofErr w:type="spellEnd"/>
            <w:r w:rsidRPr="009411E1">
              <w:rPr>
                <w:rFonts w:ascii="Arial" w:hAnsi="Arial"/>
                <w:lang w:eastAsia="en-GB"/>
              </w:rPr>
              <w:t>);</w:t>
            </w:r>
          </w:p>
          <w:p w14:paraId="5E193763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            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f_UT_RequestIMSCall</w:t>
            </w:r>
            <w:proofErr w:type="spellEnd"/>
            <w:r w:rsidRPr="009411E1">
              <w:rPr>
                <w:rFonts w:ascii="Arial" w:hAnsi="Arial"/>
                <w:lang w:eastAsia="en-GB"/>
              </w:rPr>
              <w:t>(UT);</w:t>
            </w:r>
          </w:p>
          <w:p w14:paraId="086EBF57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        }</w:t>
            </w:r>
          </w:p>
          <w:p w14:paraId="1BAF0F13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        //@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siclog</w:t>
            </w:r>
            <w:proofErr w:type="spellEnd"/>
            <w:r w:rsidRPr="009411E1">
              <w:rPr>
                <w:rFonts w:ascii="Arial" w:hAnsi="Arial"/>
                <w:lang w:eastAsia="en-GB"/>
              </w:rPr>
              <w:t xml:space="preserve"> "Steps 4Ba4B1-Steps 4Ba4B3" 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siclog</w:t>
            </w:r>
            <w:proofErr w:type="spellEnd"/>
            <w:r w:rsidRPr="009411E1">
              <w:rPr>
                <w:rFonts w:ascii="Arial" w:hAnsi="Arial"/>
                <w:lang w:eastAsia="en-GB"/>
              </w:rPr>
              <w:t>@</w:t>
            </w:r>
          </w:p>
          <w:p w14:paraId="25E214A9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        []t_WaitTime2.timeout{</w:t>
            </w:r>
          </w:p>
          <w:p w14:paraId="6D3F592E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            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f_UT_RequestIMSCall</w:t>
            </w:r>
            <w:proofErr w:type="spellEnd"/>
            <w:r w:rsidRPr="009411E1">
              <w:rPr>
                <w:rFonts w:ascii="Arial" w:hAnsi="Arial"/>
                <w:lang w:eastAsia="en-GB"/>
              </w:rPr>
              <w:t>(UT);</w:t>
            </w:r>
          </w:p>
          <w:p w14:paraId="324D25FC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            //Check: Does the UE perform on NR Cell 1 the Registration procedure for initial registration as specified in TS 38.508-1 [4] subclause 4.5.2.2-2?</w:t>
            </w:r>
          </w:p>
          <w:p w14:paraId="54B6FA28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            f_NR5GC_RRC_IdleState1N_Def(nr_Cell1, -, -, 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Initial_NoSecurity</w:t>
            </w:r>
            <w:proofErr w:type="spellEnd"/>
            <w:r w:rsidRPr="009411E1">
              <w:rPr>
                <w:rFonts w:ascii="Arial" w:hAnsi="Arial"/>
                <w:lang w:eastAsia="en-GB"/>
              </w:rPr>
              <w:t>);</w:t>
            </w:r>
          </w:p>
          <w:p w14:paraId="0AA7A08F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            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f_NR_PreliminaryPass</w:t>
            </w:r>
            <w:proofErr w:type="spellEnd"/>
            <w:r w:rsidRPr="009411E1">
              <w:rPr>
                <w:rFonts w:ascii="Arial" w:hAnsi="Arial"/>
                <w:lang w:eastAsia="en-GB"/>
              </w:rPr>
              <w:t>(__FILE__, __LINE__, "Step 4Ba4B3");</w:t>
            </w:r>
          </w:p>
          <w:p w14:paraId="5BC74120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        }</w:t>
            </w:r>
          </w:p>
          <w:p w14:paraId="061A44CA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      }</w:t>
            </w:r>
          </w:p>
          <w:p w14:paraId="38CDBCE5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    }</w:t>
            </w:r>
          </w:p>
          <w:p w14:paraId="47D469EB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   //@sic R5-227444 sic@</w:t>
            </w:r>
          </w:p>
          <w:p w14:paraId="3AF03636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   //@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siclog</w:t>
            </w:r>
            <w:proofErr w:type="spellEnd"/>
            <w:r w:rsidRPr="009411E1">
              <w:rPr>
                <w:rFonts w:ascii="Arial" w:hAnsi="Arial"/>
                <w:lang w:eastAsia="en-GB"/>
              </w:rPr>
              <w:t xml:space="preserve"> "Steps 4Bb1-Steps 4Bb4" 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siclog</w:t>
            </w:r>
            <w:proofErr w:type="spellEnd"/>
            <w:r w:rsidRPr="009411E1">
              <w:rPr>
                <w:rFonts w:ascii="Arial" w:hAnsi="Arial"/>
                <w:lang w:eastAsia="en-GB"/>
              </w:rPr>
              <w:t>@</w:t>
            </w:r>
          </w:p>
          <w:p w14:paraId="2C5C874A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   [] </w:t>
            </w:r>
            <w:proofErr w:type="spellStart"/>
            <w:proofErr w:type="gramStart"/>
            <w:r w:rsidRPr="009411E1">
              <w:rPr>
                <w:rFonts w:ascii="Arial" w:hAnsi="Arial"/>
                <w:lang w:eastAsia="en-GB"/>
              </w:rPr>
              <w:t>SRB.check</w:t>
            </w:r>
            <w:proofErr w:type="spellEnd"/>
            <w:r w:rsidRPr="009411E1">
              <w:rPr>
                <w:rFonts w:ascii="Arial" w:hAnsi="Arial"/>
                <w:lang w:eastAsia="en-GB"/>
              </w:rPr>
              <w:t>(</w:t>
            </w:r>
            <w:proofErr w:type="gramEnd"/>
            <w:r w:rsidRPr="009411E1">
              <w:rPr>
                <w:rFonts w:ascii="Arial" w:hAnsi="Arial"/>
                <w:lang w:eastAsia="en-GB"/>
              </w:rPr>
              <w:t>receive(car_NR_SRB0_RrcPdu_IND(nr_Cell1, cr_38508_RRCSetupRequest(?, ?)))){</w:t>
            </w:r>
          </w:p>
          <w:p w14:paraId="74BEFB45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       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t_WaitTime.stop</w:t>
            </w:r>
            <w:proofErr w:type="spellEnd"/>
            <w:r w:rsidRPr="009411E1">
              <w:rPr>
                <w:rFonts w:ascii="Arial" w:hAnsi="Arial"/>
                <w:lang w:eastAsia="en-GB"/>
              </w:rPr>
              <w:t>;</w:t>
            </w:r>
          </w:p>
          <w:p w14:paraId="5DBA7AA7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       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f_NR_PreliminaryPass</w:t>
            </w:r>
            <w:proofErr w:type="spellEnd"/>
            <w:r w:rsidRPr="009411E1">
              <w:rPr>
                <w:rFonts w:ascii="Arial" w:hAnsi="Arial"/>
                <w:lang w:eastAsia="en-GB"/>
              </w:rPr>
              <w:t>(__FILE__, __LINE__, "Step 4Bb1");</w:t>
            </w:r>
          </w:p>
          <w:p w14:paraId="56004AC8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       f_NR5GC_RRC_IdleState1N_Def(nr_Cell1, -, -, 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Initial_NoSecurity</w:t>
            </w:r>
            <w:proofErr w:type="spellEnd"/>
            <w:r w:rsidRPr="009411E1">
              <w:rPr>
                <w:rFonts w:ascii="Arial" w:hAnsi="Arial"/>
                <w:lang w:eastAsia="en-GB"/>
              </w:rPr>
              <w:t>);</w:t>
            </w:r>
          </w:p>
          <w:p w14:paraId="6441CCFF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       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f_UT_RequestIMSCall</w:t>
            </w:r>
            <w:proofErr w:type="spellEnd"/>
            <w:r w:rsidRPr="009411E1">
              <w:rPr>
                <w:rFonts w:ascii="Arial" w:hAnsi="Arial"/>
                <w:lang w:eastAsia="en-GB"/>
              </w:rPr>
              <w:t>(UT);</w:t>
            </w:r>
          </w:p>
          <w:p w14:paraId="4B623385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  }</w:t>
            </w:r>
          </w:p>
          <w:p w14:paraId="115F49D7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}</w:t>
            </w:r>
          </w:p>
          <w:p w14:paraId="0FA06C63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lastRenderedPageBreak/>
              <w:t xml:space="preserve">    //@sic Rs211524 sic@</w:t>
            </w:r>
          </w:p>
          <w:p w14:paraId="186ADD0C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//@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siclog</w:t>
            </w:r>
            <w:proofErr w:type="spellEnd"/>
            <w:r w:rsidRPr="009411E1">
              <w:rPr>
                <w:rFonts w:ascii="Arial" w:hAnsi="Arial"/>
                <w:lang w:eastAsia="en-GB"/>
              </w:rPr>
              <w:t xml:space="preserve"> "Step 10-21b3" 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siclog</w:t>
            </w:r>
            <w:proofErr w:type="spellEnd"/>
            <w:r w:rsidRPr="009411E1">
              <w:rPr>
                <w:rFonts w:ascii="Arial" w:hAnsi="Arial"/>
                <w:lang w:eastAsia="en-GB"/>
              </w:rPr>
              <w:t>@</w:t>
            </w:r>
          </w:p>
          <w:p w14:paraId="56AEC8FC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//Step 2-13b3 of Table 4.9.15.2.2-1: IMS MO speech call establishment in 5GC as defined in TS 38.508-1 [4] are performed.</w:t>
            </w:r>
          </w:p>
          <w:p w14:paraId="0A614B29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v_GSM_MobilityInfo_IMS</w:t>
            </w:r>
            <w:proofErr w:type="spellEnd"/>
            <w:r w:rsidRPr="009411E1">
              <w:rPr>
                <w:rFonts w:ascii="Arial" w:hAnsi="Arial"/>
                <w:lang w:eastAsia="en-GB"/>
              </w:rPr>
              <w:t xml:space="preserve"> := f_NR5GC_SpeechCall_Steps2_8(nr_Cell1, 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mo_VoiceCall</w:t>
            </w:r>
            <w:proofErr w:type="spellEnd"/>
            <w:r w:rsidRPr="009411E1">
              <w:rPr>
                <w:rFonts w:ascii="Arial" w:hAnsi="Arial"/>
                <w:lang w:eastAsia="en-GB"/>
              </w:rPr>
              <w:t>, '0001'B); // @sic R5s210037 sic@</w:t>
            </w:r>
          </w:p>
          <w:p w14:paraId="518D0EAE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f_NR_PreliminaryPass</w:t>
            </w:r>
            <w:proofErr w:type="spellEnd"/>
            <w:r w:rsidRPr="009411E1">
              <w:rPr>
                <w:rFonts w:ascii="Arial" w:hAnsi="Arial"/>
                <w:lang w:eastAsia="en-GB"/>
              </w:rPr>
              <w:t>(__FILE__, __LINE__, "Step 10");</w:t>
            </w:r>
          </w:p>
          <w:p w14:paraId="2B78F830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// done on IMS PTC</w:t>
            </w:r>
          </w:p>
          <w:p w14:paraId="5AD60E25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// Wait until need to add voice QoS</w:t>
            </w:r>
          </w:p>
          <w:p w14:paraId="60E990EF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f_IMS_IPCAN_WaitForTrigger</w:t>
            </w:r>
            <w:proofErr w:type="spellEnd"/>
            <w:r w:rsidRPr="009411E1">
              <w:rPr>
                <w:rFonts w:ascii="Arial" w:hAnsi="Arial"/>
                <w:lang w:eastAsia="en-GB"/>
              </w:rPr>
              <w:t>(IMS[tsc_Index_IMS1], "Add Voice Bearer"); // @sic R5-225362 sic@</w:t>
            </w:r>
          </w:p>
          <w:p w14:paraId="7B6A0573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f_NR5GC_ModifyPDUSession_AddVoice(nr_Cell1, 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valueof</w:t>
            </w:r>
            <w:proofErr w:type="spellEnd"/>
            <w:r w:rsidRPr="009411E1">
              <w:rPr>
                <w:rFonts w:ascii="Arial" w:hAnsi="Arial"/>
                <w:lang w:eastAsia="en-GB"/>
              </w:rPr>
              <w:t>(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v_GSM_MobilityInfo_IMS</w:t>
            </w:r>
            <w:proofErr w:type="spellEnd"/>
            <w:r w:rsidRPr="009411E1">
              <w:rPr>
                <w:rFonts w:ascii="Arial" w:hAnsi="Arial"/>
                <w:lang w:eastAsia="en-GB"/>
              </w:rPr>
              <w:t>));</w:t>
            </w:r>
          </w:p>
          <w:p w14:paraId="2D600ACF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if (not 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pc_Preconditions</w:t>
            </w:r>
            <w:proofErr w:type="spellEnd"/>
            <w:r w:rsidRPr="009411E1">
              <w:rPr>
                <w:rFonts w:ascii="Arial" w:hAnsi="Arial"/>
                <w:lang w:eastAsia="en-GB"/>
              </w:rPr>
              <w:t>) {  // @sic R5s211486 sic@</w:t>
            </w:r>
          </w:p>
          <w:p w14:paraId="588B6EC1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  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f_IMS_IPCAN_SendCoOrdMsg</w:t>
            </w:r>
            <w:proofErr w:type="spellEnd"/>
            <w:r w:rsidRPr="009411E1">
              <w:rPr>
                <w:rFonts w:ascii="Arial" w:hAnsi="Arial"/>
                <w:lang w:eastAsia="en-GB"/>
              </w:rPr>
              <w:t xml:space="preserve">(IMS[tsc_Index_IMS1], 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cms_IMS_IPCAN_Trigger</w:t>
            </w:r>
            <w:proofErr w:type="spellEnd"/>
            <w:r w:rsidRPr="009411E1">
              <w:rPr>
                <w:rFonts w:ascii="Arial" w:hAnsi="Arial"/>
                <w:lang w:eastAsia="en-GB"/>
              </w:rPr>
              <w:t>("Voice Bearer Added"));  // @sic R5-225362 sic@</w:t>
            </w:r>
          </w:p>
          <w:p w14:paraId="7824CDDB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}</w:t>
            </w:r>
          </w:p>
          <w:p w14:paraId="36FA5268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f_NR_PreliminaryPass</w:t>
            </w:r>
            <w:proofErr w:type="spellEnd"/>
            <w:r w:rsidRPr="009411E1">
              <w:rPr>
                <w:rFonts w:ascii="Arial" w:hAnsi="Arial"/>
                <w:lang w:eastAsia="en-GB"/>
              </w:rPr>
              <w:t>(__FILE__, __LINE__, "Voice Call Established");</w:t>
            </w:r>
          </w:p>
          <w:p w14:paraId="3C381F65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f_IMS_IPCAN_WaitForTrigger</w:t>
            </w:r>
            <w:proofErr w:type="spellEnd"/>
            <w:r w:rsidRPr="009411E1">
              <w:rPr>
                <w:rFonts w:ascii="Arial" w:hAnsi="Arial"/>
                <w:lang w:eastAsia="en-GB"/>
              </w:rPr>
              <w:t>(IMS[tsc_Index_IMS1], "Voice Call Established"); // @sic R5-225362 sic@</w:t>
            </w:r>
          </w:p>
          <w:p w14:paraId="501947B2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//@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siclog</w:t>
            </w:r>
            <w:proofErr w:type="spellEnd"/>
            <w:r w:rsidRPr="009411E1">
              <w:rPr>
                <w:rFonts w:ascii="Arial" w:hAnsi="Arial"/>
                <w:lang w:eastAsia="en-GB"/>
              </w:rPr>
              <w:t xml:space="preserve"> "Step 22" 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siclog</w:t>
            </w:r>
            <w:proofErr w:type="spellEnd"/>
            <w:r w:rsidRPr="009411E1">
              <w:rPr>
                <w:rFonts w:ascii="Arial" w:hAnsi="Arial"/>
                <w:lang w:eastAsia="en-GB"/>
              </w:rPr>
              <w:t>@</w:t>
            </w:r>
          </w:p>
          <w:p w14:paraId="74E067FB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//Table 4.9.18.2.2-1: IMS MT call release in 5GC as defined in TS 38.508-1 [4] is performed.</w:t>
            </w:r>
          </w:p>
          <w:p w14:paraId="6001ECBC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f_NR5GC_CallRelease(nr_Cell1, 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IPCAN_SpeechCall</w:t>
            </w:r>
            <w:proofErr w:type="spellEnd"/>
            <w:r w:rsidRPr="009411E1">
              <w:rPr>
                <w:rFonts w:ascii="Arial" w:hAnsi="Arial"/>
                <w:lang w:eastAsia="en-GB"/>
              </w:rPr>
              <w:t>);</w:t>
            </w:r>
          </w:p>
          <w:p w14:paraId="44E3DF82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//@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siclog</w:t>
            </w:r>
            <w:proofErr w:type="spellEnd"/>
            <w:r w:rsidRPr="009411E1">
              <w:rPr>
                <w:rFonts w:ascii="Arial" w:hAnsi="Arial"/>
                <w:lang w:eastAsia="en-GB"/>
              </w:rPr>
              <w:t xml:space="preserve"> "Step 23" 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siclog</w:t>
            </w:r>
            <w:proofErr w:type="spellEnd"/>
            <w:r w:rsidRPr="009411E1">
              <w:rPr>
                <w:rFonts w:ascii="Arial" w:hAnsi="Arial"/>
                <w:lang w:eastAsia="en-GB"/>
              </w:rPr>
              <w:t>@</w:t>
            </w:r>
          </w:p>
          <w:p w14:paraId="750257B0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//The SS transmits an 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RRCRelease</w:t>
            </w:r>
            <w:proofErr w:type="spellEnd"/>
            <w:r w:rsidRPr="009411E1">
              <w:rPr>
                <w:rFonts w:ascii="Arial" w:hAnsi="Arial"/>
                <w:lang w:eastAsia="en-GB"/>
              </w:rPr>
              <w:t xml:space="preserve"> message.</w:t>
            </w:r>
          </w:p>
          <w:p w14:paraId="75EAF67E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f_NR_RRCRelease</w:t>
            </w:r>
            <w:proofErr w:type="spellEnd"/>
            <w:r w:rsidRPr="009411E1">
              <w:rPr>
                <w:rFonts w:ascii="Arial" w:hAnsi="Arial"/>
                <w:lang w:eastAsia="en-GB"/>
              </w:rPr>
              <w:t>(nr_Cell1);</w:t>
            </w:r>
          </w:p>
          <w:p w14:paraId="09D33709" w14:textId="51FF2DD8" w:rsidR="00647F8D" w:rsidRPr="007111EE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}</w:t>
            </w:r>
          </w:p>
        </w:tc>
      </w:tr>
      <w:tr w:rsidR="00647F8D" w14:paraId="4F85202F" w14:textId="77777777" w:rsidTr="00FF2E2F">
        <w:tc>
          <w:tcPr>
            <w:tcW w:w="9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E3B49" w14:textId="77777777" w:rsidR="00647F8D" w:rsidRDefault="00647F8D">
            <w:pPr>
              <w:spacing w:after="0"/>
              <w:rPr>
                <w:rFonts w:ascii="Arial" w:hAnsi="Arial"/>
                <w:b/>
                <w:lang w:eastAsia="en-GB"/>
              </w:rPr>
            </w:pPr>
          </w:p>
        </w:tc>
      </w:tr>
    </w:tbl>
    <w:p w14:paraId="41307B8C" w14:textId="77777777" w:rsidR="00647F8D" w:rsidRDefault="00647F8D" w:rsidP="00647F8D">
      <w:pPr>
        <w:spacing w:after="0"/>
        <w:rPr>
          <w:rFonts w:ascii="Arial" w:hAnsi="Arial"/>
          <w:b/>
          <w:lang w:eastAsia="en-GB"/>
        </w:rPr>
      </w:pPr>
    </w:p>
    <w:p w14:paraId="51B72566" w14:textId="78DB966F" w:rsidR="001D786B" w:rsidRDefault="001D786B" w:rsidP="001D786B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1D786B" w14:paraId="7D7E5E82" w14:textId="77777777" w:rsidTr="00442A34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B46309E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>function fl_TC_11_4_1_TestBody() runs on NR5GC_PTC</w:t>
            </w:r>
          </w:p>
          <w:p w14:paraId="4EC4155C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{</w:t>
            </w:r>
          </w:p>
          <w:p w14:paraId="53743CEB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var</w:t>
            </w:r>
            <w:proofErr w:type="spellEnd"/>
            <w:r w:rsidRPr="009411E1">
              <w:rPr>
                <w:rFonts w:ascii="Arial" w:hAnsi="Arial"/>
                <w:lang w:eastAsia="en-GB"/>
              </w:rPr>
              <w:t xml:space="preserve"> template (value) 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NG_NAS_DL_Message_Type</w:t>
            </w:r>
            <w:proofErr w:type="spellEnd"/>
            <w:r w:rsidRPr="009411E1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v_MsgToSend</w:t>
            </w:r>
            <w:proofErr w:type="spellEnd"/>
            <w:r w:rsidRPr="009411E1">
              <w:rPr>
                <w:rFonts w:ascii="Arial" w:hAnsi="Arial"/>
                <w:lang w:eastAsia="en-GB"/>
              </w:rPr>
              <w:t>;</w:t>
            </w:r>
          </w:p>
          <w:p w14:paraId="2D51DCB0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var</w:t>
            </w:r>
            <w:proofErr w:type="spellEnd"/>
            <w:r w:rsidRPr="009411E1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PLMN_Identity</w:t>
            </w:r>
            <w:proofErr w:type="spellEnd"/>
            <w:r w:rsidRPr="009411E1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v_ASN_PLMN</w:t>
            </w:r>
            <w:proofErr w:type="spellEnd"/>
            <w:r w:rsidRPr="009411E1">
              <w:rPr>
                <w:rFonts w:ascii="Arial" w:hAnsi="Arial"/>
                <w:lang w:eastAsia="en-GB"/>
              </w:rPr>
              <w:t xml:space="preserve"> := 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f_NR_CellInfo_GetPLMN</w:t>
            </w:r>
            <w:proofErr w:type="spellEnd"/>
            <w:r w:rsidRPr="009411E1">
              <w:rPr>
                <w:rFonts w:ascii="Arial" w:hAnsi="Arial"/>
                <w:lang w:eastAsia="en-GB"/>
              </w:rPr>
              <w:t xml:space="preserve"> (nr_Cell1);</w:t>
            </w:r>
          </w:p>
          <w:p w14:paraId="388C1332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var</w:t>
            </w:r>
            <w:proofErr w:type="spellEnd"/>
            <w:r w:rsidRPr="009411E1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NAS_PlmnId</w:t>
            </w:r>
            <w:proofErr w:type="spellEnd"/>
            <w:r w:rsidRPr="009411E1">
              <w:rPr>
                <w:rFonts w:ascii="Arial" w:hAnsi="Arial"/>
                <w:lang w:eastAsia="en-GB"/>
              </w:rPr>
              <w:t xml:space="preserve"> v_PLMN_Cell1 := f_NR_Asn2Nas_PlmnId(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v_ASN_PLMN</w:t>
            </w:r>
            <w:proofErr w:type="spellEnd"/>
            <w:r w:rsidRPr="009411E1">
              <w:rPr>
                <w:rFonts w:ascii="Arial" w:hAnsi="Arial"/>
                <w:lang w:eastAsia="en-GB"/>
              </w:rPr>
              <w:t>);</w:t>
            </w:r>
          </w:p>
          <w:p w14:paraId="70C93509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var</w:t>
            </w:r>
            <w:proofErr w:type="spellEnd"/>
            <w:r w:rsidRPr="009411E1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NG_NAS_SecurityParams_Type</w:t>
            </w:r>
            <w:proofErr w:type="spellEnd"/>
            <w:r w:rsidRPr="009411E1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v_NAS_SecurityParams</w:t>
            </w:r>
            <w:proofErr w:type="spellEnd"/>
            <w:r w:rsidRPr="009411E1">
              <w:rPr>
                <w:rFonts w:ascii="Arial" w:hAnsi="Arial"/>
                <w:lang w:eastAsia="en-GB"/>
              </w:rPr>
              <w:t xml:space="preserve"> := f_NR5GC_Security_Get();</w:t>
            </w:r>
          </w:p>
          <w:p w14:paraId="72048C3C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var</w:t>
            </w:r>
            <w:proofErr w:type="spellEnd"/>
            <w:r w:rsidRPr="009411E1">
              <w:rPr>
                <w:rFonts w:ascii="Arial" w:hAnsi="Arial"/>
                <w:lang w:eastAsia="en-GB"/>
              </w:rPr>
              <w:t xml:space="preserve"> B3_Type 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v_KSI_InUse</w:t>
            </w:r>
            <w:proofErr w:type="spellEnd"/>
            <w:r w:rsidRPr="009411E1">
              <w:rPr>
                <w:rFonts w:ascii="Arial" w:hAnsi="Arial"/>
                <w:lang w:eastAsia="en-GB"/>
              </w:rPr>
              <w:t xml:space="preserve"> := 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v_NAS_SecurityParams.KSIamf</w:t>
            </w:r>
            <w:proofErr w:type="spellEnd"/>
            <w:r w:rsidRPr="009411E1">
              <w:rPr>
                <w:rFonts w:ascii="Arial" w:hAnsi="Arial"/>
                <w:lang w:eastAsia="en-GB"/>
              </w:rPr>
              <w:t>;</w:t>
            </w:r>
          </w:p>
          <w:p w14:paraId="3384BE47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var</w:t>
            </w:r>
            <w:proofErr w:type="spellEnd"/>
            <w:r w:rsidRPr="009411E1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GSM_MobilityInfo_Type</w:t>
            </w:r>
            <w:proofErr w:type="spellEnd"/>
            <w:r w:rsidRPr="009411E1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v_GSM_MobilityInfo</w:t>
            </w:r>
            <w:proofErr w:type="spellEnd"/>
            <w:r w:rsidRPr="009411E1">
              <w:rPr>
                <w:rFonts w:ascii="Arial" w:hAnsi="Arial"/>
                <w:lang w:eastAsia="en-GB"/>
              </w:rPr>
              <w:t>;</w:t>
            </w:r>
          </w:p>
          <w:p w14:paraId="0684739A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var</w:t>
            </w:r>
            <w:proofErr w:type="spellEnd"/>
            <w:r w:rsidRPr="009411E1">
              <w:rPr>
                <w:rFonts w:ascii="Arial" w:hAnsi="Arial"/>
                <w:lang w:eastAsia="en-GB"/>
              </w:rPr>
              <w:t xml:space="preserve"> template (omit) 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GSM_MobilityInfo_Type</w:t>
            </w:r>
            <w:proofErr w:type="spellEnd"/>
            <w:r w:rsidRPr="009411E1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v_GSM_MobilityInfo_IMS</w:t>
            </w:r>
            <w:proofErr w:type="spellEnd"/>
            <w:r w:rsidRPr="009411E1">
              <w:rPr>
                <w:rFonts w:ascii="Arial" w:hAnsi="Arial"/>
                <w:lang w:eastAsia="en-GB"/>
              </w:rPr>
              <w:t>;//@sic R5-220560 sic@</w:t>
            </w:r>
          </w:p>
          <w:p w14:paraId="22538B34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var</w:t>
            </w:r>
            <w:proofErr w:type="spellEnd"/>
            <w:r w:rsidRPr="009411E1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PDUSessionInfoList_Type</w:t>
            </w:r>
            <w:proofErr w:type="spellEnd"/>
            <w:r w:rsidRPr="009411E1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v_PDUSessionInfo</w:t>
            </w:r>
            <w:proofErr w:type="spellEnd"/>
            <w:r w:rsidRPr="009411E1">
              <w:rPr>
                <w:rFonts w:ascii="Arial" w:hAnsi="Arial"/>
                <w:lang w:eastAsia="en-GB"/>
              </w:rPr>
              <w:t>;</w:t>
            </w:r>
          </w:p>
          <w:p w14:paraId="7A0FFC77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var</w:t>
            </w:r>
            <w:proofErr w:type="spellEnd"/>
            <w:r w:rsidRPr="009411E1">
              <w:rPr>
                <w:rFonts w:ascii="Arial" w:hAnsi="Arial"/>
                <w:lang w:eastAsia="en-GB"/>
              </w:rPr>
              <w:t xml:space="preserve"> O1_Type 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v_PDUSessionIdToRelease</w:t>
            </w:r>
            <w:proofErr w:type="spellEnd"/>
            <w:r w:rsidRPr="009411E1">
              <w:rPr>
                <w:rFonts w:ascii="Arial" w:hAnsi="Arial"/>
                <w:lang w:eastAsia="en-GB"/>
              </w:rPr>
              <w:t>;</w:t>
            </w:r>
          </w:p>
          <w:p w14:paraId="5255525F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var</w:t>
            </w:r>
            <w:proofErr w:type="spellEnd"/>
            <w:r w:rsidRPr="009411E1">
              <w:rPr>
                <w:rFonts w:ascii="Arial" w:hAnsi="Arial"/>
                <w:lang w:eastAsia="en-GB"/>
              </w:rPr>
              <w:t xml:space="preserve"> NR_SRB_COMMON_IND 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v_ReceivedAsp</w:t>
            </w:r>
            <w:proofErr w:type="spellEnd"/>
            <w:r w:rsidRPr="009411E1">
              <w:rPr>
                <w:rFonts w:ascii="Arial" w:hAnsi="Arial"/>
                <w:lang w:eastAsia="en-GB"/>
              </w:rPr>
              <w:t>;</w:t>
            </w:r>
          </w:p>
          <w:p w14:paraId="2E45EB24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var</w:t>
            </w:r>
            <w:proofErr w:type="spellEnd"/>
            <w:r w:rsidRPr="009411E1">
              <w:rPr>
                <w:rFonts w:ascii="Arial" w:hAnsi="Arial"/>
                <w:lang w:eastAsia="en-GB"/>
              </w:rPr>
              <w:t xml:space="preserve"> integer i;</w:t>
            </w:r>
          </w:p>
          <w:p w14:paraId="4B5A9BBE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var float v_T3520 := 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f_NR_SetTimerToleranceMin</w:t>
            </w:r>
            <w:proofErr w:type="spellEnd"/>
            <w:r w:rsidRPr="009411E1">
              <w:rPr>
                <w:rFonts w:ascii="Arial" w:hAnsi="Arial"/>
                <w:lang w:eastAsia="en-GB"/>
              </w:rPr>
              <w:t xml:space="preserve">(nr_Cell1, 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nasTimer</w:t>
            </w:r>
            <w:proofErr w:type="spellEnd"/>
            <w:r w:rsidRPr="009411E1">
              <w:rPr>
                <w:rFonts w:ascii="Arial" w:hAnsi="Arial"/>
                <w:lang w:eastAsia="en-GB"/>
              </w:rPr>
              <w:t>, 15.0); //@sic R5s221039 sic@</w:t>
            </w:r>
          </w:p>
          <w:p w14:paraId="6E15B5CA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timer 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t_WaitTime</w:t>
            </w:r>
            <w:proofErr w:type="spellEnd"/>
            <w:r w:rsidRPr="009411E1">
              <w:rPr>
                <w:rFonts w:ascii="Arial" w:hAnsi="Arial"/>
                <w:lang w:eastAsia="en-GB"/>
              </w:rPr>
              <w:t>;</w:t>
            </w:r>
          </w:p>
          <w:p w14:paraId="51EC0A8E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timer t_WaitTime2;  //@sic R5-227444 sic@</w:t>
            </w:r>
          </w:p>
          <w:p w14:paraId="675DD34F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9411E1">
              <w:rPr>
                <w:rFonts w:ascii="Arial" w:hAnsi="Arial"/>
                <w:highlight w:val="yellow"/>
                <w:lang w:eastAsia="en-GB"/>
              </w:rPr>
              <w:t>var</w:t>
            </w:r>
            <w:proofErr w:type="spellEnd"/>
            <w:r w:rsidRPr="009411E1">
              <w:rPr>
                <w:rFonts w:ascii="Arial" w:hAnsi="Arial"/>
                <w:highlight w:val="yellow"/>
                <w:lang w:eastAsia="en-GB"/>
              </w:rPr>
              <w:t xml:space="preserve"> default </w:t>
            </w:r>
            <w:proofErr w:type="spellStart"/>
            <w:r w:rsidRPr="009411E1">
              <w:rPr>
                <w:rFonts w:ascii="Arial" w:hAnsi="Arial"/>
                <w:highlight w:val="yellow"/>
                <w:lang w:eastAsia="en-GB"/>
              </w:rPr>
              <w:t>v_MyDefaultVar</w:t>
            </w:r>
            <w:proofErr w:type="spellEnd"/>
            <w:r w:rsidRPr="009411E1">
              <w:rPr>
                <w:rFonts w:ascii="Arial" w:hAnsi="Arial"/>
                <w:highlight w:val="yellow"/>
                <w:lang w:eastAsia="en-GB"/>
              </w:rPr>
              <w:t xml:space="preserve"> := null; //WA#11_4_1</w:t>
            </w:r>
          </w:p>
          <w:p w14:paraId="158062DB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</w:p>
          <w:p w14:paraId="795D2746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//@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siclog</w:t>
            </w:r>
            <w:proofErr w:type="spellEnd"/>
            <w:r w:rsidRPr="009411E1">
              <w:rPr>
                <w:rFonts w:ascii="Arial" w:hAnsi="Arial"/>
                <w:lang w:eastAsia="en-GB"/>
              </w:rPr>
              <w:t xml:space="preserve"> "Step 1" 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siclog</w:t>
            </w:r>
            <w:proofErr w:type="spellEnd"/>
            <w:r w:rsidRPr="009411E1">
              <w:rPr>
                <w:rFonts w:ascii="Arial" w:hAnsi="Arial"/>
                <w:lang w:eastAsia="en-GB"/>
              </w:rPr>
              <w:t>@</w:t>
            </w:r>
          </w:p>
          <w:p w14:paraId="05B89FB8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//Make the UE attempt an IMS emergency call dialling the number 144 which is stored on the USIM.</w:t>
            </w:r>
          </w:p>
          <w:p w14:paraId="16D40FEB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f_UT_RequestIMSEmergencyCall</w:t>
            </w:r>
            <w:proofErr w:type="spellEnd"/>
            <w:r w:rsidRPr="009411E1">
              <w:rPr>
                <w:rFonts w:ascii="Arial" w:hAnsi="Arial"/>
                <w:lang w:eastAsia="en-GB"/>
              </w:rPr>
              <w:t xml:space="preserve"> (UT, "144");</w:t>
            </w:r>
          </w:p>
          <w:p w14:paraId="60735514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//@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siclog</w:t>
            </w:r>
            <w:proofErr w:type="spellEnd"/>
            <w:r w:rsidRPr="009411E1">
              <w:rPr>
                <w:rFonts w:ascii="Arial" w:hAnsi="Arial"/>
                <w:lang w:eastAsia="en-GB"/>
              </w:rPr>
              <w:t xml:space="preserve"> "Step 2" 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siclog</w:t>
            </w:r>
            <w:proofErr w:type="spellEnd"/>
            <w:r w:rsidRPr="009411E1">
              <w:rPr>
                <w:rFonts w:ascii="Arial" w:hAnsi="Arial"/>
                <w:lang w:eastAsia="en-GB"/>
              </w:rPr>
              <w:t>@</w:t>
            </w:r>
          </w:p>
          <w:p w14:paraId="4393CEA3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//Check: Does the UE performs Generic Test Procedure for IMS Emergency call establishment with IMS emergency registration?</w:t>
            </w:r>
          </w:p>
          <w:p w14:paraId="186B0C0C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f_NR5GC_EmergencyCallWithRegistration(nr_Cell1);</w:t>
            </w:r>
          </w:p>
          <w:p w14:paraId="5DB9F11D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f_NR_PreliminaryPass</w:t>
            </w:r>
            <w:proofErr w:type="spellEnd"/>
            <w:r w:rsidRPr="009411E1">
              <w:rPr>
                <w:rFonts w:ascii="Arial" w:hAnsi="Arial"/>
                <w:lang w:eastAsia="en-GB"/>
              </w:rPr>
              <w:t>(__FILE__, __LINE__, "Step 2");</w:t>
            </w:r>
          </w:p>
          <w:p w14:paraId="4163CDB0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//@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siclog</w:t>
            </w:r>
            <w:proofErr w:type="spellEnd"/>
            <w:r w:rsidRPr="009411E1">
              <w:rPr>
                <w:rFonts w:ascii="Arial" w:hAnsi="Arial"/>
                <w:lang w:eastAsia="en-GB"/>
              </w:rPr>
              <w:t xml:space="preserve"> "Step 2A" 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siclog</w:t>
            </w:r>
            <w:proofErr w:type="spellEnd"/>
            <w:r w:rsidRPr="009411E1">
              <w:rPr>
                <w:rFonts w:ascii="Arial" w:hAnsi="Arial"/>
                <w:lang w:eastAsia="en-GB"/>
              </w:rPr>
              <w:t>@</w:t>
            </w:r>
          </w:p>
          <w:p w14:paraId="2CD69ED9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//The SS initiates the 5G AKA based primary authentication and key agreement procedure by sending an AUTHENTICATION REQUEST message;</w:t>
            </w:r>
          </w:p>
          <w:p w14:paraId="4098B05E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v_MsgToSend</w:t>
            </w:r>
            <w:proofErr w:type="spellEnd"/>
            <w:r w:rsidRPr="009411E1">
              <w:rPr>
                <w:rFonts w:ascii="Arial" w:hAnsi="Arial"/>
                <w:lang w:eastAsia="en-GB"/>
              </w:rPr>
              <w:t xml:space="preserve"> := f_Get_5GAKA_AuthenticationReqMsg(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v_NAS_SecurityParams</w:t>
            </w:r>
            <w:proofErr w:type="spellEnd"/>
            <w:r w:rsidRPr="009411E1">
              <w:rPr>
                <w:rFonts w:ascii="Arial" w:hAnsi="Arial"/>
                <w:lang w:eastAsia="en-GB"/>
              </w:rPr>
              <w:t>, v_PLMN_Cell1);</w:t>
            </w:r>
          </w:p>
          <w:p w14:paraId="3CB2CF34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v_MsgToSend.authentication_Request.ngNasKeySetId.nasKeySetId</w:t>
            </w:r>
            <w:proofErr w:type="spellEnd"/>
            <w:r w:rsidRPr="009411E1">
              <w:rPr>
                <w:rFonts w:ascii="Arial" w:hAnsi="Arial"/>
                <w:lang w:eastAsia="en-GB"/>
              </w:rPr>
              <w:t xml:space="preserve"> := 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v_KSI_InUse</w:t>
            </w:r>
            <w:proofErr w:type="spellEnd"/>
            <w:r w:rsidRPr="009411E1">
              <w:rPr>
                <w:rFonts w:ascii="Arial" w:hAnsi="Arial"/>
                <w:lang w:eastAsia="en-GB"/>
              </w:rPr>
              <w:t>;</w:t>
            </w:r>
          </w:p>
          <w:p w14:paraId="32C3DB8D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SRB.send</w:t>
            </w:r>
            <w:proofErr w:type="spellEnd"/>
            <w:r w:rsidRPr="009411E1">
              <w:rPr>
                <w:rFonts w:ascii="Arial" w:hAnsi="Arial"/>
                <w:lang w:eastAsia="en-GB"/>
              </w:rPr>
              <w:t>(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cas_NR_SRB_NasPdu_REQ</w:t>
            </w:r>
            <w:proofErr w:type="spellEnd"/>
            <w:r w:rsidRPr="009411E1">
              <w:rPr>
                <w:rFonts w:ascii="Arial" w:hAnsi="Arial"/>
                <w:lang w:eastAsia="en-GB"/>
              </w:rPr>
              <w:t>(nr_Cell1,</w:t>
            </w:r>
          </w:p>
          <w:p w14:paraId="1ECA8C03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                               tsc_NR_RbId_SRB2, //@sic R5s221039 sic@</w:t>
            </w:r>
          </w:p>
          <w:p w14:paraId="5B6A161F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                               -,</w:t>
            </w:r>
          </w:p>
          <w:p w14:paraId="0FDF8499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lastRenderedPageBreak/>
              <w:t xml:space="preserve">                                   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cs_NG_NAS_Request</w:t>
            </w:r>
            <w:proofErr w:type="spellEnd"/>
            <w:r w:rsidRPr="009411E1">
              <w:rPr>
                <w:rFonts w:ascii="Arial" w:hAnsi="Arial"/>
                <w:lang w:eastAsia="en-GB"/>
              </w:rPr>
              <w:t>(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tsc_SHT_IntegrityProtected_Ciphered</w:t>
            </w:r>
            <w:proofErr w:type="spellEnd"/>
            <w:r w:rsidRPr="009411E1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v_MsgToSend</w:t>
            </w:r>
            <w:proofErr w:type="spellEnd"/>
            <w:r w:rsidRPr="009411E1">
              <w:rPr>
                <w:rFonts w:ascii="Arial" w:hAnsi="Arial"/>
                <w:lang w:eastAsia="en-GB"/>
              </w:rPr>
              <w:t>)));</w:t>
            </w:r>
          </w:p>
          <w:p w14:paraId="0CEE9330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//@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siclog</w:t>
            </w:r>
            <w:proofErr w:type="spellEnd"/>
            <w:r w:rsidRPr="009411E1">
              <w:rPr>
                <w:rFonts w:ascii="Arial" w:hAnsi="Arial"/>
                <w:lang w:eastAsia="en-GB"/>
              </w:rPr>
              <w:t xml:space="preserve"> "Step 2B" 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siclog</w:t>
            </w:r>
            <w:proofErr w:type="spellEnd"/>
            <w:r w:rsidRPr="009411E1">
              <w:rPr>
                <w:rFonts w:ascii="Arial" w:hAnsi="Arial"/>
                <w:lang w:eastAsia="en-GB"/>
              </w:rPr>
              <w:t>@</w:t>
            </w:r>
          </w:p>
          <w:p w14:paraId="3791555B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//The UE sends an AUTHENTICATION FAILURE message with 5GMM cause #71 "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ngKSI</w:t>
            </w:r>
            <w:proofErr w:type="spellEnd"/>
            <w:r w:rsidRPr="009411E1">
              <w:rPr>
                <w:rFonts w:ascii="Arial" w:hAnsi="Arial"/>
                <w:lang w:eastAsia="en-GB"/>
              </w:rPr>
              <w:t xml:space="preserve"> already in use"</w:t>
            </w:r>
          </w:p>
          <w:p w14:paraId="5D845162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SRB.receive</w:t>
            </w:r>
            <w:proofErr w:type="spellEnd"/>
            <w:r w:rsidRPr="009411E1">
              <w:rPr>
                <w:rFonts w:ascii="Arial" w:hAnsi="Arial"/>
                <w:lang w:eastAsia="en-GB"/>
              </w:rPr>
              <w:t>(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car_NR_SRB_NasPdu_IND</w:t>
            </w:r>
            <w:proofErr w:type="spellEnd"/>
            <w:r w:rsidRPr="009411E1">
              <w:rPr>
                <w:rFonts w:ascii="Arial" w:hAnsi="Arial"/>
                <w:lang w:eastAsia="en-GB"/>
              </w:rPr>
              <w:t xml:space="preserve">(nr_Cell1, tsc_NR_RbId_SRB2, 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cr_NG_NAS_Ind</w:t>
            </w:r>
            <w:proofErr w:type="spellEnd"/>
            <w:r w:rsidRPr="009411E1">
              <w:rPr>
                <w:rFonts w:ascii="Arial" w:hAnsi="Arial"/>
                <w:lang w:eastAsia="en-GB"/>
              </w:rPr>
              <w:t>(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tsc_SHT_IntegrityProtected_Ciphered</w:t>
            </w:r>
            <w:proofErr w:type="spellEnd"/>
            <w:r w:rsidRPr="009411E1">
              <w:rPr>
                <w:rFonts w:ascii="Arial" w:hAnsi="Arial"/>
                <w:lang w:eastAsia="en-GB"/>
              </w:rPr>
              <w:t xml:space="preserve">))) -&gt; value 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v_ReceivedAsp</w:t>
            </w:r>
            <w:proofErr w:type="spellEnd"/>
            <w:r w:rsidRPr="009411E1">
              <w:rPr>
                <w:rFonts w:ascii="Arial" w:hAnsi="Arial"/>
                <w:lang w:eastAsia="en-GB"/>
              </w:rPr>
              <w:t>; //@sic R5s221039 sic@</w:t>
            </w:r>
          </w:p>
          <w:p w14:paraId="383307D3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  if (match (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v_ReceivedAsp.Signalling.Nas</w:t>
            </w:r>
            <w:proofErr w:type="spellEnd"/>
            <w:r w:rsidRPr="009411E1">
              <w:rPr>
                <w:rFonts w:ascii="Arial" w:hAnsi="Arial"/>
                <w:lang w:eastAsia="en-GB"/>
              </w:rPr>
              <w:t>[0].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Pdu.Msg</w:t>
            </w:r>
            <w:proofErr w:type="spellEnd"/>
            <w:r w:rsidRPr="009411E1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cr_NG_AUTHENTICATION_FAILURE</w:t>
            </w:r>
            <w:proofErr w:type="spellEnd"/>
            <w:r w:rsidRPr="009411E1">
              <w:rPr>
                <w:rFonts w:ascii="Arial" w:hAnsi="Arial"/>
                <w:lang w:eastAsia="en-GB"/>
              </w:rPr>
              <w:t>(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cr_GMM_GSM_Cause</w:t>
            </w:r>
            <w:proofErr w:type="spellEnd"/>
            <w:r w:rsidRPr="009411E1">
              <w:rPr>
                <w:rFonts w:ascii="Arial" w:hAnsi="Arial"/>
                <w:lang w:eastAsia="en-GB"/>
              </w:rPr>
              <w:t xml:space="preserve">(omit, '01000111'B)))) {  // 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ngKSI</w:t>
            </w:r>
            <w:proofErr w:type="spellEnd"/>
            <w:r w:rsidRPr="009411E1">
              <w:rPr>
                <w:rFonts w:ascii="Arial" w:hAnsi="Arial"/>
                <w:lang w:eastAsia="en-GB"/>
              </w:rPr>
              <w:t xml:space="preserve"> already in use</w:t>
            </w:r>
          </w:p>
          <w:p w14:paraId="18C000B9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    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f_NR_PreliminaryPass</w:t>
            </w:r>
            <w:proofErr w:type="spellEnd"/>
            <w:r w:rsidRPr="009411E1">
              <w:rPr>
                <w:rFonts w:ascii="Arial" w:hAnsi="Arial"/>
                <w:lang w:eastAsia="en-GB"/>
              </w:rPr>
              <w:t>(__FILE__, __LINE__, "Step 2B");</w:t>
            </w:r>
          </w:p>
          <w:p w14:paraId="18E86F3C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  }</w:t>
            </w:r>
          </w:p>
          <w:p w14:paraId="280002DA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//@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siclog</w:t>
            </w:r>
            <w:proofErr w:type="spellEnd"/>
            <w:r w:rsidRPr="009411E1">
              <w:rPr>
                <w:rFonts w:ascii="Arial" w:hAnsi="Arial"/>
                <w:lang w:eastAsia="en-GB"/>
              </w:rPr>
              <w:t xml:space="preserve"> "Step 2BA" 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siclog</w:t>
            </w:r>
            <w:proofErr w:type="spellEnd"/>
            <w:r w:rsidRPr="009411E1">
              <w:rPr>
                <w:rFonts w:ascii="Arial" w:hAnsi="Arial"/>
                <w:lang w:eastAsia="en-GB"/>
              </w:rPr>
              <w:t>@</w:t>
            </w:r>
          </w:p>
          <w:p w14:paraId="237A2590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//Wait for T3520 expires.</w:t>
            </w:r>
          </w:p>
          <w:p w14:paraId="1FFFB9EA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f_Delay</w:t>
            </w:r>
            <w:proofErr w:type="spellEnd"/>
            <w:r w:rsidRPr="009411E1">
              <w:rPr>
                <w:rFonts w:ascii="Arial" w:hAnsi="Arial"/>
                <w:lang w:eastAsia="en-GB"/>
              </w:rPr>
              <w:t>(v_T3520); //@sic R5s221039 sic@</w:t>
            </w:r>
          </w:p>
          <w:p w14:paraId="308C0D1E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//@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siclog</w:t>
            </w:r>
            <w:proofErr w:type="spellEnd"/>
            <w:r w:rsidRPr="009411E1">
              <w:rPr>
                <w:rFonts w:ascii="Arial" w:hAnsi="Arial"/>
                <w:lang w:eastAsia="en-GB"/>
              </w:rPr>
              <w:t xml:space="preserve"> "Step 2C" 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siclog</w:t>
            </w:r>
            <w:proofErr w:type="spellEnd"/>
            <w:r w:rsidRPr="009411E1">
              <w:rPr>
                <w:rFonts w:ascii="Arial" w:hAnsi="Arial"/>
                <w:lang w:eastAsia="en-GB"/>
              </w:rPr>
              <w:t>@</w:t>
            </w:r>
          </w:p>
          <w:p w14:paraId="07DFF9D7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//PDU session release procedure to release non-IMS Emergency relevant PDUs.</w:t>
            </w:r>
          </w:p>
          <w:p w14:paraId="36805A96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//Make the UE to transmit a PDU SESSION RELEASE REQ</w:t>
            </w:r>
          </w:p>
          <w:p w14:paraId="75201025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v_PDUSessionInfo</w:t>
            </w:r>
            <w:proofErr w:type="spellEnd"/>
            <w:r w:rsidRPr="009411E1">
              <w:rPr>
                <w:rFonts w:ascii="Arial" w:hAnsi="Arial"/>
                <w:lang w:eastAsia="en-GB"/>
              </w:rPr>
              <w:t xml:space="preserve"> := f_NR5GC_MobileInfo_GetSessionInfoList();    </w:t>
            </w:r>
          </w:p>
          <w:p w14:paraId="6A184B9B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</w:t>
            </w:r>
            <w:r w:rsidRPr="009411E1">
              <w:rPr>
                <w:rFonts w:ascii="Arial" w:hAnsi="Arial"/>
                <w:highlight w:val="yellow"/>
                <w:lang w:eastAsia="en-GB"/>
              </w:rPr>
              <w:t>f_NR5GC_MsgInDefault_ResetStoreOfNASMessageReq(); //WA#11_4_1 : Reset the stored messages, to capture the PDU Session Release REQs</w:t>
            </w:r>
          </w:p>
          <w:p w14:paraId="4119765D" w14:textId="0F0BF53F" w:rsidR="009411E1" w:rsidRPr="009411E1" w:rsidRDefault="009411E1" w:rsidP="009411E1">
            <w:pPr>
              <w:spacing w:after="0"/>
              <w:rPr>
                <w:rFonts w:ascii="Arial" w:hAnsi="Arial"/>
                <w:highlight w:val="green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</w:t>
            </w:r>
            <w:r w:rsidRPr="009411E1">
              <w:rPr>
                <w:rFonts w:ascii="Arial" w:hAnsi="Arial"/>
                <w:highlight w:val="green"/>
                <w:lang w:eastAsia="en-GB"/>
              </w:rPr>
              <w:t xml:space="preserve">/*WA#11_4_1 </w:t>
            </w:r>
            <w:proofErr w:type="spellStart"/>
            <w:r w:rsidRPr="009411E1">
              <w:rPr>
                <w:rFonts w:ascii="Arial" w:hAnsi="Arial"/>
                <w:highlight w:val="green"/>
                <w:lang w:eastAsia="en-GB"/>
              </w:rPr>
              <w:t>Chaneg</w:t>
            </w:r>
            <w:proofErr w:type="spellEnd"/>
            <w:r w:rsidRPr="009411E1">
              <w:rPr>
                <w:rFonts w:ascii="Arial" w:hAnsi="Arial"/>
                <w:highlight w:val="green"/>
                <w:lang w:eastAsia="en-GB"/>
              </w:rPr>
              <w:t xml:space="preserve"> start </w:t>
            </w:r>
            <w:r w:rsidRPr="009411E1">
              <w:rPr>
                <w:rFonts w:ascii="Arial" w:hAnsi="Arial"/>
                <w:b/>
                <w:highlight w:val="green"/>
                <w:lang w:eastAsia="en-GB"/>
              </w:rPr>
              <w:t>COMMENTED OUT</w:t>
            </w:r>
          </w:p>
          <w:p w14:paraId="08DEADB2" w14:textId="77777777" w:rsidR="009411E1" w:rsidRPr="009411E1" w:rsidRDefault="009411E1" w:rsidP="009411E1">
            <w:pPr>
              <w:spacing w:after="0"/>
              <w:rPr>
                <w:rFonts w:ascii="Arial" w:hAnsi="Arial"/>
                <w:highlight w:val="green"/>
                <w:lang w:eastAsia="en-GB"/>
              </w:rPr>
            </w:pPr>
            <w:r w:rsidRPr="009411E1">
              <w:rPr>
                <w:rFonts w:ascii="Arial" w:hAnsi="Arial"/>
                <w:highlight w:val="green"/>
                <w:lang w:eastAsia="en-GB"/>
              </w:rPr>
              <w:t xml:space="preserve">    for (i := 0; i&lt;</w:t>
            </w:r>
            <w:proofErr w:type="spellStart"/>
            <w:r w:rsidRPr="009411E1">
              <w:rPr>
                <w:rFonts w:ascii="Arial" w:hAnsi="Arial"/>
                <w:highlight w:val="green"/>
                <w:lang w:eastAsia="en-GB"/>
              </w:rPr>
              <w:t>lengthof</w:t>
            </w:r>
            <w:proofErr w:type="spellEnd"/>
            <w:r w:rsidRPr="009411E1">
              <w:rPr>
                <w:rFonts w:ascii="Arial" w:hAnsi="Arial"/>
                <w:highlight w:val="green"/>
                <w:lang w:eastAsia="en-GB"/>
              </w:rPr>
              <w:t>(</w:t>
            </w:r>
            <w:proofErr w:type="spellStart"/>
            <w:r w:rsidRPr="009411E1">
              <w:rPr>
                <w:rFonts w:ascii="Arial" w:hAnsi="Arial"/>
                <w:highlight w:val="green"/>
                <w:lang w:eastAsia="en-GB"/>
              </w:rPr>
              <w:t>v_PDUSessionInfo</w:t>
            </w:r>
            <w:proofErr w:type="spellEnd"/>
            <w:r w:rsidRPr="009411E1">
              <w:rPr>
                <w:rFonts w:ascii="Arial" w:hAnsi="Arial"/>
                <w:highlight w:val="green"/>
                <w:lang w:eastAsia="en-GB"/>
              </w:rPr>
              <w:t>); i:=i+1)</w:t>
            </w:r>
          </w:p>
          <w:p w14:paraId="61BA4C52" w14:textId="77777777" w:rsidR="009411E1" w:rsidRPr="009411E1" w:rsidRDefault="009411E1" w:rsidP="009411E1">
            <w:pPr>
              <w:spacing w:after="0"/>
              <w:rPr>
                <w:rFonts w:ascii="Arial" w:hAnsi="Arial"/>
                <w:highlight w:val="green"/>
                <w:lang w:eastAsia="en-GB"/>
              </w:rPr>
            </w:pPr>
            <w:r w:rsidRPr="009411E1">
              <w:rPr>
                <w:rFonts w:ascii="Arial" w:hAnsi="Arial"/>
                <w:highlight w:val="green"/>
                <w:lang w:eastAsia="en-GB"/>
              </w:rPr>
              <w:t xml:space="preserve">    {</w:t>
            </w:r>
          </w:p>
          <w:p w14:paraId="430ECAA5" w14:textId="77777777" w:rsidR="009411E1" w:rsidRPr="009411E1" w:rsidRDefault="009411E1" w:rsidP="009411E1">
            <w:pPr>
              <w:spacing w:after="0"/>
              <w:rPr>
                <w:rFonts w:ascii="Arial" w:hAnsi="Arial"/>
                <w:highlight w:val="green"/>
                <w:lang w:eastAsia="en-GB"/>
              </w:rPr>
            </w:pPr>
            <w:r w:rsidRPr="009411E1">
              <w:rPr>
                <w:rFonts w:ascii="Arial" w:hAnsi="Arial"/>
                <w:highlight w:val="green"/>
                <w:lang w:eastAsia="en-GB"/>
              </w:rPr>
              <w:t xml:space="preserve">      if (</w:t>
            </w:r>
            <w:proofErr w:type="spellStart"/>
            <w:r w:rsidRPr="009411E1">
              <w:rPr>
                <w:rFonts w:ascii="Arial" w:hAnsi="Arial"/>
                <w:highlight w:val="green"/>
                <w:lang w:eastAsia="en-GB"/>
              </w:rPr>
              <w:t>v_PDUSessionInfo</w:t>
            </w:r>
            <w:proofErr w:type="spellEnd"/>
            <w:r w:rsidRPr="009411E1">
              <w:rPr>
                <w:rFonts w:ascii="Arial" w:hAnsi="Arial"/>
                <w:highlight w:val="green"/>
                <w:lang w:eastAsia="en-GB"/>
              </w:rPr>
              <w:t>[i].</w:t>
            </w:r>
            <w:proofErr w:type="spellStart"/>
            <w:r w:rsidRPr="009411E1">
              <w:rPr>
                <w:rFonts w:ascii="Arial" w:hAnsi="Arial"/>
                <w:highlight w:val="green"/>
                <w:lang w:eastAsia="en-GB"/>
              </w:rPr>
              <w:t>PDUType</w:t>
            </w:r>
            <w:proofErr w:type="spellEnd"/>
            <w:r w:rsidRPr="009411E1">
              <w:rPr>
                <w:rFonts w:ascii="Arial" w:hAnsi="Arial"/>
                <w:highlight w:val="green"/>
                <w:lang w:eastAsia="en-GB"/>
              </w:rPr>
              <w:t xml:space="preserve"> != </w:t>
            </w:r>
            <w:proofErr w:type="spellStart"/>
            <w:r w:rsidRPr="009411E1">
              <w:rPr>
                <w:rFonts w:ascii="Arial" w:hAnsi="Arial"/>
                <w:highlight w:val="green"/>
                <w:lang w:eastAsia="en-GB"/>
              </w:rPr>
              <w:t>Emergency_PDN</w:t>
            </w:r>
            <w:proofErr w:type="spellEnd"/>
            <w:r w:rsidRPr="009411E1">
              <w:rPr>
                <w:rFonts w:ascii="Arial" w:hAnsi="Arial"/>
                <w:highlight w:val="green"/>
                <w:lang w:eastAsia="en-GB"/>
              </w:rPr>
              <w:t>) {</w:t>
            </w:r>
          </w:p>
          <w:p w14:paraId="2980E227" w14:textId="77777777" w:rsidR="009411E1" w:rsidRPr="009411E1" w:rsidRDefault="009411E1" w:rsidP="009411E1">
            <w:pPr>
              <w:spacing w:after="0"/>
              <w:rPr>
                <w:rFonts w:ascii="Arial" w:hAnsi="Arial"/>
                <w:highlight w:val="green"/>
                <w:lang w:eastAsia="en-GB"/>
              </w:rPr>
            </w:pPr>
            <w:r w:rsidRPr="009411E1">
              <w:rPr>
                <w:rFonts w:ascii="Arial" w:hAnsi="Arial"/>
                <w:highlight w:val="green"/>
                <w:lang w:eastAsia="en-GB"/>
              </w:rPr>
              <w:t xml:space="preserve">        </w:t>
            </w:r>
            <w:proofErr w:type="spellStart"/>
            <w:r w:rsidRPr="009411E1">
              <w:rPr>
                <w:rFonts w:ascii="Arial" w:hAnsi="Arial"/>
                <w:highlight w:val="green"/>
                <w:lang w:eastAsia="en-GB"/>
              </w:rPr>
              <w:t>v_PDUSessionIdToRelease</w:t>
            </w:r>
            <w:proofErr w:type="spellEnd"/>
            <w:r w:rsidRPr="009411E1">
              <w:rPr>
                <w:rFonts w:ascii="Arial" w:hAnsi="Arial"/>
                <w:highlight w:val="green"/>
                <w:lang w:eastAsia="en-GB"/>
              </w:rPr>
              <w:t xml:space="preserve"> := </w:t>
            </w:r>
            <w:proofErr w:type="spellStart"/>
            <w:r w:rsidRPr="009411E1">
              <w:rPr>
                <w:rFonts w:ascii="Arial" w:hAnsi="Arial"/>
                <w:highlight w:val="green"/>
                <w:lang w:eastAsia="en-GB"/>
              </w:rPr>
              <w:t>v_PDUSessionInfo</w:t>
            </w:r>
            <w:proofErr w:type="spellEnd"/>
            <w:r w:rsidRPr="009411E1">
              <w:rPr>
                <w:rFonts w:ascii="Arial" w:hAnsi="Arial"/>
                <w:highlight w:val="green"/>
                <w:lang w:eastAsia="en-GB"/>
              </w:rPr>
              <w:t>[i].</w:t>
            </w:r>
            <w:proofErr w:type="spellStart"/>
            <w:r w:rsidRPr="009411E1">
              <w:rPr>
                <w:rFonts w:ascii="Arial" w:hAnsi="Arial"/>
                <w:highlight w:val="green"/>
                <w:lang w:eastAsia="en-GB"/>
              </w:rPr>
              <w:t>SessionId</w:t>
            </w:r>
            <w:proofErr w:type="spellEnd"/>
            <w:r w:rsidRPr="009411E1">
              <w:rPr>
                <w:rFonts w:ascii="Arial" w:hAnsi="Arial"/>
                <w:highlight w:val="green"/>
                <w:lang w:eastAsia="en-GB"/>
              </w:rPr>
              <w:t>;</w:t>
            </w:r>
          </w:p>
          <w:p w14:paraId="5070AD36" w14:textId="77777777" w:rsidR="009411E1" w:rsidRPr="009411E1" w:rsidRDefault="009411E1" w:rsidP="009411E1">
            <w:pPr>
              <w:spacing w:after="0"/>
              <w:rPr>
                <w:rFonts w:ascii="Arial" w:hAnsi="Arial"/>
                <w:highlight w:val="green"/>
                <w:lang w:eastAsia="en-GB"/>
              </w:rPr>
            </w:pPr>
            <w:r w:rsidRPr="009411E1">
              <w:rPr>
                <w:rFonts w:ascii="Arial" w:hAnsi="Arial"/>
                <w:highlight w:val="green"/>
                <w:lang w:eastAsia="en-GB"/>
              </w:rPr>
              <w:t xml:space="preserve">        //The UE transmits a PDU SESSION RELEASE REQ</w:t>
            </w:r>
          </w:p>
          <w:p w14:paraId="0DB1CF8E" w14:textId="77777777" w:rsidR="009411E1" w:rsidRPr="009411E1" w:rsidRDefault="009411E1" w:rsidP="009411E1">
            <w:pPr>
              <w:spacing w:after="0"/>
              <w:rPr>
                <w:rFonts w:ascii="Arial" w:hAnsi="Arial"/>
                <w:highlight w:val="green"/>
                <w:lang w:eastAsia="en-GB"/>
              </w:rPr>
            </w:pPr>
            <w:r w:rsidRPr="009411E1">
              <w:rPr>
                <w:rFonts w:ascii="Arial" w:hAnsi="Arial"/>
                <w:highlight w:val="green"/>
                <w:lang w:eastAsia="en-GB"/>
              </w:rPr>
              <w:t xml:space="preserve">        </w:t>
            </w:r>
            <w:proofErr w:type="spellStart"/>
            <w:r w:rsidRPr="009411E1">
              <w:rPr>
                <w:rFonts w:ascii="Arial" w:hAnsi="Arial"/>
                <w:highlight w:val="green"/>
                <w:lang w:eastAsia="en-GB"/>
              </w:rPr>
              <w:t>SRB.receive</w:t>
            </w:r>
            <w:proofErr w:type="spellEnd"/>
            <w:r w:rsidRPr="009411E1">
              <w:rPr>
                <w:rFonts w:ascii="Arial" w:hAnsi="Arial"/>
                <w:highlight w:val="green"/>
                <w:lang w:eastAsia="en-GB"/>
              </w:rPr>
              <w:t>(</w:t>
            </w:r>
            <w:proofErr w:type="spellStart"/>
            <w:r w:rsidRPr="009411E1">
              <w:rPr>
                <w:rFonts w:ascii="Arial" w:hAnsi="Arial"/>
                <w:highlight w:val="green"/>
                <w:lang w:eastAsia="en-GB"/>
              </w:rPr>
              <w:t>car_NR_SRB_NasPdu_IND</w:t>
            </w:r>
            <w:proofErr w:type="spellEnd"/>
            <w:r w:rsidRPr="009411E1">
              <w:rPr>
                <w:rFonts w:ascii="Arial" w:hAnsi="Arial"/>
                <w:highlight w:val="green"/>
                <w:lang w:eastAsia="en-GB"/>
              </w:rPr>
              <w:t xml:space="preserve">(nr_Cell1, tsc_NR_RbId_SRB2, cr_NG_NAS_IndWithPiggybacking((tsc_SHT_IntegrityProtected_Ciphered)))) -&gt; value </w:t>
            </w:r>
            <w:proofErr w:type="spellStart"/>
            <w:r w:rsidRPr="009411E1">
              <w:rPr>
                <w:rFonts w:ascii="Arial" w:hAnsi="Arial"/>
                <w:highlight w:val="green"/>
                <w:lang w:eastAsia="en-GB"/>
              </w:rPr>
              <w:t>v_ReceivedAsp</w:t>
            </w:r>
            <w:proofErr w:type="spellEnd"/>
            <w:r w:rsidRPr="009411E1">
              <w:rPr>
                <w:rFonts w:ascii="Arial" w:hAnsi="Arial"/>
                <w:highlight w:val="green"/>
                <w:lang w:eastAsia="en-GB"/>
              </w:rPr>
              <w:t xml:space="preserve">;              </w:t>
            </w:r>
          </w:p>
          <w:p w14:paraId="79743361" w14:textId="77777777" w:rsidR="009411E1" w:rsidRPr="009411E1" w:rsidRDefault="009411E1" w:rsidP="009411E1">
            <w:pPr>
              <w:spacing w:after="0"/>
              <w:rPr>
                <w:rFonts w:ascii="Arial" w:hAnsi="Arial"/>
                <w:highlight w:val="green"/>
                <w:lang w:eastAsia="en-GB"/>
              </w:rPr>
            </w:pPr>
            <w:r w:rsidRPr="009411E1">
              <w:rPr>
                <w:rFonts w:ascii="Arial" w:hAnsi="Arial"/>
                <w:highlight w:val="green"/>
                <w:lang w:eastAsia="en-GB"/>
              </w:rPr>
              <w:t xml:space="preserve">        if (not </w:t>
            </w:r>
            <w:proofErr w:type="spellStart"/>
            <w:r w:rsidRPr="009411E1">
              <w:rPr>
                <w:rFonts w:ascii="Arial" w:hAnsi="Arial"/>
                <w:highlight w:val="green"/>
                <w:lang w:eastAsia="en-GB"/>
              </w:rPr>
              <w:t>f_Check_NG_PDUSessionReleaseReq</w:t>
            </w:r>
            <w:proofErr w:type="spellEnd"/>
            <w:r w:rsidRPr="009411E1">
              <w:rPr>
                <w:rFonts w:ascii="Arial" w:hAnsi="Arial"/>
                <w:highlight w:val="green"/>
                <w:lang w:eastAsia="en-GB"/>
              </w:rPr>
              <w:t xml:space="preserve"> (</w:t>
            </w:r>
            <w:proofErr w:type="spellStart"/>
            <w:r w:rsidRPr="009411E1">
              <w:rPr>
                <w:rFonts w:ascii="Arial" w:hAnsi="Arial"/>
                <w:highlight w:val="green"/>
                <w:lang w:eastAsia="en-GB"/>
              </w:rPr>
              <w:t>v_GSM_MobilityInfo</w:t>
            </w:r>
            <w:proofErr w:type="spellEnd"/>
            <w:r w:rsidRPr="009411E1">
              <w:rPr>
                <w:rFonts w:ascii="Arial" w:hAnsi="Arial"/>
                <w:highlight w:val="green"/>
                <w:lang w:eastAsia="en-GB"/>
              </w:rPr>
              <w:t>, f_NR5GC_MobileInfo_GetSessionInfoList(),</w:t>
            </w:r>
          </w:p>
          <w:p w14:paraId="79E4044D" w14:textId="77777777" w:rsidR="009411E1" w:rsidRPr="009411E1" w:rsidRDefault="009411E1" w:rsidP="009411E1">
            <w:pPr>
              <w:spacing w:after="0"/>
              <w:rPr>
                <w:rFonts w:ascii="Arial" w:hAnsi="Arial"/>
                <w:highlight w:val="green"/>
                <w:lang w:eastAsia="en-GB"/>
              </w:rPr>
            </w:pPr>
            <w:r w:rsidRPr="009411E1">
              <w:rPr>
                <w:rFonts w:ascii="Arial" w:hAnsi="Arial"/>
                <w:highlight w:val="green"/>
                <w:lang w:eastAsia="en-GB"/>
              </w:rPr>
              <w:t xml:space="preserve">                                                 </w:t>
            </w:r>
            <w:proofErr w:type="spellStart"/>
            <w:r w:rsidRPr="009411E1">
              <w:rPr>
                <w:rFonts w:ascii="Arial" w:hAnsi="Arial"/>
                <w:highlight w:val="green"/>
                <w:lang w:eastAsia="en-GB"/>
              </w:rPr>
              <w:t>v_ReceivedAsp.Signalling.Nas</w:t>
            </w:r>
            <w:proofErr w:type="spellEnd"/>
            <w:r w:rsidRPr="009411E1">
              <w:rPr>
                <w:rFonts w:ascii="Arial" w:hAnsi="Arial"/>
                <w:highlight w:val="green"/>
                <w:lang w:eastAsia="en-GB"/>
              </w:rPr>
              <w:t>[0].</w:t>
            </w:r>
            <w:proofErr w:type="spellStart"/>
            <w:r w:rsidRPr="009411E1">
              <w:rPr>
                <w:rFonts w:ascii="Arial" w:hAnsi="Arial"/>
                <w:highlight w:val="green"/>
                <w:lang w:eastAsia="en-GB"/>
              </w:rPr>
              <w:t>Pdu</w:t>
            </w:r>
            <w:proofErr w:type="spellEnd"/>
            <w:r w:rsidRPr="009411E1">
              <w:rPr>
                <w:rFonts w:ascii="Arial" w:hAnsi="Arial"/>
                <w:highlight w:val="green"/>
                <w:lang w:eastAsia="en-GB"/>
              </w:rPr>
              <w:t xml:space="preserve">, </w:t>
            </w:r>
            <w:proofErr w:type="spellStart"/>
            <w:r w:rsidRPr="009411E1">
              <w:rPr>
                <w:rFonts w:ascii="Arial" w:hAnsi="Arial"/>
                <w:highlight w:val="green"/>
                <w:lang w:eastAsia="en-GB"/>
              </w:rPr>
              <w:t>v_PDUSessionIdToRelease</w:t>
            </w:r>
            <w:proofErr w:type="spellEnd"/>
            <w:r w:rsidRPr="009411E1">
              <w:rPr>
                <w:rFonts w:ascii="Arial" w:hAnsi="Arial"/>
                <w:highlight w:val="green"/>
                <w:lang w:eastAsia="en-GB"/>
              </w:rPr>
              <w:t>)) {</w:t>
            </w:r>
          </w:p>
          <w:p w14:paraId="3B85E5C0" w14:textId="77777777" w:rsidR="009411E1" w:rsidRPr="009411E1" w:rsidRDefault="009411E1" w:rsidP="009411E1">
            <w:pPr>
              <w:spacing w:after="0"/>
              <w:rPr>
                <w:rFonts w:ascii="Arial" w:hAnsi="Arial"/>
                <w:highlight w:val="green"/>
                <w:lang w:eastAsia="en-GB"/>
              </w:rPr>
            </w:pPr>
            <w:r w:rsidRPr="009411E1">
              <w:rPr>
                <w:rFonts w:ascii="Arial" w:hAnsi="Arial"/>
                <w:highlight w:val="green"/>
                <w:lang w:eastAsia="en-GB"/>
              </w:rPr>
              <w:t xml:space="preserve">          </w:t>
            </w:r>
            <w:proofErr w:type="spellStart"/>
            <w:r w:rsidRPr="009411E1">
              <w:rPr>
                <w:rFonts w:ascii="Arial" w:hAnsi="Arial"/>
                <w:highlight w:val="green"/>
                <w:lang w:eastAsia="en-GB"/>
              </w:rPr>
              <w:t>f_NR_SetVerdictFailOrInconc</w:t>
            </w:r>
            <w:proofErr w:type="spellEnd"/>
            <w:r w:rsidRPr="009411E1">
              <w:rPr>
                <w:rFonts w:ascii="Arial" w:hAnsi="Arial"/>
                <w:highlight w:val="green"/>
                <w:lang w:eastAsia="en-GB"/>
              </w:rPr>
              <w:t>(__FILE__, __LINE__, "PDU Session Release Request Message Failed");</w:t>
            </w:r>
          </w:p>
          <w:p w14:paraId="1ACBC042" w14:textId="77777777" w:rsidR="009411E1" w:rsidRPr="009411E1" w:rsidRDefault="009411E1" w:rsidP="009411E1">
            <w:pPr>
              <w:spacing w:after="0"/>
              <w:rPr>
                <w:rFonts w:ascii="Arial" w:hAnsi="Arial"/>
                <w:highlight w:val="green"/>
                <w:lang w:eastAsia="en-GB"/>
              </w:rPr>
            </w:pPr>
            <w:r w:rsidRPr="009411E1">
              <w:rPr>
                <w:rFonts w:ascii="Arial" w:hAnsi="Arial"/>
                <w:highlight w:val="green"/>
                <w:lang w:eastAsia="en-GB"/>
              </w:rPr>
              <w:t xml:space="preserve">        } else {</w:t>
            </w:r>
          </w:p>
          <w:p w14:paraId="159B5EB9" w14:textId="77777777" w:rsidR="009411E1" w:rsidRPr="009411E1" w:rsidRDefault="009411E1" w:rsidP="009411E1">
            <w:pPr>
              <w:spacing w:after="0"/>
              <w:rPr>
                <w:rFonts w:ascii="Arial" w:hAnsi="Arial"/>
                <w:highlight w:val="green"/>
                <w:lang w:eastAsia="en-GB"/>
              </w:rPr>
            </w:pPr>
            <w:r w:rsidRPr="009411E1">
              <w:rPr>
                <w:rFonts w:ascii="Arial" w:hAnsi="Arial"/>
                <w:highlight w:val="green"/>
                <w:lang w:eastAsia="en-GB"/>
              </w:rPr>
              <w:t xml:space="preserve">          </w:t>
            </w:r>
            <w:proofErr w:type="spellStart"/>
            <w:r w:rsidRPr="009411E1">
              <w:rPr>
                <w:rFonts w:ascii="Arial" w:hAnsi="Arial"/>
                <w:highlight w:val="green"/>
                <w:lang w:eastAsia="en-GB"/>
              </w:rPr>
              <w:t>f_NR_PreliminaryPass</w:t>
            </w:r>
            <w:proofErr w:type="spellEnd"/>
            <w:r w:rsidRPr="009411E1">
              <w:rPr>
                <w:rFonts w:ascii="Arial" w:hAnsi="Arial"/>
                <w:highlight w:val="green"/>
                <w:lang w:eastAsia="en-GB"/>
              </w:rPr>
              <w:t>(__FILE__, __LINE__, "Step 2C-1");</w:t>
            </w:r>
          </w:p>
          <w:p w14:paraId="048DA246" w14:textId="77777777" w:rsidR="009411E1" w:rsidRPr="009411E1" w:rsidRDefault="009411E1" w:rsidP="009411E1">
            <w:pPr>
              <w:spacing w:after="0"/>
              <w:rPr>
                <w:rFonts w:ascii="Arial" w:hAnsi="Arial"/>
                <w:highlight w:val="green"/>
                <w:lang w:eastAsia="en-GB"/>
              </w:rPr>
            </w:pPr>
            <w:r w:rsidRPr="009411E1">
              <w:rPr>
                <w:rFonts w:ascii="Arial" w:hAnsi="Arial"/>
                <w:highlight w:val="green"/>
                <w:lang w:eastAsia="en-GB"/>
              </w:rPr>
              <w:t xml:space="preserve">        }      </w:t>
            </w:r>
          </w:p>
          <w:p w14:paraId="4896FA59" w14:textId="77777777" w:rsidR="009411E1" w:rsidRPr="009411E1" w:rsidRDefault="009411E1" w:rsidP="009411E1">
            <w:pPr>
              <w:spacing w:after="0"/>
              <w:rPr>
                <w:rFonts w:ascii="Arial" w:hAnsi="Arial"/>
                <w:highlight w:val="green"/>
                <w:lang w:eastAsia="en-GB"/>
              </w:rPr>
            </w:pPr>
            <w:r w:rsidRPr="009411E1">
              <w:rPr>
                <w:rFonts w:ascii="Arial" w:hAnsi="Arial"/>
                <w:highlight w:val="green"/>
                <w:lang w:eastAsia="en-GB"/>
              </w:rPr>
              <w:t xml:space="preserve">        </w:t>
            </w:r>
          </w:p>
          <w:p w14:paraId="630EF488" w14:textId="77777777" w:rsidR="009411E1" w:rsidRPr="009411E1" w:rsidRDefault="009411E1" w:rsidP="009411E1">
            <w:pPr>
              <w:spacing w:after="0"/>
              <w:rPr>
                <w:rFonts w:ascii="Arial" w:hAnsi="Arial"/>
                <w:highlight w:val="green"/>
                <w:lang w:eastAsia="en-GB"/>
              </w:rPr>
            </w:pPr>
            <w:r w:rsidRPr="009411E1">
              <w:rPr>
                <w:rFonts w:ascii="Arial" w:hAnsi="Arial"/>
                <w:highlight w:val="green"/>
                <w:lang w:eastAsia="en-GB"/>
              </w:rPr>
              <w:t xml:space="preserve">        f_NR5GC_PDUSessionRelease(nr_Cell1,</w:t>
            </w:r>
          </w:p>
          <w:p w14:paraId="4FC7FB31" w14:textId="77777777" w:rsidR="009411E1" w:rsidRPr="009411E1" w:rsidRDefault="009411E1" w:rsidP="009411E1">
            <w:pPr>
              <w:spacing w:after="0"/>
              <w:rPr>
                <w:rFonts w:ascii="Arial" w:hAnsi="Arial"/>
                <w:highlight w:val="green"/>
                <w:lang w:eastAsia="en-GB"/>
              </w:rPr>
            </w:pPr>
            <w:r w:rsidRPr="009411E1">
              <w:rPr>
                <w:rFonts w:ascii="Arial" w:hAnsi="Arial"/>
                <w:highlight w:val="green"/>
                <w:lang w:eastAsia="en-GB"/>
              </w:rPr>
              <w:t xml:space="preserve">                                  </w:t>
            </w:r>
            <w:proofErr w:type="spellStart"/>
            <w:r w:rsidRPr="009411E1">
              <w:rPr>
                <w:rFonts w:ascii="Arial" w:hAnsi="Arial"/>
                <w:highlight w:val="green"/>
                <w:lang w:eastAsia="en-GB"/>
              </w:rPr>
              <w:t>v_PDUSessionIdToRelease</w:t>
            </w:r>
            <w:proofErr w:type="spellEnd"/>
            <w:r w:rsidRPr="009411E1">
              <w:rPr>
                <w:rFonts w:ascii="Arial" w:hAnsi="Arial"/>
                <w:highlight w:val="green"/>
                <w:lang w:eastAsia="en-GB"/>
              </w:rPr>
              <w:t>,</w:t>
            </w:r>
          </w:p>
          <w:p w14:paraId="45FC7552" w14:textId="77777777" w:rsidR="009411E1" w:rsidRPr="009411E1" w:rsidRDefault="009411E1" w:rsidP="009411E1">
            <w:pPr>
              <w:spacing w:after="0"/>
              <w:rPr>
                <w:rFonts w:ascii="Arial" w:hAnsi="Arial"/>
                <w:highlight w:val="green"/>
                <w:lang w:eastAsia="en-GB"/>
              </w:rPr>
            </w:pPr>
            <w:r w:rsidRPr="009411E1">
              <w:rPr>
                <w:rFonts w:ascii="Arial" w:hAnsi="Arial"/>
                <w:highlight w:val="green"/>
                <w:lang w:eastAsia="en-GB"/>
              </w:rPr>
              <w:t xml:space="preserve">                                  </w:t>
            </w:r>
            <w:proofErr w:type="spellStart"/>
            <w:r w:rsidRPr="009411E1">
              <w:rPr>
                <w:rFonts w:ascii="Arial" w:hAnsi="Arial"/>
                <w:highlight w:val="green"/>
                <w:lang w:eastAsia="en-GB"/>
              </w:rPr>
              <w:t>cs_GMM_GSM_Cause</w:t>
            </w:r>
            <w:proofErr w:type="spellEnd"/>
            <w:r w:rsidRPr="009411E1">
              <w:rPr>
                <w:rFonts w:ascii="Arial" w:hAnsi="Arial"/>
                <w:highlight w:val="green"/>
                <w:lang w:eastAsia="en-GB"/>
              </w:rPr>
              <w:t xml:space="preserve"> (omit, '00100100'B));</w:t>
            </w:r>
          </w:p>
          <w:p w14:paraId="012DA18F" w14:textId="77777777" w:rsidR="009411E1" w:rsidRPr="009411E1" w:rsidRDefault="009411E1" w:rsidP="009411E1">
            <w:pPr>
              <w:spacing w:after="0"/>
              <w:rPr>
                <w:rFonts w:ascii="Arial" w:hAnsi="Arial"/>
                <w:highlight w:val="green"/>
                <w:lang w:eastAsia="en-GB"/>
              </w:rPr>
            </w:pPr>
            <w:r w:rsidRPr="009411E1">
              <w:rPr>
                <w:rFonts w:ascii="Arial" w:hAnsi="Arial"/>
                <w:highlight w:val="green"/>
                <w:lang w:eastAsia="en-GB"/>
              </w:rPr>
              <w:t xml:space="preserve">        </w:t>
            </w:r>
          </w:p>
          <w:p w14:paraId="4E9BAB76" w14:textId="77777777" w:rsidR="009411E1" w:rsidRPr="009411E1" w:rsidRDefault="009411E1" w:rsidP="009411E1">
            <w:pPr>
              <w:spacing w:after="0"/>
              <w:rPr>
                <w:rFonts w:ascii="Arial" w:hAnsi="Arial"/>
                <w:highlight w:val="green"/>
                <w:lang w:eastAsia="en-GB"/>
              </w:rPr>
            </w:pPr>
            <w:r w:rsidRPr="009411E1">
              <w:rPr>
                <w:rFonts w:ascii="Arial" w:hAnsi="Arial"/>
                <w:highlight w:val="green"/>
                <w:lang w:eastAsia="en-GB"/>
              </w:rPr>
              <w:t xml:space="preserve">        </w:t>
            </w:r>
            <w:proofErr w:type="spellStart"/>
            <w:r w:rsidRPr="009411E1">
              <w:rPr>
                <w:rFonts w:ascii="Arial" w:hAnsi="Arial"/>
                <w:highlight w:val="green"/>
                <w:lang w:eastAsia="en-GB"/>
              </w:rPr>
              <w:t>f_NR_PreliminaryPass</w:t>
            </w:r>
            <w:proofErr w:type="spellEnd"/>
            <w:r w:rsidRPr="009411E1">
              <w:rPr>
                <w:rFonts w:ascii="Arial" w:hAnsi="Arial"/>
                <w:highlight w:val="green"/>
                <w:lang w:eastAsia="en-GB"/>
              </w:rPr>
              <w:t xml:space="preserve">(__FILE__, __LINE__, "Step 2C-2");        </w:t>
            </w:r>
          </w:p>
          <w:p w14:paraId="450DB6C5" w14:textId="77777777" w:rsidR="009411E1" w:rsidRPr="009411E1" w:rsidRDefault="009411E1" w:rsidP="009411E1">
            <w:pPr>
              <w:spacing w:after="0"/>
              <w:rPr>
                <w:rFonts w:ascii="Arial" w:hAnsi="Arial"/>
                <w:highlight w:val="green"/>
                <w:lang w:eastAsia="en-GB"/>
              </w:rPr>
            </w:pPr>
            <w:r w:rsidRPr="009411E1">
              <w:rPr>
                <w:rFonts w:ascii="Arial" w:hAnsi="Arial"/>
                <w:highlight w:val="green"/>
                <w:lang w:eastAsia="en-GB"/>
              </w:rPr>
              <w:t xml:space="preserve">      }</w:t>
            </w:r>
          </w:p>
          <w:p w14:paraId="3A296DE5" w14:textId="77777777" w:rsidR="009411E1" w:rsidRPr="009411E1" w:rsidRDefault="009411E1" w:rsidP="009411E1">
            <w:pPr>
              <w:spacing w:after="0"/>
              <w:rPr>
                <w:rFonts w:ascii="Arial" w:hAnsi="Arial"/>
                <w:highlight w:val="green"/>
                <w:lang w:eastAsia="en-GB"/>
              </w:rPr>
            </w:pPr>
            <w:r w:rsidRPr="009411E1">
              <w:rPr>
                <w:rFonts w:ascii="Arial" w:hAnsi="Arial"/>
                <w:highlight w:val="green"/>
                <w:lang w:eastAsia="en-GB"/>
              </w:rPr>
              <w:t xml:space="preserve">    }</w:t>
            </w:r>
          </w:p>
          <w:p w14:paraId="6269CB39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highlight w:val="green"/>
                <w:lang w:eastAsia="en-GB"/>
              </w:rPr>
              <w:t xml:space="preserve">    WA#11_4_1 Change Stop*/</w:t>
            </w:r>
          </w:p>
          <w:p w14:paraId="0FA62C2B" w14:textId="77777777" w:rsidR="009411E1" w:rsidRPr="009411E1" w:rsidRDefault="009411E1" w:rsidP="009411E1">
            <w:pPr>
              <w:spacing w:after="0"/>
              <w:rPr>
                <w:rFonts w:ascii="Arial" w:hAnsi="Arial"/>
                <w:highlight w:val="yellow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</w:t>
            </w:r>
            <w:r w:rsidRPr="009411E1">
              <w:rPr>
                <w:rFonts w:ascii="Arial" w:hAnsi="Arial"/>
                <w:highlight w:val="yellow"/>
                <w:lang w:eastAsia="en-GB"/>
              </w:rPr>
              <w:t>for ( i := 0; i&lt;(</w:t>
            </w:r>
            <w:proofErr w:type="spellStart"/>
            <w:r w:rsidRPr="009411E1">
              <w:rPr>
                <w:rFonts w:ascii="Arial" w:hAnsi="Arial"/>
                <w:highlight w:val="yellow"/>
                <w:lang w:eastAsia="en-GB"/>
              </w:rPr>
              <w:t>lengthof</w:t>
            </w:r>
            <w:proofErr w:type="spellEnd"/>
            <w:r w:rsidRPr="009411E1">
              <w:rPr>
                <w:rFonts w:ascii="Arial" w:hAnsi="Arial"/>
                <w:highlight w:val="yellow"/>
                <w:lang w:eastAsia="en-GB"/>
              </w:rPr>
              <w:t>(</w:t>
            </w:r>
            <w:proofErr w:type="spellStart"/>
            <w:r w:rsidRPr="009411E1">
              <w:rPr>
                <w:rFonts w:ascii="Arial" w:hAnsi="Arial"/>
                <w:highlight w:val="yellow"/>
                <w:lang w:eastAsia="en-GB"/>
              </w:rPr>
              <w:t>v_PDUSessionInfo</w:t>
            </w:r>
            <w:proofErr w:type="spellEnd"/>
            <w:r w:rsidRPr="009411E1">
              <w:rPr>
                <w:rFonts w:ascii="Arial" w:hAnsi="Arial"/>
                <w:highlight w:val="yellow"/>
                <w:lang w:eastAsia="en-GB"/>
              </w:rPr>
              <w:t>) - 1); i:=i+1) //WA#11_4_1 : Capture PDU Session Release REQs</w:t>
            </w:r>
          </w:p>
          <w:p w14:paraId="74F914A8" w14:textId="77777777" w:rsidR="009411E1" w:rsidRPr="009411E1" w:rsidRDefault="009411E1" w:rsidP="009411E1">
            <w:pPr>
              <w:spacing w:after="0"/>
              <w:rPr>
                <w:rFonts w:ascii="Arial" w:hAnsi="Arial"/>
                <w:highlight w:val="yellow"/>
                <w:lang w:eastAsia="en-GB"/>
              </w:rPr>
            </w:pPr>
            <w:r w:rsidRPr="009411E1">
              <w:rPr>
                <w:rFonts w:ascii="Arial" w:hAnsi="Arial"/>
                <w:highlight w:val="yellow"/>
                <w:lang w:eastAsia="en-GB"/>
              </w:rPr>
              <w:t xml:space="preserve">    {</w:t>
            </w:r>
          </w:p>
          <w:p w14:paraId="129A633A" w14:textId="77777777" w:rsidR="009411E1" w:rsidRPr="009411E1" w:rsidRDefault="009411E1" w:rsidP="009411E1">
            <w:pPr>
              <w:spacing w:after="0"/>
              <w:rPr>
                <w:rFonts w:ascii="Arial" w:hAnsi="Arial"/>
                <w:highlight w:val="yellow"/>
                <w:lang w:eastAsia="en-GB"/>
              </w:rPr>
            </w:pPr>
            <w:r w:rsidRPr="009411E1">
              <w:rPr>
                <w:rFonts w:ascii="Arial" w:hAnsi="Arial"/>
                <w:highlight w:val="yellow"/>
                <w:lang w:eastAsia="en-GB"/>
              </w:rPr>
              <w:t xml:space="preserve">       </w:t>
            </w:r>
            <w:proofErr w:type="spellStart"/>
            <w:r w:rsidRPr="009411E1">
              <w:rPr>
                <w:rFonts w:ascii="Arial" w:hAnsi="Arial"/>
                <w:highlight w:val="yellow"/>
                <w:lang w:eastAsia="en-GB"/>
              </w:rPr>
              <w:t>SRB.receive</w:t>
            </w:r>
            <w:proofErr w:type="spellEnd"/>
            <w:r w:rsidRPr="009411E1">
              <w:rPr>
                <w:rFonts w:ascii="Arial" w:hAnsi="Arial"/>
                <w:highlight w:val="yellow"/>
                <w:lang w:eastAsia="en-GB"/>
              </w:rPr>
              <w:t>(</w:t>
            </w:r>
            <w:proofErr w:type="spellStart"/>
            <w:r w:rsidRPr="009411E1">
              <w:rPr>
                <w:rFonts w:ascii="Arial" w:hAnsi="Arial"/>
                <w:highlight w:val="yellow"/>
                <w:lang w:eastAsia="en-GB"/>
              </w:rPr>
              <w:t>car_NR_SRB_NasPdu_IND</w:t>
            </w:r>
            <w:proofErr w:type="spellEnd"/>
            <w:r w:rsidRPr="009411E1">
              <w:rPr>
                <w:rFonts w:ascii="Arial" w:hAnsi="Arial"/>
                <w:highlight w:val="yellow"/>
                <w:lang w:eastAsia="en-GB"/>
              </w:rPr>
              <w:t xml:space="preserve">(nr_Cell1, ?, cr_NG_NAS_IndWithPiggybacking(tsc_SHT_IntegrityProtected_Ciphered))) -&gt; value </w:t>
            </w:r>
            <w:proofErr w:type="spellStart"/>
            <w:r w:rsidRPr="009411E1">
              <w:rPr>
                <w:rFonts w:ascii="Arial" w:hAnsi="Arial"/>
                <w:highlight w:val="yellow"/>
                <w:lang w:eastAsia="en-GB"/>
              </w:rPr>
              <w:t>v_ReceivedAsp</w:t>
            </w:r>
            <w:proofErr w:type="spellEnd"/>
            <w:r w:rsidRPr="009411E1">
              <w:rPr>
                <w:rFonts w:ascii="Arial" w:hAnsi="Arial"/>
                <w:highlight w:val="yellow"/>
                <w:lang w:eastAsia="en-GB"/>
              </w:rPr>
              <w:t>;</w:t>
            </w:r>
          </w:p>
          <w:p w14:paraId="47DD54A7" w14:textId="77777777" w:rsidR="009411E1" w:rsidRPr="009411E1" w:rsidRDefault="009411E1" w:rsidP="009411E1">
            <w:pPr>
              <w:spacing w:after="0"/>
              <w:rPr>
                <w:rFonts w:ascii="Arial" w:hAnsi="Arial"/>
                <w:highlight w:val="yellow"/>
                <w:lang w:eastAsia="en-GB"/>
              </w:rPr>
            </w:pPr>
            <w:r w:rsidRPr="009411E1">
              <w:rPr>
                <w:rFonts w:ascii="Arial" w:hAnsi="Arial"/>
                <w:highlight w:val="yellow"/>
                <w:lang w:eastAsia="en-GB"/>
              </w:rPr>
              <w:t xml:space="preserve">          { </w:t>
            </w:r>
          </w:p>
          <w:p w14:paraId="1105676F" w14:textId="77777777" w:rsidR="009411E1" w:rsidRPr="009411E1" w:rsidRDefault="009411E1" w:rsidP="009411E1">
            <w:pPr>
              <w:spacing w:after="0"/>
              <w:rPr>
                <w:rFonts w:ascii="Arial" w:hAnsi="Arial"/>
                <w:highlight w:val="yellow"/>
                <w:lang w:eastAsia="en-GB"/>
              </w:rPr>
            </w:pPr>
            <w:r w:rsidRPr="009411E1">
              <w:rPr>
                <w:rFonts w:ascii="Arial" w:hAnsi="Arial"/>
                <w:highlight w:val="yellow"/>
                <w:lang w:eastAsia="en-GB"/>
              </w:rPr>
              <w:t xml:space="preserve">            f_NR5GC_MsgInDefault_StoreNASMessageReq (</w:t>
            </w:r>
            <w:proofErr w:type="spellStart"/>
            <w:r w:rsidRPr="009411E1">
              <w:rPr>
                <w:rFonts w:ascii="Arial" w:hAnsi="Arial"/>
                <w:highlight w:val="yellow"/>
                <w:lang w:eastAsia="en-GB"/>
              </w:rPr>
              <w:t>v_ReceivedAsp</w:t>
            </w:r>
            <w:proofErr w:type="spellEnd"/>
            <w:r w:rsidRPr="009411E1">
              <w:rPr>
                <w:rFonts w:ascii="Arial" w:hAnsi="Arial"/>
                <w:highlight w:val="yellow"/>
                <w:lang w:eastAsia="en-GB"/>
              </w:rPr>
              <w:t xml:space="preserve">);            </w:t>
            </w:r>
          </w:p>
          <w:p w14:paraId="175DBBDC" w14:textId="77777777" w:rsidR="009411E1" w:rsidRPr="009411E1" w:rsidRDefault="009411E1" w:rsidP="009411E1">
            <w:pPr>
              <w:spacing w:after="0"/>
              <w:rPr>
                <w:rFonts w:ascii="Arial" w:hAnsi="Arial"/>
                <w:highlight w:val="yellow"/>
                <w:lang w:eastAsia="en-GB"/>
              </w:rPr>
            </w:pPr>
            <w:r w:rsidRPr="009411E1">
              <w:rPr>
                <w:rFonts w:ascii="Arial" w:hAnsi="Arial"/>
                <w:highlight w:val="yellow"/>
                <w:lang w:eastAsia="en-GB"/>
              </w:rPr>
              <w:t xml:space="preserve">          }</w:t>
            </w:r>
          </w:p>
          <w:p w14:paraId="01FC92AF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highlight w:val="yellow"/>
                <w:lang w:eastAsia="en-GB"/>
              </w:rPr>
              <w:t xml:space="preserve">     }</w:t>
            </w:r>
          </w:p>
          <w:p w14:paraId="5193FA0C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  </w:t>
            </w:r>
          </w:p>
          <w:p w14:paraId="34EC7A3A" w14:textId="77777777" w:rsidR="009411E1" w:rsidRPr="009411E1" w:rsidRDefault="009411E1" w:rsidP="009411E1">
            <w:pPr>
              <w:spacing w:after="0"/>
              <w:rPr>
                <w:rFonts w:ascii="Arial" w:hAnsi="Arial"/>
                <w:highlight w:val="yellow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</w:t>
            </w:r>
            <w:r w:rsidRPr="009411E1">
              <w:rPr>
                <w:rFonts w:ascii="Arial" w:hAnsi="Arial"/>
                <w:highlight w:val="yellow"/>
                <w:lang w:eastAsia="en-GB"/>
              </w:rPr>
              <w:t>for ( i := 0; i&lt;(</w:t>
            </w:r>
            <w:proofErr w:type="spellStart"/>
            <w:r w:rsidRPr="009411E1">
              <w:rPr>
                <w:rFonts w:ascii="Arial" w:hAnsi="Arial"/>
                <w:highlight w:val="yellow"/>
                <w:lang w:eastAsia="en-GB"/>
              </w:rPr>
              <w:t>lengthof</w:t>
            </w:r>
            <w:proofErr w:type="spellEnd"/>
            <w:r w:rsidRPr="009411E1">
              <w:rPr>
                <w:rFonts w:ascii="Arial" w:hAnsi="Arial"/>
                <w:highlight w:val="yellow"/>
                <w:lang w:eastAsia="en-GB"/>
              </w:rPr>
              <w:t>(</w:t>
            </w:r>
            <w:proofErr w:type="spellStart"/>
            <w:r w:rsidRPr="009411E1">
              <w:rPr>
                <w:rFonts w:ascii="Arial" w:hAnsi="Arial"/>
                <w:highlight w:val="yellow"/>
                <w:lang w:eastAsia="en-GB"/>
              </w:rPr>
              <w:t>v_PDUSessionInfo</w:t>
            </w:r>
            <w:proofErr w:type="spellEnd"/>
            <w:r w:rsidRPr="009411E1">
              <w:rPr>
                <w:rFonts w:ascii="Arial" w:hAnsi="Arial"/>
                <w:highlight w:val="yellow"/>
                <w:lang w:eastAsia="en-GB"/>
              </w:rPr>
              <w:t>) - 1); i:=i+1) //WA#11_4_1 : Now release fully the captured PDU Session Release REQs</w:t>
            </w:r>
          </w:p>
          <w:p w14:paraId="6F19C1B5" w14:textId="77777777" w:rsidR="009411E1" w:rsidRPr="009411E1" w:rsidRDefault="009411E1" w:rsidP="009411E1">
            <w:pPr>
              <w:spacing w:after="0"/>
              <w:rPr>
                <w:rFonts w:ascii="Arial" w:hAnsi="Arial"/>
                <w:highlight w:val="yellow"/>
                <w:lang w:eastAsia="en-GB"/>
              </w:rPr>
            </w:pPr>
            <w:r w:rsidRPr="009411E1">
              <w:rPr>
                <w:rFonts w:ascii="Arial" w:hAnsi="Arial"/>
                <w:highlight w:val="yellow"/>
                <w:lang w:eastAsia="en-GB"/>
              </w:rPr>
              <w:t xml:space="preserve">    { </w:t>
            </w:r>
          </w:p>
          <w:p w14:paraId="4A293743" w14:textId="77777777" w:rsidR="009411E1" w:rsidRPr="009411E1" w:rsidRDefault="009411E1" w:rsidP="009411E1">
            <w:pPr>
              <w:spacing w:after="0"/>
              <w:rPr>
                <w:rFonts w:ascii="Arial" w:hAnsi="Arial"/>
                <w:highlight w:val="yellow"/>
                <w:lang w:eastAsia="en-GB"/>
              </w:rPr>
            </w:pPr>
            <w:r w:rsidRPr="009411E1">
              <w:rPr>
                <w:rFonts w:ascii="Arial" w:hAnsi="Arial"/>
                <w:highlight w:val="yellow"/>
                <w:lang w:eastAsia="en-GB"/>
              </w:rPr>
              <w:t xml:space="preserve">      if (</w:t>
            </w:r>
            <w:proofErr w:type="spellStart"/>
            <w:r w:rsidRPr="009411E1">
              <w:rPr>
                <w:rFonts w:ascii="Arial" w:hAnsi="Arial"/>
                <w:highlight w:val="yellow"/>
                <w:lang w:eastAsia="en-GB"/>
              </w:rPr>
              <w:t>v_PDUSessionInfo</w:t>
            </w:r>
            <w:proofErr w:type="spellEnd"/>
            <w:r w:rsidRPr="009411E1">
              <w:rPr>
                <w:rFonts w:ascii="Arial" w:hAnsi="Arial"/>
                <w:highlight w:val="yellow"/>
                <w:lang w:eastAsia="en-GB"/>
              </w:rPr>
              <w:t>[i].</w:t>
            </w:r>
            <w:proofErr w:type="spellStart"/>
            <w:r w:rsidRPr="009411E1">
              <w:rPr>
                <w:rFonts w:ascii="Arial" w:hAnsi="Arial"/>
                <w:highlight w:val="yellow"/>
                <w:lang w:eastAsia="en-GB"/>
              </w:rPr>
              <w:t>PDUType</w:t>
            </w:r>
            <w:proofErr w:type="spellEnd"/>
            <w:r w:rsidRPr="009411E1">
              <w:rPr>
                <w:rFonts w:ascii="Arial" w:hAnsi="Arial"/>
                <w:highlight w:val="yellow"/>
                <w:lang w:eastAsia="en-GB"/>
              </w:rPr>
              <w:t xml:space="preserve"> != </w:t>
            </w:r>
            <w:proofErr w:type="spellStart"/>
            <w:r w:rsidRPr="009411E1">
              <w:rPr>
                <w:rFonts w:ascii="Arial" w:hAnsi="Arial"/>
                <w:highlight w:val="yellow"/>
                <w:lang w:eastAsia="en-GB"/>
              </w:rPr>
              <w:t>Emergency_PDN</w:t>
            </w:r>
            <w:proofErr w:type="spellEnd"/>
            <w:r w:rsidRPr="009411E1">
              <w:rPr>
                <w:rFonts w:ascii="Arial" w:hAnsi="Arial"/>
                <w:highlight w:val="yellow"/>
                <w:lang w:eastAsia="en-GB"/>
              </w:rPr>
              <w:t>) {</w:t>
            </w:r>
          </w:p>
          <w:p w14:paraId="2A39DE95" w14:textId="77777777" w:rsidR="009411E1" w:rsidRPr="009411E1" w:rsidRDefault="009411E1" w:rsidP="009411E1">
            <w:pPr>
              <w:spacing w:after="0"/>
              <w:rPr>
                <w:rFonts w:ascii="Arial" w:hAnsi="Arial"/>
                <w:highlight w:val="yellow"/>
                <w:lang w:eastAsia="en-GB"/>
              </w:rPr>
            </w:pPr>
            <w:r w:rsidRPr="009411E1">
              <w:rPr>
                <w:rFonts w:ascii="Arial" w:hAnsi="Arial"/>
                <w:highlight w:val="yellow"/>
                <w:lang w:eastAsia="en-GB"/>
              </w:rPr>
              <w:t xml:space="preserve">        </w:t>
            </w:r>
            <w:proofErr w:type="spellStart"/>
            <w:r w:rsidRPr="009411E1">
              <w:rPr>
                <w:rFonts w:ascii="Arial" w:hAnsi="Arial"/>
                <w:highlight w:val="yellow"/>
                <w:lang w:eastAsia="en-GB"/>
              </w:rPr>
              <w:t>v_PDUSessionIdToRelease</w:t>
            </w:r>
            <w:proofErr w:type="spellEnd"/>
            <w:r w:rsidRPr="009411E1">
              <w:rPr>
                <w:rFonts w:ascii="Arial" w:hAnsi="Arial"/>
                <w:highlight w:val="yellow"/>
                <w:lang w:eastAsia="en-GB"/>
              </w:rPr>
              <w:t xml:space="preserve"> := </w:t>
            </w:r>
            <w:proofErr w:type="spellStart"/>
            <w:r w:rsidRPr="009411E1">
              <w:rPr>
                <w:rFonts w:ascii="Arial" w:hAnsi="Arial"/>
                <w:highlight w:val="yellow"/>
                <w:lang w:eastAsia="en-GB"/>
              </w:rPr>
              <w:t>v_PDUSessionInfo</w:t>
            </w:r>
            <w:proofErr w:type="spellEnd"/>
            <w:r w:rsidRPr="009411E1">
              <w:rPr>
                <w:rFonts w:ascii="Arial" w:hAnsi="Arial"/>
                <w:highlight w:val="yellow"/>
                <w:lang w:eastAsia="en-GB"/>
              </w:rPr>
              <w:t>[i].</w:t>
            </w:r>
            <w:proofErr w:type="spellStart"/>
            <w:r w:rsidRPr="009411E1">
              <w:rPr>
                <w:rFonts w:ascii="Arial" w:hAnsi="Arial"/>
                <w:highlight w:val="yellow"/>
                <w:lang w:eastAsia="en-GB"/>
              </w:rPr>
              <w:t>SessionId</w:t>
            </w:r>
            <w:proofErr w:type="spellEnd"/>
            <w:r w:rsidRPr="009411E1">
              <w:rPr>
                <w:rFonts w:ascii="Arial" w:hAnsi="Arial"/>
                <w:highlight w:val="yellow"/>
                <w:lang w:eastAsia="en-GB"/>
              </w:rPr>
              <w:t>;</w:t>
            </w:r>
          </w:p>
          <w:p w14:paraId="091CBA6C" w14:textId="77777777" w:rsidR="009411E1" w:rsidRPr="009411E1" w:rsidRDefault="009411E1" w:rsidP="009411E1">
            <w:pPr>
              <w:spacing w:after="0"/>
              <w:rPr>
                <w:rFonts w:ascii="Arial" w:hAnsi="Arial"/>
                <w:highlight w:val="yellow"/>
                <w:lang w:eastAsia="en-GB"/>
              </w:rPr>
            </w:pPr>
            <w:r w:rsidRPr="009411E1">
              <w:rPr>
                <w:rFonts w:ascii="Arial" w:hAnsi="Arial"/>
                <w:highlight w:val="yellow"/>
                <w:lang w:eastAsia="en-GB"/>
              </w:rPr>
              <w:t xml:space="preserve">        </w:t>
            </w:r>
            <w:proofErr w:type="spellStart"/>
            <w:r w:rsidRPr="009411E1">
              <w:rPr>
                <w:rFonts w:ascii="Arial" w:hAnsi="Arial"/>
                <w:highlight w:val="yellow"/>
                <w:lang w:eastAsia="en-GB"/>
              </w:rPr>
              <w:t>v_ReceivedAsp</w:t>
            </w:r>
            <w:proofErr w:type="spellEnd"/>
            <w:r w:rsidRPr="009411E1">
              <w:rPr>
                <w:rFonts w:ascii="Arial" w:hAnsi="Arial"/>
                <w:highlight w:val="yellow"/>
                <w:lang w:eastAsia="en-GB"/>
              </w:rPr>
              <w:t xml:space="preserve"> := f_NR5GC_MsgInDefault_GetOneNASMessageReq(i+1);        </w:t>
            </w:r>
          </w:p>
          <w:p w14:paraId="2E286EDE" w14:textId="77777777" w:rsidR="009411E1" w:rsidRPr="009411E1" w:rsidRDefault="009411E1" w:rsidP="009411E1">
            <w:pPr>
              <w:spacing w:after="0"/>
              <w:rPr>
                <w:rFonts w:ascii="Arial" w:hAnsi="Arial"/>
                <w:highlight w:val="yellow"/>
                <w:lang w:eastAsia="en-GB"/>
              </w:rPr>
            </w:pPr>
            <w:r w:rsidRPr="009411E1">
              <w:rPr>
                <w:rFonts w:ascii="Arial" w:hAnsi="Arial"/>
                <w:highlight w:val="yellow"/>
                <w:lang w:eastAsia="en-GB"/>
              </w:rPr>
              <w:t xml:space="preserve">        if (not </w:t>
            </w:r>
            <w:proofErr w:type="spellStart"/>
            <w:r w:rsidRPr="009411E1">
              <w:rPr>
                <w:rFonts w:ascii="Arial" w:hAnsi="Arial"/>
                <w:highlight w:val="yellow"/>
                <w:lang w:eastAsia="en-GB"/>
              </w:rPr>
              <w:t>f_Check_NG_PDUSessionReleaseReq</w:t>
            </w:r>
            <w:proofErr w:type="spellEnd"/>
            <w:r w:rsidRPr="009411E1">
              <w:rPr>
                <w:rFonts w:ascii="Arial" w:hAnsi="Arial"/>
                <w:highlight w:val="yellow"/>
                <w:lang w:eastAsia="en-GB"/>
              </w:rPr>
              <w:t xml:space="preserve"> (</w:t>
            </w:r>
            <w:proofErr w:type="spellStart"/>
            <w:r w:rsidRPr="009411E1">
              <w:rPr>
                <w:rFonts w:ascii="Arial" w:hAnsi="Arial"/>
                <w:highlight w:val="yellow"/>
                <w:lang w:eastAsia="en-GB"/>
              </w:rPr>
              <w:t>v_GSM_MobilityInfo</w:t>
            </w:r>
            <w:proofErr w:type="spellEnd"/>
            <w:r w:rsidRPr="009411E1">
              <w:rPr>
                <w:rFonts w:ascii="Arial" w:hAnsi="Arial"/>
                <w:highlight w:val="yellow"/>
                <w:lang w:eastAsia="en-GB"/>
              </w:rPr>
              <w:t>, f_NR5GC_MobileInfo_GetSessionInfoList(),</w:t>
            </w:r>
          </w:p>
          <w:p w14:paraId="603205E0" w14:textId="77777777" w:rsidR="009411E1" w:rsidRPr="009411E1" w:rsidRDefault="009411E1" w:rsidP="009411E1">
            <w:pPr>
              <w:spacing w:after="0"/>
              <w:rPr>
                <w:rFonts w:ascii="Arial" w:hAnsi="Arial"/>
                <w:highlight w:val="yellow"/>
                <w:lang w:eastAsia="en-GB"/>
              </w:rPr>
            </w:pPr>
            <w:r w:rsidRPr="009411E1">
              <w:rPr>
                <w:rFonts w:ascii="Arial" w:hAnsi="Arial"/>
                <w:highlight w:val="yellow"/>
                <w:lang w:eastAsia="en-GB"/>
              </w:rPr>
              <w:lastRenderedPageBreak/>
              <w:t xml:space="preserve">                                                 </w:t>
            </w:r>
            <w:proofErr w:type="spellStart"/>
            <w:r w:rsidRPr="009411E1">
              <w:rPr>
                <w:rFonts w:ascii="Arial" w:hAnsi="Arial"/>
                <w:highlight w:val="yellow"/>
                <w:lang w:eastAsia="en-GB"/>
              </w:rPr>
              <w:t>v_ReceivedAsp.Signalling.Nas</w:t>
            </w:r>
            <w:proofErr w:type="spellEnd"/>
            <w:r w:rsidRPr="009411E1">
              <w:rPr>
                <w:rFonts w:ascii="Arial" w:hAnsi="Arial"/>
                <w:highlight w:val="yellow"/>
                <w:lang w:eastAsia="en-GB"/>
              </w:rPr>
              <w:t>[0].</w:t>
            </w:r>
            <w:proofErr w:type="spellStart"/>
            <w:r w:rsidRPr="009411E1">
              <w:rPr>
                <w:rFonts w:ascii="Arial" w:hAnsi="Arial"/>
                <w:highlight w:val="yellow"/>
                <w:lang w:eastAsia="en-GB"/>
              </w:rPr>
              <w:t>Pdu</w:t>
            </w:r>
            <w:proofErr w:type="spellEnd"/>
            <w:r w:rsidRPr="009411E1">
              <w:rPr>
                <w:rFonts w:ascii="Arial" w:hAnsi="Arial"/>
                <w:highlight w:val="yellow"/>
                <w:lang w:eastAsia="en-GB"/>
              </w:rPr>
              <w:t xml:space="preserve">, </w:t>
            </w:r>
            <w:proofErr w:type="spellStart"/>
            <w:r w:rsidRPr="009411E1">
              <w:rPr>
                <w:rFonts w:ascii="Arial" w:hAnsi="Arial"/>
                <w:highlight w:val="yellow"/>
                <w:lang w:eastAsia="en-GB"/>
              </w:rPr>
              <w:t>v_PDUSessionIdToRelease</w:t>
            </w:r>
            <w:proofErr w:type="spellEnd"/>
            <w:r w:rsidRPr="009411E1">
              <w:rPr>
                <w:rFonts w:ascii="Arial" w:hAnsi="Arial"/>
                <w:highlight w:val="yellow"/>
                <w:lang w:eastAsia="en-GB"/>
              </w:rPr>
              <w:t>)) {</w:t>
            </w:r>
          </w:p>
          <w:p w14:paraId="7A184A4C" w14:textId="77777777" w:rsidR="009411E1" w:rsidRPr="009411E1" w:rsidRDefault="009411E1" w:rsidP="009411E1">
            <w:pPr>
              <w:spacing w:after="0"/>
              <w:rPr>
                <w:rFonts w:ascii="Arial" w:hAnsi="Arial"/>
                <w:highlight w:val="yellow"/>
                <w:lang w:eastAsia="en-GB"/>
              </w:rPr>
            </w:pPr>
            <w:r w:rsidRPr="009411E1">
              <w:rPr>
                <w:rFonts w:ascii="Arial" w:hAnsi="Arial"/>
                <w:highlight w:val="yellow"/>
                <w:lang w:eastAsia="en-GB"/>
              </w:rPr>
              <w:t xml:space="preserve">              </w:t>
            </w:r>
            <w:proofErr w:type="spellStart"/>
            <w:r w:rsidRPr="009411E1">
              <w:rPr>
                <w:rFonts w:ascii="Arial" w:hAnsi="Arial"/>
                <w:highlight w:val="yellow"/>
                <w:lang w:eastAsia="en-GB"/>
              </w:rPr>
              <w:t>f_NR_SetVerdictFailOrInconc</w:t>
            </w:r>
            <w:proofErr w:type="spellEnd"/>
            <w:r w:rsidRPr="009411E1">
              <w:rPr>
                <w:rFonts w:ascii="Arial" w:hAnsi="Arial"/>
                <w:highlight w:val="yellow"/>
                <w:lang w:eastAsia="en-GB"/>
              </w:rPr>
              <w:t>(__FILE__, __LINE__, "PDU Session Release Request Message Failed");</w:t>
            </w:r>
          </w:p>
          <w:p w14:paraId="10E74358" w14:textId="77777777" w:rsidR="009411E1" w:rsidRPr="009411E1" w:rsidRDefault="009411E1" w:rsidP="009411E1">
            <w:pPr>
              <w:spacing w:after="0"/>
              <w:rPr>
                <w:rFonts w:ascii="Arial" w:hAnsi="Arial"/>
                <w:highlight w:val="yellow"/>
                <w:lang w:eastAsia="en-GB"/>
              </w:rPr>
            </w:pPr>
            <w:r w:rsidRPr="009411E1">
              <w:rPr>
                <w:rFonts w:ascii="Arial" w:hAnsi="Arial"/>
                <w:highlight w:val="yellow"/>
                <w:lang w:eastAsia="en-GB"/>
              </w:rPr>
              <w:t xml:space="preserve">            } else {</w:t>
            </w:r>
          </w:p>
          <w:p w14:paraId="130F32A8" w14:textId="77777777" w:rsidR="009411E1" w:rsidRPr="009411E1" w:rsidRDefault="009411E1" w:rsidP="009411E1">
            <w:pPr>
              <w:spacing w:after="0"/>
              <w:rPr>
                <w:rFonts w:ascii="Arial" w:hAnsi="Arial"/>
                <w:highlight w:val="yellow"/>
                <w:lang w:eastAsia="en-GB"/>
              </w:rPr>
            </w:pPr>
            <w:r w:rsidRPr="009411E1">
              <w:rPr>
                <w:rFonts w:ascii="Arial" w:hAnsi="Arial"/>
                <w:highlight w:val="yellow"/>
                <w:lang w:eastAsia="en-GB"/>
              </w:rPr>
              <w:t xml:space="preserve">              </w:t>
            </w:r>
            <w:proofErr w:type="spellStart"/>
            <w:r w:rsidRPr="009411E1">
              <w:rPr>
                <w:rFonts w:ascii="Arial" w:hAnsi="Arial"/>
                <w:highlight w:val="yellow"/>
                <w:lang w:eastAsia="en-GB"/>
              </w:rPr>
              <w:t>f_NR_PreliminaryPass</w:t>
            </w:r>
            <w:proofErr w:type="spellEnd"/>
            <w:r w:rsidRPr="009411E1">
              <w:rPr>
                <w:rFonts w:ascii="Arial" w:hAnsi="Arial"/>
                <w:highlight w:val="yellow"/>
                <w:lang w:eastAsia="en-GB"/>
              </w:rPr>
              <w:t>(__FILE__, __LINE__, "Step 2C-1");</w:t>
            </w:r>
          </w:p>
          <w:p w14:paraId="49170689" w14:textId="77777777" w:rsidR="009411E1" w:rsidRPr="009411E1" w:rsidRDefault="009411E1" w:rsidP="009411E1">
            <w:pPr>
              <w:spacing w:after="0"/>
              <w:rPr>
                <w:rFonts w:ascii="Arial" w:hAnsi="Arial"/>
                <w:highlight w:val="yellow"/>
                <w:lang w:eastAsia="en-GB"/>
              </w:rPr>
            </w:pPr>
            <w:r w:rsidRPr="009411E1">
              <w:rPr>
                <w:rFonts w:ascii="Arial" w:hAnsi="Arial"/>
                <w:highlight w:val="yellow"/>
                <w:lang w:eastAsia="en-GB"/>
              </w:rPr>
              <w:t xml:space="preserve">            }      </w:t>
            </w:r>
          </w:p>
          <w:p w14:paraId="136295C1" w14:textId="77777777" w:rsidR="009411E1" w:rsidRPr="009411E1" w:rsidRDefault="009411E1" w:rsidP="009411E1">
            <w:pPr>
              <w:spacing w:after="0"/>
              <w:rPr>
                <w:rFonts w:ascii="Arial" w:hAnsi="Arial"/>
                <w:highlight w:val="yellow"/>
                <w:lang w:eastAsia="en-GB"/>
              </w:rPr>
            </w:pPr>
            <w:r w:rsidRPr="009411E1">
              <w:rPr>
                <w:rFonts w:ascii="Arial" w:hAnsi="Arial"/>
                <w:highlight w:val="yellow"/>
                <w:lang w:eastAsia="en-GB"/>
              </w:rPr>
              <w:t xml:space="preserve">        </w:t>
            </w:r>
          </w:p>
          <w:p w14:paraId="4817DABD" w14:textId="77777777" w:rsidR="009411E1" w:rsidRPr="009411E1" w:rsidRDefault="009411E1" w:rsidP="009411E1">
            <w:pPr>
              <w:spacing w:after="0"/>
              <w:rPr>
                <w:rFonts w:ascii="Arial" w:hAnsi="Arial"/>
                <w:highlight w:val="yellow"/>
                <w:lang w:eastAsia="en-GB"/>
              </w:rPr>
            </w:pPr>
            <w:r w:rsidRPr="009411E1">
              <w:rPr>
                <w:rFonts w:ascii="Arial" w:hAnsi="Arial"/>
                <w:highlight w:val="yellow"/>
                <w:lang w:eastAsia="en-GB"/>
              </w:rPr>
              <w:t xml:space="preserve">            f_NR5GC_PDUSessionRelease(nr_Cell1,</w:t>
            </w:r>
          </w:p>
          <w:p w14:paraId="562F6564" w14:textId="77777777" w:rsidR="009411E1" w:rsidRPr="009411E1" w:rsidRDefault="009411E1" w:rsidP="009411E1">
            <w:pPr>
              <w:spacing w:after="0"/>
              <w:rPr>
                <w:rFonts w:ascii="Arial" w:hAnsi="Arial"/>
                <w:highlight w:val="yellow"/>
                <w:lang w:eastAsia="en-GB"/>
              </w:rPr>
            </w:pPr>
            <w:r w:rsidRPr="009411E1">
              <w:rPr>
                <w:rFonts w:ascii="Arial" w:hAnsi="Arial"/>
                <w:highlight w:val="yellow"/>
                <w:lang w:eastAsia="en-GB"/>
              </w:rPr>
              <w:t xml:space="preserve">                                  </w:t>
            </w:r>
            <w:proofErr w:type="spellStart"/>
            <w:r w:rsidRPr="009411E1">
              <w:rPr>
                <w:rFonts w:ascii="Arial" w:hAnsi="Arial"/>
                <w:highlight w:val="yellow"/>
                <w:lang w:eastAsia="en-GB"/>
              </w:rPr>
              <w:t>v_PDUSessionIdToRelease</w:t>
            </w:r>
            <w:proofErr w:type="spellEnd"/>
            <w:r w:rsidRPr="009411E1">
              <w:rPr>
                <w:rFonts w:ascii="Arial" w:hAnsi="Arial"/>
                <w:highlight w:val="yellow"/>
                <w:lang w:eastAsia="en-GB"/>
              </w:rPr>
              <w:t>,</w:t>
            </w:r>
          </w:p>
          <w:p w14:paraId="73519A45" w14:textId="77777777" w:rsidR="009411E1" w:rsidRPr="009411E1" w:rsidRDefault="009411E1" w:rsidP="009411E1">
            <w:pPr>
              <w:spacing w:after="0"/>
              <w:rPr>
                <w:rFonts w:ascii="Arial" w:hAnsi="Arial"/>
                <w:highlight w:val="yellow"/>
                <w:lang w:eastAsia="en-GB"/>
              </w:rPr>
            </w:pPr>
            <w:r w:rsidRPr="009411E1">
              <w:rPr>
                <w:rFonts w:ascii="Arial" w:hAnsi="Arial"/>
                <w:highlight w:val="yellow"/>
                <w:lang w:eastAsia="en-GB"/>
              </w:rPr>
              <w:t xml:space="preserve">                                  </w:t>
            </w:r>
            <w:proofErr w:type="spellStart"/>
            <w:r w:rsidRPr="009411E1">
              <w:rPr>
                <w:rFonts w:ascii="Arial" w:hAnsi="Arial"/>
                <w:highlight w:val="yellow"/>
                <w:lang w:eastAsia="en-GB"/>
              </w:rPr>
              <w:t>cs_GMM_GSM_Cause</w:t>
            </w:r>
            <w:proofErr w:type="spellEnd"/>
            <w:r w:rsidRPr="009411E1">
              <w:rPr>
                <w:rFonts w:ascii="Arial" w:hAnsi="Arial"/>
                <w:highlight w:val="yellow"/>
                <w:lang w:eastAsia="en-GB"/>
              </w:rPr>
              <w:t xml:space="preserve"> (omit, '00100100'B));          </w:t>
            </w:r>
          </w:p>
          <w:p w14:paraId="1C984D51" w14:textId="77777777" w:rsidR="009411E1" w:rsidRPr="009411E1" w:rsidRDefault="009411E1" w:rsidP="009411E1">
            <w:pPr>
              <w:spacing w:after="0"/>
              <w:rPr>
                <w:rFonts w:ascii="Arial" w:hAnsi="Arial"/>
                <w:highlight w:val="yellow"/>
                <w:lang w:eastAsia="en-GB"/>
              </w:rPr>
            </w:pPr>
            <w:r w:rsidRPr="009411E1">
              <w:rPr>
                <w:rFonts w:ascii="Arial" w:hAnsi="Arial"/>
                <w:highlight w:val="yellow"/>
                <w:lang w:eastAsia="en-GB"/>
              </w:rPr>
              <w:t xml:space="preserve">      }</w:t>
            </w:r>
          </w:p>
          <w:p w14:paraId="19DAE6D5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highlight w:val="yellow"/>
                <w:lang w:eastAsia="en-GB"/>
              </w:rPr>
              <w:t xml:space="preserve">    }</w:t>
            </w:r>
          </w:p>
          <w:p w14:paraId="7DD63B03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  </w:t>
            </w:r>
          </w:p>
          <w:p w14:paraId="1EA2E6CA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//@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siclog</w:t>
            </w:r>
            <w:proofErr w:type="spellEnd"/>
            <w:r w:rsidRPr="009411E1">
              <w:rPr>
                <w:rFonts w:ascii="Arial" w:hAnsi="Arial"/>
                <w:lang w:eastAsia="en-GB"/>
              </w:rPr>
              <w:t xml:space="preserve"> "Step 3" 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siclog</w:t>
            </w:r>
            <w:proofErr w:type="spellEnd"/>
            <w:r w:rsidRPr="009411E1">
              <w:rPr>
                <w:rFonts w:ascii="Arial" w:hAnsi="Arial"/>
                <w:lang w:eastAsia="en-GB"/>
              </w:rPr>
              <w:t>@</w:t>
            </w:r>
          </w:p>
          <w:p w14:paraId="6A7CA13B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//Make the UE release the emergency call.</w:t>
            </w:r>
          </w:p>
          <w:p w14:paraId="4A424A12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//@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siclog</w:t>
            </w:r>
            <w:proofErr w:type="spellEnd"/>
            <w:r w:rsidRPr="009411E1">
              <w:rPr>
                <w:rFonts w:ascii="Arial" w:hAnsi="Arial"/>
                <w:lang w:eastAsia="en-GB"/>
              </w:rPr>
              <w:t xml:space="preserve"> "Step 4" 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siclog</w:t>
            </w:r>
            <w:proofErr w:type="spellEnd"/>
            <w:r w:rsidRPr="009411E1">
              <w:rPr>
                <w:rFonts w:ascii="Arial" w:hAnsi="Arial"/>
                <w:lang w:eastAsia="en-GB"/>
              </w:rPr>
              <w:t>@</w:t>
            </w:r>
          </w:p>
          <w:p w14:paraId="6C20751F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//The Generic test procedure for IMS MO Emergency call release</w:t>
            </w:r>
          </w:p>
          <w:p w14:paraId="343A0546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9411E1">
              <w:rPr>
                <w:rFonts w:ascii="Arial" w:hAnsi="Arial"/>
                <w:highlight w:val="yellow"/>
                <w:lang w:eastAsia="en-GB"/>
              </w:rPr>
              <w:t>v_MyDefaultVar</w:t>
            </w:r>
            <w:proofErr w:type="spellEnd"/>
            <w:r w:rsidRPr="009411E1">
              <w:rPr>
                <w:rFonts w:ascii="Arial" w:hAnsi="Arial"/>
                <w:highlight w:val="yellow"/>
                <w:lang w:eastAsia="en-GB"/>
              </w:rPr>
              <w:t xml:space="preserve"> := activate(a_NR5GC_Deregistration_REQ(nr_Cell1)); //WA#11_4_1</w:t>
            </w:r>
          </w:p>
          <w:p w14:paraId="30E90E32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f_NR5GC_EmergencyCallRelease(nr_Cell1);</w:t>
            </w:r>
          </w:p>
          <w:p w14:paraId="77D25DBE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9411E1">
              <w:rPr>
                <w:rFonts w:ascii="Arial" w:hAnsi="Arial"/>
                <w:highlight w:val="yellow"/>
                <w:lang w:eastAsia="en-GB"/>
              </w:rPr>
              <w:t>f_</w:t>
            </w:r>
            <w:proofErr w:type="gramStart"/>
            <w:r w:rsidRPr="009411E1">
              <w:rPr>
                <w:rFonts w:ascii="Arial" w:hAnsi="Arial"/>
                <w:highlight w:val="yellow"/>
                <w:lang w:eastAsia="en-GB"/>
              </w:rPr>
              <w:t>Delay</w:t>
            </w:r>
            <w:proofErr w:type="spellEnd"/>
            <w:r w:rsidRPr="009411E1">
              <w:rPr>
                <w:rFonts w:ascii="Arial" w:hAnsi="Arial"/>
                <w:highlight w:val="yellow"/>
                <w:lang w:eastAsia="en-GB"/>
              </w:rPr>
              <w:t>(</w:t>
            </w:r>
            <w:proofErr w:type="gramEnd"/>
            <w:r w:rsidRPr="009411E1">
              <w:rPr>
                <w:rFonts w:ascii="Arial" w:hAnsi="Arial"/>
                <w:highlight w:val="yellow"/>
                <w:lang w:eastAsia="en-GB"/>
              </w:rPr>
              <w:t>0.1);//WA#11_4_1 : This is to ensure that the Ack for PDU Session Release Complete is sent in DL.</w:t>
            </w:r>
          </w:p>
          <w:p w14:paraId="5C632A19" w14:textId="77777777" w:rsidR="009411E1" w:rsidRPr="009411E1" w:rsidRDefault="009411E1" w:rsidP="009411E1">
            <w:pPr>
              <w:spacing w:after="0"/>
              <w:rPr>
                <w:rFonts w:ascii="Arial" w:hAnsi="Arial"/>
                <w:highlight w:val="yellow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9411E1">
              <w:rPr>
                <w:rFonts w:ascii="Arial" w:hAnsi="Arial"/>
                <w:highlight w:val="yellow"/>
                <w:lang w:eastAsia="en-GB"/>
              </w:rPr>
              <w:t>f_NR_SetCellPower</w:t>
            </w:r>
            <w:proofErr w:type="spellEnd"/>
            <w:r w:rsidRPr="009411E1">
              <w:rPr>
                <w:rFonts w:ascii="Arial" w:hAnsi="Arial"/>
                <w:highlight w:val="yellow"/>
                <w:lang w:eastAsia="en-GB"/>
              </w:rPr>
              <w:t xml:space="preserve"> (nr_Cell1, tsc_NR_NonSuitableCellSSS_EPRE_FR1, tsc_NR_NonSuitableCellSSS_EPRE_FR2); //WA#11_4_1 : Prose CR needed</w:t>
            </w:r>
          </w:p>
          <w:p w14:paraId="6352E675" w14:textId="77777777" w:rsidR="009411E1" w:rsidRPr="009411E1" w:rsidRDefault="009411E1" w:rsidP="009411E1">
            <w:pPr>
              <w:spacing w:after="0"/>
              <w:rPr>
                <w:rFonts w:ascii="Arial" w:hAnsi="Arial"/>
                <w:highlight w:val="yellow"/>
                <w:lang w:eastAsia="en-GB"/>
              </w:rPr>
            </w:pPr>
            <w:r w:rsidRPr="009411E1">
              <w:rPr>
                <w:rFonts w:ascii="Arial" w:hAnsi="Arial"/>
                <w:highlight w:val="yellow"/>
                <w:lang w:eastAsia="en-GB"/>
              </w:rPr>
              <w:t xml:space="preserve">    </w:t>
            </w:r>
            <w:proofErr w:type="spellStart"/>
            <w:r w:rsidRPr="009411E1">
              <w:rPr>
                <w:rFonts w:ascii="Arial" w:hAnsi="Arial"/>
                <w:highlight w:val="yellow"/>
                <w:lang w:eastAsia="en-GB"/>
              </w:rPr>
              <w:t>f_NR_RRCRelease</w:t>
            </w:r>
            <w:proofErr w:type="spellEnd"/>
            <w:r w:rsidRPr="009411E1">
              <w:rPr>
                <w:rFonts w:ascii="Arial" w:hAnsi="Arial"/>
                <w:highlight w:val="yellow"/>
                <w:lang w:eastAsia="en-GB"/>
              </w:rPr>
              <w:t>(nr_Cell1); //WA#11_4_1 : Prose CR needed</w:t>
            </w:r>
          </w:p>
          <w:p w14:paraId="7E600D7D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highlight w:val="yellow"/>
                <w:lang w:eastAsia="en-GB"/>
              </w:rPr>
              <w:t xml:space="preserve">    deactivate(</w:t>
            </w:r>
            <w:proofErr w:type="spellStart"/>
            <w:r w:rsidRPr="009411E1">
              <w:rPr>
                <w:rFonts w:ascii="Arial" w:hAnsi="Arial"/>
                <w:highlight w:val="yellow"/>
                <w:lang w:eastAsia="en-GB"/>
              </w:rPr>
              <w:t>v_MyDefaultVar</w:t>
            </w:r>
            <w:proofErr w:type="spellEnd"/>
            <w:r w:rsidRPr="009411E1">
              <w:rPr>
                <w:rFonts w:ascii="Arial" w:hAnsi="Arial"/>
                <w:highlight w:val="yellow"/>
                <w:lang w:eastAsia="en-GB"/>
              </w:rPr>
              <w:t>); //WA#11_4_1</w:t>
            </w:r>
          </w:p>
          <w:p w14:paraId="45F25F55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9411E1">
              <w:rPr>
                <w:rFonts w:ascii="Arial" w:hAnsi="Arial"/>
                <w:highlight w:val="yellow"/>
                <w:lang w:eastAsia="en-GB"/>
              </w:rPr>
              <w:t>f_</w:t>
            </w:r>
            <w:proofErr w:type="gramStart"/>
            <w:r w:rsidRPr="009411E1">
              <w:rPr>
                <w:rFonts w:ascii="Arial" w:hAnsi="Arial"/>
                <w:highlight w:val="yellow"/>
                <w:lang w:eastAsia="en-GB"/>
              </w:rPr>
              <w:t>Delay</w:t>
            </w:r>
            <w:proofErr w:type="spellEnd"/>
            <w:r w:rsidRPr="009411E1">
              <w:rPr>
                <w:rFonts w:ascii="Arial" w:hAnsi="Arial"/>
                <w:highlight w:val="yellow"/>
                <w:lang w:eastAsia="en-GB"/>
              </w:rPr>
              <w:t>(</w:t>
            </w:r>
            <w:proofErr w:type="gramEnd"/>
            <w:r w:rsidRPr="009411E1">
              <w:rPr>
                <w:rFonts w:ascii="Arial" w:hAnsi="Arial"/>
                <w:highlight w:val="yellow"/>
                <w:lang w:eastAsia="en-GB"/>
              </w:rPr>
              <w:t>20.0); //WA#11_4_1 : Prose CR needed   : This is to ensure that the UEs do not retransmit De-registration REQ by detecting a lower layer failure and thus aborting the procedure.</w:t>
            </w:r>
            <w:r w:rsidRPr="009411E1">
              <w:rPr>
                <w:rFonts w:ascii="Arial" w:hAnsi="Arial"/>
                <w:lang w:eastAsia="en-GB"/>
              </w:rPr>
              <w:t xml:space="preserve">  </w:t>
            </w:r>
          </w:p>
          <w:p w14:paraId="7E402182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//@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siclog</w:t>
            </w:r>
            <w:proofErr w:type="spellEnd"/>
            <w:r w:rsidRPr="009411E1">
              <w:rPr>
                <w:rFonts w:ascii="Arial" w:hAnsi="Arial"/>
                <w:lang w:eastAsia="en-GB"/>
              </w:rPr>
              <w:t xml:space="preserve"> "Step 4A" 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siclog</w:t>
            </w:r>
            <w:proofErr w:type="spellEnd"/>
            <w:r w:rsidRPr="009411E1">
              <w:rPr>
                <w:rFonts w:ascii="Arial" w:hAnsi="Arial"/>
                <w:lang w:eastAsia="en-GB"/>
              </w:rPr>
              <w:t>@</w:t>
            </w:r>
          </w:p>
          <w:p w14:paraId="7D526C10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//Start Timer T1=5 seconds.</w:t>
            </w:r>
          </w:p>
          <w:p w14:paraId="5E089B1F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//@sic R5s221039 sic@</w:t>
            </w:r>
          </w:p>
          <w:p w14:paraId="0B33D11A" w14:textId="543DC5DA" w:rsidR="009411E1" w:rsidRPr="009411E1" w:rsidRDefault="009411E1" w:rsidP="009411E1">
            <w:pPr>
              <w:spacing w:after="0"/>
              <w:rPr>
                <w:rFonts w:ascii="Arial" w:hAnsi="Arial"/>
                <w:highlight w:val="green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</w:t>
            </w:r>
            <w:r w:rsidRPr="009411E1">
              <w:rPr>
                <w:rFonts w:ascii="Arial" w:hAnsi="Arial"/>
                <w:highlight w:val="green"/>
                <w:lang w:eastAsia="en-GB"/>
              </w:rPr>
              <w:t xml:space="preserve">/*WA#11_4_1 Change start </w:t>
            </w:r>
            <w:r w:rsidRPr="009411E1">
              <w:rPr>
                <w:rFonts w:ascii="Arial" w:hAnsi="Arial"/>
                <w:b/>
                <w:highlight w:val="green"/>
                <w:lang w:eastAsia="en-GB"/>
              </w:rPr>
              <w:t>COMMENTED OUT</w:t>
            </w:r>
          </w:p>
          <w:p w14:paraId="5DE987F1" w14:textId="77777777" w:rsidR="009411E1" w:rsidRPr="009411E1" w:rsidRDefault="009411E1" w:rsidP="009411E1">
            <w:pPr>
              <w:spacing w:after="0"/>
              <w:rPr>
                <w:rFonts w:ascii="Arial" w:hAnsi="Arial"/>
                <w:highlight w:val="green"/>
                <w:lang w:eastAsia="en-GB"/>
              </w:rPr>
            </w:pPr>
            <w:r w:rsidRPr="009411E1">
              <w:rPr>
                <w:rFonts w:ascii="Arial" w:hAnsi="Arial"/>
                <w:highlight w:val="green"/>
                <w:lang w:eastAsia="en-GB"/>
              </w:rPr>
              <w:t xml:space="preserve">    </w:t>
            </w:r>
            <w:proofErr w:type="spellStart"/>
            <w:r w:rsidRPr="009411E1">
              <w:rPr>
                <w:rFonts w:ascii="Arial" w:hAnsi="Arial"/>
                <w:highlight w:val="green"/>
                <w:lang w:eastAsia="en-GB"/>
              </w:rPr>
              <w:t>t_WaitTime.start</w:t>
            </w:r>
            <w:proofErr w:type="spellEnd"/>
            <w:r w:rsidRPr="009411E1">
              <w:rPr>
                <w:rFonts w:ascii="Arial" w:hAnsi="Arial"/>
                <w:highlight w:val="green"/>
                <w:lang w:eastAsia="en-GB"/>
              </w:rPr>
              <w:t xml:space="preserve">(5.0);    </w:t>
            </w:r>
          </w:p>
          <w:p w14:paraId="63111CEA" w14:textId="77777777" w:rsidR="009411E1" w:rsidRPr="009411E1" w:rsidRDefault="009411E1" w:rsidP="009411E1">
            <w:pPr>
              <w:spacing w:after="0"/>
              <w:rPr>
                <w:rFonts w:ascii="Arial" w:hAnsi="Arial"/>
                <w:highlight w:val="green"/>
                <w:lang w:eastAsia="en-GB"/>
              </w:rPr>
            </w:pPr>
            <w:r w:rsidRPr="009411E1">
              <w:rPr>
                <w:rFonts w:ascii="Arial" w:hAnsi="Arial"/>
                <w:highlight w:val="green"/>
                <w:lang w:eastAsia="en-GB"/>
              </w:rPr>
              <w:t xml:space="preserve">    alt {</w:t>
            </w:r>
          </w:p>
          <w:p w14:paraId="228F1A39" w14:textId="77777777" w:rsidR="009411E1" w:rsidRPr="009411E1" w:rsidRDefault="009411E1" w:rsidP="009411E1">
            <w:pPr>
              <w:spacing w:after="0"/>
              <w:rPr>
                <w:rFonts w:ascii="Arial" w:hAnsi="Arial"/>
                <w:highlight w:val="green"/>
                <w:lang w:eastAsia="en-GB"/>
              </w:rPr>
            </w:pPr>
            <w:r w:rsidRPr="009411E1">
              <w:rPr>
                <w:rFonts w:ascii="Arial" w:hAnsi="Arial"/>
                <w:highlight w:val="green"/>
                <w:lang w:eastAsia="en-GB"/>
              </w:rPr>
              <w:t xml:space="preserve">      //@</w:t>
            </w:r>
            <w:proofErr w:type="spellStart"/>
            <w:r w:rsidRPr="009411E1">
              <w:rPr>
                <w:rFonts w:ascii="Arial" w:hAnsi="Arial"/>
                <w:highlight w:val="green"/>
                <w:lang w:eastAsia="en-GB"/>
              </w:rPr>
              <w:t>siclog</w:t>
            </w:r>
            <w:proofErr w:type="spellEnd"/>
            <w:r w:rsidRPr="009411E1">
              <w:rPr>
                <w:rFonts w:ascii="Arial" w:hAnsi="Arial"/>
                <w:highlight w:val="green"/>
                <w:lang w:eastAsia="en-GB"/>
              </w:rPr>
              <w:t xml:space="preserve"> "Step 4Ba1A1-Step 4Ba1A3" </w:t>
            </w:r>
            <w:proofErr w:type="spellStart"/>
            <w:r w:rsidRPr="009411E1">
              <w:rPr>
                <w:rFonts w:ascii="Arial" w:hAnsi="Arial"/>
                <w:highlight w:val="green"/>
                <w:lang w:eastAsia="en-GB"/>
              </w:rPr>
              <w:t>siclog</w:t>
            </w:r>
            <w:proofErr w:type="spellEnd"/>
            <w:r w:rsidRPr="009411E1">
              <w:rPr>
                <w:rFonts w:ascii="Arial" w:hAnsi="Arial"/>
                <w:highlight w:val="green"/>
                <w:lang w:eastAsia="en-GB"/>
              </w:rPr>
              <w:t>@</w:t>
            </w:r>
          </w:p>
          <w:p w14:paraId="66EDAEAF" w14:textId="77777777" w:rsidR="009411E1" w:rsidRPr="009411E1" w:rsidRDefault="009411E1" w:rsidP="009411E1">
            <w:pPr>
              <w:spacing w:after="0"/>
              <w:rPr>
                <w:rFonts w:ascii="Arial" w:hAnsi="Arial"/>
                <w:highlight w:val="green"/>
                <w:lang w:eastAsia="en-GB"/>
              </w:rPr>
            </w:pPr>
            <w:r w:rsidRPr="009411E1">
              <w:rPr>
                <w:rFonts w:ascii="Arial" w:hAnsi="Arial"/>
                <w:highlight w:val="green"/>
                <w:lang w:eastAsia="en-GB"/>
              </w:rPr>
              <w:t xml:space="preserve">       [] </w:t>
            </w:r>
            <w:proofErr w:type="spellStart"/>
            <w:r w:rsidRPr="009411E1">
              <w:rPr>
                <w:rFonts w:ascii="Arial" w:hAnsi="Arial"/>
                <w:highlight w:val="green"/>
                <w:lang w:eastAsia="en-GB"/>
              </w:rPr>
              <w:t>SRB.receive</w:t>
            </w:r>
            <w:proofErr w:type="spellEnd"/>
            <w:r w:rsidRPr="009411E1">
              <w:rPr>
                <w:rFonts w:ascii="Arial" w:hAnsi="Arial"/>
                <w:highlight w:val="green"/>
                <w:lang w:eastAsia="en-GB"/>
              </w:rPr>
              <w:t>(</w:t>
            </w:r>
            <w:proofErr w:type="spellStart"/>
            <w:r w:rsidRPr="009411E1">
              <w:rPr>
                <w:rFonts w:ascii="Arial" w:hAnsi="Arial"/>
                <w:highlight w:val="green"/>
                <w:lang w:eastAsia="en-GB"/>
              </w:rPr>
              <w:t>car_NR_SRB_NasPdu_IND</w:t>
            </w:r>
            <w:proofErr w:type="spellEnd"/>
            <w:r w:rsidRPr="009411E1">
              <w:rPr>
                <w:rFonts w:ascii="Arial" w:hAnsi="Arial"/>
                <w:highlight w:val="green"/>
                <w:lang w:eastAsia="en-GB"/>
              </w:rPr>
              <w:t>(nr_Cell1,</w:t>
            </w:r>
          </w:p>
          <w:p w14:paraId="47534F55" w14:textId="77777777" w:rsidR="009411E1" w:rsidRPr="009411E1" w:rsidRDefault="009411E1" w:rsidP="009411E1">
            <w:pPr>
              <w:spacing w:after="0"/>
              <w:rPr>
                <w:rFonts w:ascii="Arial" w:hAnsi="Arial"/>
                <w:highlight w:val="green"/>
                <w:lang w:eastAsia="en-GB"/>
              </w:rPr>
            </w:pPr>
            <w:r w:rsidRPr="009411E1">
              <w:rPr>
                <w:rFonts w:ascii="Arial" w:hAnsi="Arial"/>
                <w:highlight w:val="green"/>
                <w:lang w:eastAsia="en-GB"/>
              </w:rPr>
              <w:t xml:space="preserve">                                             tsc_NR_RbId_SRB2,</w:t>
            </w:r>
          </w:p>
          <w:p w14:paraId="62174EF6" w14:textId="77777777" w:rsidR="009411E1" w:rsidRPr="009411E1" w:rsidRDefault="009411E1" w:rsidP="009411E1">
            <w:pPr>
              <w:spacing w:after="0"/>
              <w:rPr>
                <w:rFonts w:ascii="Arial" w:hAnsi="Arial"/>
                <w:highlight w:val="green"/>
                <w:lang w:eastAsia="en-GB"/>
              </w:rPr>
            </w:pPr>
            <w:r w:rsidRPr="009411E1">
              <w:rPr>
                <w:rFonts w:ascii="Arial" w:hAnsi="Arial"/>
                <w:highlight w:val="green"/>
                <w:lang w:eastAsia="en-GB"/>
              </w:rPr>
              <w:t xml:space="preserve">                                             </w:t>
            </w:r>
            <w:proofErr w:type="spellStart"/>
            <w:r w:rsidRPr="009411E1">
              <w:rPr>
                <w:rFonts w:ascii="Arial" w:hAnsi="Arial"/>
                <w:highlight w:val="green"/>
                <w:lang w:eastAsia="en-GB"/>
              </w:rPr>
              <w:t>cr_NG_NAS_Ind</w:t>
            </w:r>
            <w:proofErr w:type="spellEnd"/>
            <w:r w:rsidRPr="009411E1">
              <w:rPr>
                <w:rFonts w:ascii="Arial" w:hAnsi="Arial"/>
                <w:highlight w:val="green"/>
                <w:lang w:eastAsia="en-GB"/>
              </w:rPr>
              <w:t>(</w:t>
            </w:r>
            <w:proofErr w:type="spellStart"/>
            <w:r w:rsidRPr="009411E1">
              <w:rPr>
                <w:rFonts w:ascii="Arial" w:hAnsi="Arial"/>
                <w:highlight w:val="green"/>
                <w:lang w:eastAsia="en-GB"/>
              </w:rPr>
              <w:t>tsc_SHT_IntegrityProtected_Ciphered</w:t>
            </w:r>
            <w:proofErr w:type="spellEnd"/>
            <w:r w:rsidRPr="009411E1">
              <w:rPr>
                <w:rFonts w:ascii="Arial" w:hAnsi="Arial"/>
                <w:highlight w:val="green"/>
                <w:lang w:eastAsia="en-GB"/>
              </w:rPr>
              <w:t>,</w:t>
            </w:r>
          </w:p>
          <w:p w14:paraId="333D2077" w14:textId="77777777" w:rsidR="009411E1" w:rsidRPr="009411E1" w:rsidRDefault="009411E1" w:rsidP="009411E1">
            <w:pPr>
              <w:spacing w:after="0"/>
              <w:rPr>
                <w:rFonts w:ascii="Arial" w:hAnsi="Arial"/>
                <w:highlight w:val="green"/>
                <w:lang w:eastAsia="en-GB"/>
              </w:rPr>
            </w:pPr>
            <w:r w:rsidRPr="009411E1">
              <w:rPr>
                <w:rFonts w:ascii="Arial" w:hAnsi="Arial"/>
                <w:highlight w:val="green"/>
                <w:lang w:eastAsia="en-GB"/>
              </w:rPr>
              <w:t xml:space="preserve">                                                             </w:t>
            </w:r>
            <w:proofErr w:type="spellStart"/>
            <w:r w:rsidRPr="009411E1">
              <w:rPr>
                <w:rFonts w:ascii="Arial" w:hAnsi="Arial"/>
                <w:highlight w:val="green"/>
                <w:lang w:eastAsia="en-GB"/>
              </w:rPr>
              <w:t>cr_NG_DEREGISTRATION_REQUEST_</w:t>
            </w:r>
            <w:proofErr w:type="gramStart"/>
            <w:r w:rsidRPr="009411E1">
              <w:rPr>
                <w:rFonts w:ascii="Arial" w:hAnsi="Arial"/>
                <w:highlight w:val="green"/>
                <w:lang w:eastAsia="en-GB"/>
              </w:rPr>
              <w:t>MO</w:t>
            </w:r>
            <w:proofErr w:type="spellEnd"/>
            <w:r w:rsidRPr="009411E1">
              <w:rPr>
                <w:rFonts w:ascii="Arial" w:hAnsi="Arial"/>
                <w:highlight w:val="green"/>
                <w:lang w:eastAsia="en-GB"/>
              </w:rPr>
              <w:t>(</w:t>
            </w:r>
            <w:proofErr w:type="spellStart"/>
            <w:proofErr w:type="gramEnd"/>
            <w:r w:rsidRPr="009411E1">
              <w:rPr>
                <w:rFonts w:ascii="Arial" w:hAnsi="Arial"/>
                <w:highlight w:val="green"/>
                <w:lang w:eastAsia="en-GB"/>
              </w:rPr>
              <w:t>crs_DeregisterType</w:t>
            </w:r>
            <w:proofErr w:type="spellEnd"/>
            <w:r w:rsidRPr="009411E1">
              <w:rPr>
                <w:rFonts w:ascii="Arial" w:hAnsi="Arial"/>
                <w:highlight w:val="green"/>
                <w:lang w:eastAsia="en-GB"/>
              </w:rPr>
              <w:t>('0'B, '0'B,'01'B),?,?)))) {</w:t>
            </w:r>
          </w:p>
          <w:p w14:paraId="4B133AB0" w14:textId="77777777" w:rsidR="009411E1" w:rsidRPr="009411E1" w:rsidRDefault="009411E1" w:rsidP="009411E1">
            <w:pPr>
              <w:spacing w:after="0"/>
              <w:rPr>
                <w:rFonts w:ascii="Arial" w:hAnsi="Arial"/>
                <w:highlight w:val="green"/>
                <w:lang w:eastAsia="en-GB"/>
              </w:rPr>
            </w:pPr>
            <w:r w:rsidRPr="009411E1">
              <w:rPr>
                <w:rFonts w:ascii="Arial" w:hAnsi="Arial"/>
                <w:highlight w:val="green"/>
                <w:lang w:eastAsia="en-GB"/>
              </w:rPr>
              <w:t xml:space="preserve">          //The SS transmits a DEREGISTRATION ACCEPT message.</w:t>
            </w:r>
          </w:p>
          <w:p w14:paraId="3BBF5A63" w14:textId="77777777" w:rsidR="009411E1" w:rsidRPr="009411E1" w:rsidRDefault="009411E1" w:rsidP="009411E1">
            <w:pPr>
              <w:spacing w:after="0"/>
              <w:rPr>
                <w:rFonts w:ascii="Arial" w:hAnsi="Arial"/>
                <w:highlight w:val="green"/>
                <w:lang w:eastAsia="en-GB"/>
              </w:rPr>
            </w:pPr>
            <w:r w:rsidRPr="009411E1">
              <w:rPr>
                <w:rFonts w:ascii="Arial" w:hAnsi="Arial"/>
                <w:highlight w:val="green"/>
                <w:lang w:eastAsia="en-GB"/>
              </w:rPr>
              <w:t xml:space="preserve">          </w:t>
            </w:r>
            <w:proofErr w:type="spellStart"/>
            <w:r w:rsidRPr="009411E1">
              <w:rPr>
                <w:rFonts w:ascii="Arial" w:hAnsi="Arial"/>
                <w:highlight w:val="green"/>
                <w:lang w:eastAsia="en-GB"/>
              </w:rPr>
              <w:t>SRB.send</w:t>
            </w:r>
            <w:proofErr w:type="spellEnd"/>
            <w:r w:rsidRPr="009411E1">
              <w:rPr>
                <w:rFonts w:ascii="Arial" w:hAnsi="Arial"/>
                <w:highlight w:val="green"/>
                <w:lang w:eastAsia="en-GB"/>
              </w:rPr>
              <w:t>(</w:t>
            </w:r>
            <w:proofErr w:type="spellStart"/>
            <w:r w:rsidRPr="009411E1">
              <w:rPr>
                <w:rFonts w:ascii="Arial" w:hAnsi="Arial"/>
                <w:highlight w:val="green"/>
                <w:lang w:eastAsia="en-GB"/>
              </w:rPr>
              <w:t>cas_NR_SRB_NasPdu_REQ</w:t>
            </w:r>
            <w:proofErr w:type="spellEnd"/>
            <w:r w:rsidRPr="009411E1">
              <w:rPr>
                <w:rFonts w:ascii="Arial" w:hAnsi="Arial"/>
                <w:highlight w:val="green"/>
                <w:lang w:eastAsia="en-GB"/>
              </w:rPr>
              <w:t>(nr_Cell1, tsc_NR_RbId_SRB2, -,</w:t>
            </w:r>
          </w:p>
          <w:p w14:paraId="36FB69BF" w14:textId="77777777" w:rsidR="009411E1" w:rsidRPr="009411E1" w:rsidRDefault="009411E1" w:rsidP="009411E1">
            <w:pPr>
              <w:spacing w:after="0"/>
              <w:rPr>
                <w:rFonts w:ascii="Arial" w:hAnsi="Arial"/>
                <w:highlight w:val="green"/>
                <w:lang w:eastAsia="en-GB"/>
              </w:rPr>
            </w:pPr>
            <w:r w:rsidRPr="009411E1">
              <w:rPr>
                <w:rFonts w:ascii="Arial" w:hAnsi="Arial"/>
                <w:highlight w:val="green"/>
                <w:lang w:eastAsia="en-GB"/>
              </w:rPr>
              <w:t xml:space="preserve">                                   </w:t>
            </w:r>
            <w:proofErr w:type="spellStart"/>
            <w:r w:rsidRPr="009411E1">
              <w:rPr>
                <w:rFonts w:ascii="Arial" w:hAnsi="Arial"/>
                <w:highlight w:val="green"/>
                <w:lang w:eastAsia="en-GB"/>
              </w:rPr>
              <w:t>cs_NG_NAS_Request</w:t>
            </w:r>
            <w:proofErr w:type="spellEnd"/>
            <w:r w:rsidRPr="009411E1">
              <w:rPr>
                <w:rFonts w:ascii="Arial" w:hAnsi="Arial"/>
                <w:highlight w:val="green"/>
                <w:lang w:eastAsia="en-GB"/>
              </w:rPr>
              <w:t>(</w:t>
            </w:r>
            <w:proofErr w:type="spellStart"/>
            <w:r w:rsidRPr="009411E1">
              <w:rPr>
                <w:rFonts w:ascii="Arial" w:hAnsi="Arial"/>
                <w:highlight w:val="green"/>
                <w:lang w:eastAsia="en-GB"/>
              </w:rPr>
              <w:t>tsc_SHT_IntegrityProtected_Ciphered</w:t>
            </w:r>
            <w:proofErr w:type="spellEnd"/>
            <w:r w:rsidRPr="009411E1">
              <w:rPr>
                <w:rFonts w:ascii="Arial" w:hAnsi="Arial"/>
                <w:highlight w:val="green"/>
                <w:lang w:eastAsia="en-GB"/>
              </w:rPr>
              <w:t xml:space="preserve">, </w:t>
            </w:r>
            <w:proofErr w:type="spellStart"/>
            <w:r w:rsidRPr="009411E1">
              <w:rPr>
                <w:rFonts w:ascii="Arial" w:hAnsi="Arial"/>
                <w:highlight w:val="green"/>
                <w:lang w:eastAsia="en-GB"/>
              </w:rPr>
              <w:t>cs_NG_DEREGISTRATION_ACCEPT</w:t>
            </w:r>
            <w:proofErr w:type="spellEnd"/>
            <w:r w:rsidRPr="009411E1">
              <w:rPr>
                <w:rFonts w:ascii="Arial" w:hAnsi="Arial"/>
                <w:highlight w:val="green"/>
                <w:lang w:eastAsia="en-GB"/>
              </w:rPr>
              <w:t>)));</w:t>
            </w:r>
          </w:p>
          <w:p w14:paraId="66149FCC" w14:textId="77777777" w:rsidR="009411E1" w:rsidRPr="009411E1" w:rsidRDefault="009411E1" w:rsidP="009411E1">
            <w:pPr>
              <w:spacing w:after="0"/>
              <w:rPr>
                <w:rFonts w:ascii="Arial" w:hAnsi="Arial"/>
                <w:highlight w:val="green"/>
                <w:lang w:eastAsia="en-GB"/>
              </w:rPr>
            </w:pPr>
            <w:r w:rsidRPr="009411E1">
              <w:rPr>
                <w:rFonts w:ascii="Arial" w:hAnsi="Arial"/>
                <w:highlight w:val="green"/>
                <w:lang w:eastAsia="en-GB"/>
              </w:rPr>
              <w:t xml:space="preserve">          </w:t>
            </w:r>
            <w:proofErr w:type="spellStart"/>
            <w:r w:rsidRPr="009411E1">
              <w:rPr>
                <w:rFonts w:ascii="Arial" w:hAnsi="Arial"/>
                <w:highlight w:val="green"/>
                <w:lang w:eastAsia="en-GB"/>
              </w:rPr>
              <w:t>t_WaitTime.stop</w:t>
            </w:r>
            <w:proofErr w:type="spellEnd"/>
            <w:r w:rsidRPr="009411E1">
              <w:rPr>
                <w:rFonts w:ascii="Arial" w:hAnsi="Arial"/>
                <w:highlight w:val="green"/>
                <w:lang w:eastAsia="en-GB"/>
              </w:rPr>
              <w:t>;</w:t>
            </w:r>
          </w:p>
          <w:p w14:paraId="40434607" w14:textId="77777777" w:rsidR="009411E1" w:rsidRPr="009411E1" w:rsidRDefault="009411E1" w:rsidP="009411E1">
            <w:pPr>
              <w:spacing w:after="0"/>
              <w:rPr>
                <w:rFonts w:ascii="Arial" w:hAnsi="Arial"/>
                <w:highlight w:val="green"/>
                <w:lang w:eastAsia="en-GB"/>
              </w:rPr>
            </w:pPr>
            <w:r w:rsidRPr="009411E1">
              <w:rPr>
                <w:rFonts w:ascii="Arial" w:hAnsi="Arial"/>
                <w:highlight w:val="green"/>
                <w:lang w:eastAsia="en-GB"/>
              </w:rPr>
              <w:t xml:space="preserve">          //@sic R5-227444 sic@</w:t>
            </w:r>
          </w:p>
          <w:p w14:paraId="6FE24A1D" w14:textId="77777777" w:rsidR="009411E1" w:rsidRPr="009411E1" w:rsidRDefault="009411E1" w:rsidP="009411E1">
            <w:pPr>
              <w:spacing w:after="0"/>
              <w:rPr>
                <w:rFonts w:ascii="Arial" w:hAnsi="Arial"/>
                <w:highlight w:val="green"/>
                <w:lang w:eastAsia="en-GB"/>
              </w:rPr>
            </w:pPr>
            <w:r w:rsidRPr="009411E1">
              <w:rPr>
                <w:rFonts w:ascii="Arial" w:hAnsi="Arial"/>
                <w:highlight w:val="green"/>
                <w:lang w:eastAsia="en-GB"/>
              </w:rPr>
              <w:t xml:space="preserve">          //@</w:t>
            </w:r>
            <w:proofErr w:type="spellStart"/>
            <w:r w:rsidRPr="009411E1">
              <w:rPr>
                <w:rFonts w:ascii="Arial" w:hAnsi="Arial"/>
                <w:highlight w:val="green"/>
                <w:lang w:eastAsia="en-GB"/>
              </w:rPr>
              <w:t>siclog</w:t>
            </w:r>
            <w:proofErr w:type="spellEnd"/>
            <w:r w:rsidRPr="009411E1">
              <w:rPr>
                <w:rFonts w:ascii="Arial" w:hAnsi="Arial"/>
                <w:highlight w:val="green"/>
                <w:lang w:eastAsia="en-GB"/>
              </w:rPr>
              <w:t xml:space="preserve"> "Step 4Ba2" </w:t>
            </w:r>
            <w:proofErr w:type="spellStart"/>
            <w:r w:rsidRPr="009411E1">
              <w:rPr>
                <w:rFonts w:ascii="Arial" w:hAnsi="Arial"/>
                <w:highlight w:val="green"/>
                <w:lang w:eastAsia="en-GB"/>
              </w:rPr>
              <w:t>siclog</w:t>
            </w:r>
            <w:proofErr w:type="spellEnd"/>
            <w:r w:rsidRPr="009411E1">
              <w:rPr>
                <w:rFonts w:ascii="Arial" w:hAnsi="Arial"/>
                <w:highlight w:val="green"/>
                <w:lang w:eastAsia="en-GB"/>
              </w:rPr>
              <w:t>@</w:t>
            </w:r>
          </w:p>
          <w:p w14:paraId="574236FD" w14:textId="77777777" w:rsidR="009411E1" w:rsidRPr="009411E1" w:rsidRDefault="009411E1" w:rsidP="009411E1">
            <w:pPr>
              <w:spacing w:after="0"/>
              <w:rPr>
                <w:rFonts w:ascii="Arial" w:hAnsi="Arial"/>
                <w:highlight w:val="green"/>
                <w:lang w:eastAsia="en-GB"/>
              </w:rPr>
            </w:pPr>
            <w:r w:rsidRPr="009411E1">
              <w:rPr>
                <w:rFonts w:ascii="Arial" w:hAnsi="Arial"/>
                <w:highlight w:val="green"/>
                <w:lang w:eastAsia="en-GB"/>
              </w:rPr>
              <w:t xml:space="preserve">          //SS releases the RRC connection</w:t>
            </w:r>
          </w:p>
          <w:p w14:paraId="22447CE0" w14:textId="77777777" w:rsidR="009411E1" w:rsidRPr="009411E1" w:rsidRDefault="009411E1" w:rsidP="009411E1">
            <w:pPr>
              <w:spacing w:after="0"/>
              <w:rPr>
                <w:rFonts w:ascii="Arial" w:hAnsi="Arial"/>
                <w:highlight w:val="green"/>
                <w:lang w:eastAsia="en-GB"/>
              </w:rPr>
            </w:pPr>
            <w:r w:rsidRPr="009411E1">
              <w:rPr>
                <w:rFonts w:ascii="Arial" w:hAnsi="Arial"/>
                <w:highlight w:val="green"/>
                <w:lang w:eastAsia="en-GB"/>
              </w:rPr>
              <w:t xml:space="preserve">          </w:t>
            </w:r>
            <w:proofErr w:type="spellStart"/>
            <w:r w:rsidRPr="009411E1">
              <w:rPr>
                <w:rFonts w:ascii="Arial" w:hAnsi="Arial"/>
                <w:highlight w:val="green"/>
                <w:lang w:eastAsia="en-GB"/>
              </w:rPr>
              <w:t>f_NR_RRCRelease</w:t>
            </w:r>
            <w:proofErr w:type="spellEnd"/>
            <w:r w:rsidRPr="009411E1">
              <w:rPr>
                <w:rFonts w:ascii="Arial" w:hAnsi="Arial"/>
                <w:highlight w:val="green"/>
                <w:lang w:eastAsia="en-GB"/>
              </w:rPr>
              <w:t>(nr_Cell1);</w:t>
            </w:r>
          </w:p>
          <w:p w14:paraId="3877659B" w14:textId="77777777" w:rsidR="009411E1" w:rsidRPr="009411E1" w:rsidRDefault="009411E1" w:rsidP="009411E1">
            <w:pPr>
              <w:spacing w:after="0"/>
              <w:rPr>
                <w:rFonts w:ascii="Arial" w:hAnsi="Arial"/>
                <w:highlight w:val="green"/>
                <w:lang w:eastAsia="en-GB"/>
              </w:rPr>
            </w:pPr>
            <w:r w:rsidRPr="009411E1">
              <w:rPr>
                <w:rFonts w:ascii="Arial" w:hAnsi="Arial"/>
                <w:highlight w:val="green"/>
                <w:lang w:eastAsia="en-GB"/>
              </w:rPr>
              <w:t xml:space="preserve">          //@</w:t>
            </w:r>
            <w:proofErr w:type="spellStart"/>
            <w:r w:rsidRPr="009411E1">
              <w:rPr>
                <w:rFonts w:ascii="Arial" w:hAnsi="Arial"/>
                <w:highlight w:val="green"/>
                <w:lang w:eastAsia="en-GB"/>
              </w:rPr>
              <w:t>siclog</w:t>
            </w:r>
            <w:proofErr w:type="spellEnd"/>
            <w:r w:rsidRPr="009411E1">
              <w:rPr>
                <w:rFonts w:ascii="Arial" w:hAnsi="Arial"/>
                <w:highlight w:val="green"/>
                <w:lang w:eastAsia="en-GB"/>
              </w:rPr>
              <w:t xml:space="preserve"> "Step 4Ba3" </w:t>
            </w:r>
            <w:proofErr w:type="spellStart"/>
            <w:r w:rsidRPr="009411E1">
              <w:rPr>
                <w:rFonts w:ascii="Arial" w:hAnsi="Arial"/>
                <w:highlight w:val="green"/>
                <w:lang w:eastAsia="en-GB"/>
              </w:rPr>
              <w:t>siclog</w:t>
            </w:r>
            <w:proofErr w:type="spellEnd"/>
            <w:r w:rsidRPr="009411E1">
              <w:rPr>
                <w:rFonts w:ascii="Arial" w:hAnsi="Arial"/>
                <w:highlight w:val="green"/>
                <w:lang w:eastAsia="en-GB"/>
              </w:rPr>
              <w:t>@</w:t>
            </w:r>
          </w:p>
          <w:p w14:paraId="5781C90B" w14:textId="77777777" w:rsidR="009411E1" w:rsidRPr="009411E1" w:rsidRDefault="009411E1" w:rsidP="009411E1">
            <w:pPr>
              <w:spacing w:after="0"/>
              <w:rPr>
                <w:rFonts w:ascii="Arial" w:hAnsi="Arial"/>
                <w:highlight w:val="green"/>
                <w:lang w:eastAsia="en-GB"/>
              </w:rPr>
            </w:pPr>
            <w:r w:rsidRPr="009411E1">
              <w:rPr>
                <w:rFonts w:ascii="Arial" w:hAnsi="Arial"/>
                <w:highlight w:val="green"/>
                <w:lang w:eastAsia="en-GB"/>
              </w:rPr>
              <w:t xml:space="preserve">          //Start Timer T2=5 seconds.</w:t>
            </w:r>
          </w:p>
          <w:p w14:paraId="290A8DC1" w14:textId="77777777" w:rsidR="009411E1" w:rsidRPr="009411E1" w:rsidRDefault="009411E1" w:rsidP="009411E1">
            <w:pPr>
              <w:spacing w:after="0"/>
              <w:rPr>
                <w:rFonts w:ascii="Arial" w:hAnsi="Arial"/>
                <w:highlight w:val="green"/>
                <w:lang w:eastAsia="en-GB"/>
              </w:rPr>
            </w:pPr>
            <w:r w:rsidRPr="009411E1">
              <w:rPr>
                <w:rFonts w:ascii="Arial" w:hAnsi="Arial"/>
                <w:highlight w:val="green"/>
                <w:lang w:eastAsia="en-GB"/>
              </w:rPr>
              <w:t xml:space="preserve">          t_WaitTime2.start(5.0);</w:t>
            </w:r>
          </w:p>
          <w:p w14:paraId="14ECE807" w14:textId="77777777" w:rsidR="009411E1" w:rsidRPr="009411E1" w:rsidRDefault="009411E1" w:rsidP="009411E1">
            <w:pPr>
              <w:spacing w:after="0"/>
              <w:rPr>
                <w:rFonts w:ascii="Arial" w:hAnsi="Arial"/>
                <w:highlight w:val="green"/>
                <w:lang w:eastAsia="en-GB"/>
              </w:rPr>
            </w:pPr>
            <w:r w:rsidRPr="009411E1">
              <w:rPr>
                <w:rFonts w:ascii="Arial" w:hAnsi="Arial"/>
                <w:highlight w:val="green"/>
                <w:lang w:eastAsia="en-GB"/>
              </w:rPr>
              <w:t xml:space="preserve">          </w:t>
            </w:r>
            <w:proofErr w:type="spellStart"/>
            <w:r w:rsidRPr="009411E1">
              <w:rPr>
                <w:rFonts w:ascii="Arial" w:hAnsi="Arial"/>
                <w:highlight w:val="green"/>
                <w:lang w:eastAsia="en-GB"/>
              </w:rPr>
              <w:t>f_NR_ULGrantConfiguration_Start</w:t>
            </w:r>
            <w:proofErr w:type="spellEnd"/>
            <w:r w:rsidRPr="009411E1">
              <w:rPr>
                <w:rFonts w:ascii="Arial" w:hAnsi="Arial"/>
                <w:highlight w:val="green"/>
                <w:lang w:eastAsia="en-GB"/>
              </w:rPr>
              <w:t xml:space="preserve">(nr_Cell1, -, -, -, </w:t>
            </w:r>
            <w:proofErr w:type="spellStart"/>
            <w:r w:rsidRPr="009411E1">
              <w:rPr>
                <w:rFonts w:ascii="Arial" w:hAnsi="Arial"/>
                <w:highlight w:val="green"/>
                <w:lang w:eastAsia="en-GB"/>
              </w:rPr>
              <w:t>cs_NR_UplinkTimeAlignment_Stop</w:t>
            </w:r>
            <w:proofErr w:type="spellEnd"/>
            <w:r w:rsidRPr="009411E1">
              <w:rPr>
                <w:rFonts w:ascii="Arial" w:hAnsi="Arial"/>
                <w:highlight w:val="green"/>
                <w:lang w:eastAsia="en-GB"/>
              </w:rPr>
              <w:t>, -, -, false );</w:t>
            </w:r>
          </w:p>
          <w:p w14:paraId="5F8E0FE2" w14:textId="77777777" w:rsidR="009411E1" w:rsidRPr="009411E1" w:rsidRDefault="009411E1" w:rsidP="009411E1">
            <w:pPr>
              <w:spacing w:after="0"/>
              <w:rPr>
                <w:rFonts w:ascii="Arial" w:hAnsi="Arial"/>
                <w:highlight w:val="green"/>
                <w:lang w:eastAsia="en-GB"/>
              </w:rPr>
            </w:pPr>
            <w:r w:rsidRPr="009411E1">
              <w:rPr>
                <w:rFonts w:ascii="Arial" w:hAnsi="Arial"/>
                <w:highlight w:val="green"/>
                <w:lang w:eastAsia="en-GB"/>
              </w:rPr>
              <w:t xml:space="preserve">          alt{</w:t>
            </w:r>
          </w:p>
          <w:p w14:paraId="68044BE8" w14:textId="77777777" w:rsidR="009411E1" w:rsidRPr="009411E1" w:rsidRDefault="009411E1" w:rsidP="009411E1">
            <w:pPr>
              <w:spacing w:after="0"/>
              <w:rPr>
                <w:rFonts w:ascii="Arial" w:hAnsi="Arial"/>
                <w:highlight w:val="green"/>
                <w:lang w:eastAsia="en-GB"/>
              </w:rPr>
            </w:pPr>
            <w:r w:rsidRPr="009411E1">
              <w:rPr>
                <w:rFonts w:ascii="Arial" w:hAnsi="Arial"/>
                <w:highlight w:val="green"/>
                <w:lang w:eastAsia="en-GB"/>
              </w:rPr>
              <w:t xml:space="preserve">            //@</w:t>
            </w:r>
            <w:proofErr w:type="spellStart"/>
            <w:r w:rsidRPr="009411E1">
              <w:rPr>
                <w:rFonts w:ascii="Arial" w:hAnsi="Arial"/>
                <w:highlight w:val="green"/>
                <w:lang w:eastAsia="en-GB"/>
              </w:rPr>
              <w:t>siclog</w:t>
            </w:r>
            <w:proofErr w:type="spellEnd"/>
            <w:r w:rsidRPr="009411E1">
              <w:rPr>
                <w:rFonts w:ascii="Arial" w:hAnsi="Arial"/>
                <w:highlight w:val="green"/>
                <w:lang w:eastAsia="en-GB"/>
              </w:rPr>
              <w:t xml:space="preserve"> "Steps 4Ba4A1-Steps 4Ba4A4" </w:t>
            </w:r>
            <w:proofErr w:type="spellStart"/>
            <w:r w:rsidRPr="009411E1">
              <w:rPr>
                <w:rFonts w:ascii="Arial" w:hAnsi="Arial"/>
                <w:highlight w:val="green"/>
                <w:lang w:eastAsia="en-GB"/>
              </w:rPr>
              <w:t>siclog</w:t>
            </w:r>
            <w:proofErr w:type="spellEnd"/>
            <w:r w:rsidRPr="009411E1">
              <w:rPr>
                <w:rFonts w:ascii="Arial" w:hAnsi="Arial"/>
                <w:highlight w:val="green"/>
                <w:lang w:eastAsia="en-GB"/>
              </w:rPr>
              <w:t>@</w:t>
            </w:r>
          </w:p>
          <w:p w14:paraId="07E0F853" w14:textId="77777777" w:rsidR="009411E1" w:rsidRPr="009411E1" w:rsidRDefault="009411E1" w:rsidP="009411E1">
            <w:pPr>
              <w:spacing w:after="0"/>
              <w:rPr>
                <w:rFonts w:ascii="Arial" w:hAnsi="Arial"/>
                <w:highlight w:val="green"/>
                <w:lang w:eastAsia="en-GB"/>
              </w:rPr>
            </w:pPr>
            <w:r w:rsidRPr="009411E1">
              <w:rPr>
                <w:rFonts w:ascii="Arial" w:hAnsi="Arial"/>
                <w:highlight w:val="green"/>
                <w:lang w:eastAsia="en-GB"/>
              </w:rPr>
              <w:t xml:space="preserve">             [] </w:t>
            </w:r>
            <w:proofErr w:type="spellStart"/>
            <w:proofErr w:type="gramStart"/>
            <w:r w:rsidRPr="009411E1">
              <w:rPr>
                <w:rFonts w:ascii="Arial" w:hAnsi="Arial"/>
                <w:highlight w:val="green"/>
                <w:lang w:eastAsia="en-GB"/>
              </w:rPr>
              <w:t>SRB.check</w:t>
            </w:r>
            <w:proofErr w:type="spellEnd"/>
            <w:r w:rsidRPr="009411E1">
              <w:rPr>
                <w:rFonts w:ascii="Arial" w:hAnsi="Arial"/>
                <w:highlight w:val="green"/>
                <w:lang w:eastAsia="en-GB"/>
              </w:rPr>
              <w:t>(</w:t>
            </w:r>
            <w:proofErr w:type="gramEnd"/>
            <w:r w:rsidRPr="009411E1">
              <w:rPr>
                <w:rFonts w:ascii="Arial" w:hAnsi="Arial"/>
                <w:highlight w:val="green"/>
                <w:lang w:eastAsia="en-GB"/>
              </w:rPr>
              <w:t>receive(car_NR_SRB0_RrcPdu_IND(nr_Cell1, cr_38508_RRCSetupRequest(?, ?)))){</w:t>
            </w:r>
          </w:p>
          <w:p w14:paraId="5CA330FD" w14:textId="77777777" w:rsidR="009411E1" w:rsidRPr="009411E1" w:rsidRDefault="009411E1" w:rsidP="009411E1">
            <w:pPr>
              <w:spacing w:after="0"/>
              <w:rPr>
                <w:rFonts w:ascii="Arial" w:hAnsi="Arial"/>
                <w:highlight w:val="green"/>
                <w:lang w:eastAsia="en-GB"/>
              </w:rPr>
            </w:pPr>
            <w:r w:rsidRPr="009411E1">
              <w:rPr>
                <w:rFonts w:ascii="Arial" w:hAnsi="Arial"/>
                <w:highlight w:val="green"/>
                <w:lang w:eastAsia="en-GB"/>
              </w:rPr>
              <w:t xml:space="preserve">                t_WaitTime2.stop;</w:t>
            </w:r>
          </w:p>
          <w:p w14:paraId="7B9B3385" w14:textId="77777777" w:rsidR="009411E1" w:rsidRPr="009411E1" w:rsidRDefault="009411E1" w:rsidP="009411E1">
            <w:pPr>
              <w:spacing w:after="0"/>
              <w:rPr>
                <w:rFonts w:ascii="Arial" w:hAnsi="Arial"/>
                <w:highlight w:val="green"/>
                <w:lang w:eastAsia="en-GB"/>
              </w:rPr>
            </w:pPr>
            <w:r w:rsidRPr="009411E1">
              <w:rPr>
                <w:rFonts w:ascii="Arial" w:hAnsi="Arial"/>
                <w:highlight w:val="green"/>
                <w:lang w:eastAsia="en-GB"/>
              </w:rPr>
              <w:t xml:space="preserve">                </w:t>
            </w:r>
            <w:proofErr w:type="spellStart"/>
            <w:r w:rsidRPr="009411E1">
              <w:rPr>
                <w:rFonts w:ascii="Arial" w:hAnsi="Arial"/>
                <w:highlight w:val="green"/>
                <w:lang w:eastAsia="en-GB"/>
              </w:rPr>
              <w:t>f_NR_PreliminaryPass</w:t>
            </w:r>
            <w:proofErr w:type="spellEnd"/>
            <w:r w:rsidRPr="009411E1">
              <w:rPr>
                <w:rFonts w:ascii="Arial" w:hAnsi="Arial"/>
                <w:highlight w:val="green"/>
                <w:lang w:eastAsia="en-GB"/>
              </w:rPr>
              <w:t>(__FILE__, __LINE__, "Step 4Ba4A1");</w:t>
            </w:r>
          </w:p>
          <w:p w14:paraId="0C147ED0" w14:textId="77777777" w:rsidR="009411E1" w:rsidRPr="009411E1" w:rsidRDefault="009411E1" w:rsidP="009411E1">
            <w:pPr>
              <w:spacing w:after="0"/>
              <w:rPr>
                <w:rFonts w:ascii="Arial" w:hAnsi="Arial"/>
                <w:highlight w:val="green"/>
                <w:lang w:eastAsia="en-GB"/>
              </w:rPr>
            </w:pPr>
            <w:r w:rsidRPr="009411E1">
              <w:rPr>
                <w:rFonts w:ascii="Arial" w:hAnsi="Arial"/>
                <w:highlight w:val="green"/>
                <w:lang w:eastAsia="en-GB"/>
              </w:rPr>
              <w:t xml:space="preserve">                f_NR5GC_RRC_IdleState1N_Def(nr_Cell1, -, -, </w:t>
            </w:r>
            <w:proofErr w:type="spellStart"/>
            <w:r w:rsidRPr="009411E1">
              <w:rPr>
                <w:rFonts w:ascii="Arial" w:hAnsi="Arial"/>
                <w:highlight w:val="green"/>
                <w:lang w:eastAsia="en-GB"/>
              </w:rPr>
              <w:t>Initial_NoSecurity</w:t>
            </w:r>
            <w:proofErr w:type="spellEnd"/>
            <w:r w:rsidRPr="009411E1">
              <w:rPr>
                <w:rFonts w:ascii="Arial" w:hAnsi="Arial"/>
                <w:highlight w:val="green"/>
                <w:lang w:eastAsia="en-GB"/>
              </w:rPr>
              <w:t>);</w:t>
            </w:r>
          </w:p>
          <w:p w14:paraId="0951B108" w14:textId="77777777" w:rsidR="009411E1" w:rsidRPr="009411E1" w:rsidRDefault="009411E1" w:rsidP="009411E1">
            <w:pPr>
              <w:spacing w:after="0"/>
              <w:rPr>
                <w:rFonts w:ascii="Arial" w:hAnsi="Arial"/>
                <w:highlight w:val="green"/>
                <w:lang w:eastAsia="en-GB"/>
              </w:rPr>
            </w:pPr>
            <w:r w:rsidRPr="009411E1">
              <w:rPr>
                <w:rFonts w:ascii="Arial" w:hAnsi="Arial"/>
                <w:highlight w:val="green"/>
                <w:lang w:eastAsia="en-GB"/>
              </w:rPr>
              <w:t xml:space="preserve">                </w:t>
            </w:r>
            <w:proofErr w:type="spellStart"/>
            <w:r w:rsidRPr="009411E1">
              <w:rPr>
                <w:rFonts w:ascii="Arial" w:hAnsi="Arial"/>
                <w:highlight w:val="green"/>
                <w:lang w:eastAsia="en-GB"/>
              </w:rPr>
              <w:t>f_UT_RequestIMSCall</w:t>
            </w:r>
            <w:proofErr w:type="spellEnd"/>
            <w:r w:rsidRPr="009411E1">
              <w:rPr>
                <w:rFonts w:ascii="Arial" w:hAnsi="Arial"/>
                <w:highlight w:val="green"/>
                <w:lang w:eastAsia="en-GB"/>
              </w:rPr>
              <w:t>(UT);</w:t>
            </w:r>
          </w:p>
          <w:p w14:paraId="1E012D9D" w14:textId="77777777" w:rsidR="009411E1" w:rsidRPr="009411E1" w:rsidRDefault="009411E1" w:rsidP="009411E1">
            <w:pPr>
              <w:spacing w:after="0"/>
              <w:rPr>
                <w:rFonts w:ascii="Arial" w:hAnsi="Arial"/>
                <w:highlight w:val="green"/>
                <w:lang w:eastAsia="en-GB"/>
              </w:rPr>
            </w:pPr>
            <w:r w:rsidRPr="009411E1">
              <w:rPr>
                <w:rFonts w:ascii="Arial" w:hAnsi="Arial"/>
                <w:highlight w:val="green"/>
                <w:lang w:eastAsia="en-GB"/>
              </w:rPr>
              <w:t xml:space="preserve">            }</w:t>
            </w:r>
          </w:p>
          <w:p w14:paraId="2E3FB23C" w14:textId="77777777" w:rsidR="009411E1" w:rsidRPr="009411E1" w:rsidRDefault="009411E1" w:rsidP="009411E1">
            <w:pPr>
              <w:spacing w:after="0"/>
              <w:rPr>
                <w:rFonts w:ascii="Arial" w:hAnsi="Arial"/>
                <w:highlight w:val="green"/>
                <w:lang w:eastAsia="en-GB"/>
              </w:rPr>
            </w:pPr>
            <w:r w:rsidRPr="009411E1">
              <w:rPr>
                <w:rFonts w:ascii="Arial" w:hAnsi="Arial"/>
                <w:highlight w:val="green"/>
                <w:lang w:eastAsia="en-GB"/>
              </w:rPr>
              <w:t xml:space="preserve">            //@</w:t>
            </w:r>
            <w:proofErr w:type="spellStart"/>
            <w:r w:rsidRPr="009411E1">
              <w:rPr>
                <w:rFonts w:ascii="Arial" w:hAnsi="Arial"/>
                <w:highlight w:val="green"/>
                <w:lang w:eastAsia="en-GB"/>
              </w:rPr>
              <w:t>siclog</w:t>
            </w:r>
            <w:proofErr w:type="spellEnd"/>
            <w:r w:rsidRPr="009411E1">
              <w:rPr>
                <w:rFonts w:ascii="Arial" w:hAnsi="Arial"/>
                <w:highlight w:val="green"/>
                <w:lang w:eastAsia="en-GB"/>
              </w:rPr>
              <w:t xml:space="preserve"> "Steps 4Ba4B1-Steps 4Ba4B3" </w:t>
            </w:r>
            <w:proofErr w:type="spellStart"/>
            <w:r w:rsidRPr="009411E1">
              <w:rPr>
                <w:rFonts w:ascii="Arial" w:hAnsi="Arial"/>
                <w:highlight w:val="green"/>
                <w:lang w:eastAsia="en-GB"/>
              </w:rPr>
              <w:t>siclog</w:t>
            </w:r>
            <w:proofErr w:type="spellEnd"/>
            <w:r w:rsidRPr="009411E1">
              <w:rPr>
                <w:rFonts w:ascii="Arial" w:hAnsi="Arial"/>
                <w:highlight w:val="green"/>
                <w:lang w:eastAsia="en-GB"/>
              </w:rPr>
              <w:t>@</w:t>
            </w:r>
          </w:p>
          <w:p w14:paraId="5CA5653D" w14:textId="77777777" w:rsidR="009411E1" w:rsidRPr="009411E1" w:rsidRDefault="009411E1" w:rsidP="009411E1">
            <w:pPr>
              <w:spacing w:after="0"/>
              <w:rPr>
                <w:rFonts w:ascii="Arial" w:hAnsi="Arial"/>
                <w:highlight w:val="green"/>
                <w:lang w:eastAsia="en-GB"/>
              </w:rPr>
            </w:pPr>
            <w:r w:rsidRPr="009411E1">
              <w:rPr>
                <w:rFonts w:ascii="Arial" w:hAnsi="Arial"/>
                <w:highlight w:val="green"/>
                <w:lang w:eastAsia="en-GB"/>
              </w:rPr>
              <w:t xml:space="preserve">            []t_WaitTime2.timeout{</w:t>
            </w:r>
          </w:p>
          <w:p w14:paraId="5029ACE7" w14:textId="77777777" w:rsidR="009411E1" w:rsidRPr="009411E1" w:rsidRDefault="009411E1" w:rsidP="009411E1">
            <w:pPr>
              <w:spacing w:after="0"/>
              <w:rPr>
                <w:rFonts w:ascii="Arial" w:hAnsi="Arial"/>
                <w:highlight w:val="green"/>
                <w:lang w:eastAsia="en-GB"/>
              </w:rPr>
            </w:pPr>
            <w:r w:rsidRPr="009411E1">
              <w:rPr>
                <w:rFonts w:ascii="Arial" w:hAnsi="Arial"/>
                <w:highlight w:val="green"/>
                <w:lang w:eastAsia="en-GB"/>
              </w:rPr>
              <w:lastRenderedPageBreak/>
              <w:t xml:space="preserve">                </w:t>
            </w:r>
            <w:proofErr w:type="spellStart"/>
            <w:r w:rsidRPr="009411E1">
              <w:rPr>
                <w:rFonts w:ascii="Arial" w:hAnsi="Arial"/>
                <w:highlight w:val="green"/>
                <w:lang w:eastAsia="en-GB"/>
              </w:rPr>
              <w:t>f_UT_RequestIMSCall</w:t>
            </w:r>
            <w:proofErr w:type="spellEnd"/>
            <w:r w:rsidRPr="009411E1">
              <w:rPr>
                <w:rFonts w:ascii="Arial" w:hAnsi="Arial"/>
                <w:highlight w:val="green"/>
                <w:lang w:eastAsia="en-GB"/>
              </w:rPr>
              <w:t>(UT);</w:t>
            </w:r>
          </w:p>
          <w:p w14:paraId="69DAE84A" w14:textId="77777777" w:rsidR="009411E1" w:rsidRPr="009411E1" w:rsidRDefault="009411E1" w:rsidP="009411E1">
            <w:pPr>
              <w:spacing w:after="0"/>
              <w:rPr>
                <w:rFonts w:ascii="Arial" w:hAnsi="Arial"/>
                <w:highlight w:val="green"/>
                <w:lang w:eastAsia="en-GB"/>
              </w:rPr>
            </w:pPr>
            <w:r w:rsidRPr="009411E1">
              <w:rPr>
                <w:rFonts w:ascii="Arial" w:hAnsi="Arial"/>
                <w:highlight w:val="green"/>
                <w:lang w:eastAsia="en-GB"/>
              </w:rPr>
              <w:t xml:space="preserve">                //Check: Does the UE perform on NR Cell 1 the Registration procedure for initial registration as specified in TS 38.508-1 [4] subclause 4.5.2.2-2?</w:t>
            </w:r>
          </w:p>
          <w:p w14:paraId="0E0E5EF0" w14:textId="77777777" w:rsidR="009411E1" w:rsidRPr="009411E1" w:rsidRDefault="009411E1" w:rsidP="009411E1">
            <w:pPr>
              <w:spacing w:after="0"/>
              <w:rPr>
                <w:rFonts w:ascii="Arial" w:hAnsi="Arial"/>
                <w:highlight w:val="green"/>
                <w:lang w:eastAsia="en-GB"/>
              </w:rPr>
            </w:pPr>
            <w:r w:rsidRPr="009411E1">
              <w:rPr>
                <w:rFonts w:ascii="Arial" w:hAnsi="Arial"/>
                <w:highlight w:val="green"/>
                <w:lang w:eastAsia="en-GB"/>
              </w:rPr>
              <w:t xml:space="preserve">                f_NR5GC_RRC_IdleState1N_Def(nr_Cell1, -, -, </w:t>
            </w:r>
            <w:proofErr w:type="spellStart"/>
            <w:r w:rsidRPr="009411E1">
              <w:rPr>
                <w:rFonts w:ascii="Arial" w:hAnsi="Arial"/>
                <w:highlight w:val="green"/>
                <w:lang w:eastAsia="en-GB"/>
              </w:rPr>
              <w:t>Initial_NoSecurity</w:t>
            </w:r>
            <w:proofErr w:type="spellEnd"/>
            <w:r w:rsidRPr="009411E1">
              <w:rPr>
                <w:rFonts w:ascii="Arial" w:hAnsi="Arial"/>
                <w:highlight w:val="green"/>
                <w:lang w:eastAsia="en-GB"/>
              </w:rPr>
              <w:t>);</w:t>
            </w:r>
          </w:p>
          <w:p w14:paraId="585CE0EC" w14:textId="77777777" w:rsidR="009411E1" w:rsidRPr="009411E1" w:rsidRDefault="009411E1" w:rsidP="009411E1">
            <w:pPr>
              <w:spacing w:after="0"/>
              <w:rPr>
                <w:rFonts w:ascii="Arial" w:hAnsi="Arial"/>
                <w:highlight w:val="green"/>
                <w:lang w:eastAsia="en-GB"/>
              </w:rPr>
            </w:pPr>
            <w:r w:rsidRPr="009411E1">
              <w:rPr>
                <w:rFonts w:ascii="Arial" w:hAnsi="Arial"/>
                <w:highlight w:val="green"/>
                <w:lang w:eastAsia="en-GB"/>
              </w:rPr>
              <w:t xml:space="preserve">                </w:t>
            </w:r>
            <w:proofErr w:type="spellStart"/>
            <w:r w:rsidRPr="009411E1">
              <w:rPr>
                <w:rFonts w:ascii="Arial" w:hAnsi="Arial"/>
                <w:highlight w:val="green"/>
                <w:lang w:eastAsia="en-GB"/>
              </w:rPr>
              <w:t>f_NR_PreliminaryPass</w:t>
            </w:r>
            <w:proofErr w:type="spellEnd"/>
            <w:r w:rsidRPr="009411E1">
              <w:rPr>
                <w:rFonts w:ascii="Arial" w:hAnsi="Arial"/>
                <w:highlight w:val="green"/>
                <w:lang w:eastAsia="en-GB"/>
              </w:rPr>
              <w:t>(__FILE__, __LINE__, "Step 4Ba4B3");</w:t>
            </w:r>
          </w:p>
          <w:p w14:paraId="7E2D9F5D" w14:textId="77777777" w:rsidR="009411E1" w:rsidRPr="009411E1" w:rsidRDefault="009411E1" w:rsidP="009411E1">
            <w:pPr>
              <w:spacing w:after="0"/>
              <w:rPr>
                <w:rFonts w:ascii="Arial" w:hAnsi="Arial"/>
                <w:highlight w:val="green"/>
                <w:lang w:eastAsia="en-GB"/>
              </w:rPr>
            </w:pPr>
            <w:r w:rsidRPr="009411E1">
              <w:rPr>
                <w:rFonts w:ascii="Arial" w:hAnsi="Arial"/>
                <w:highlight w:val="green"/>
                <w:lang w:eastAsia="en-GB"/>
              </w:rPr>
              <w:t xml:space="preserve">            }</w:t>
            </w:r>
          </w:p>
          <w:p w14:paraId="3747A6A0" w14:textId="77777777" w:rsidR="009411E1" w:rsidRPr="009411E1" w:rsidRDefault="009411E1" w:rsidP="009411E1">
            <w:pPr>
              <w:spacing w:after="0"/>
              <w:rPr>
                <w:rFonts w:ascii="Arial" w:hAnsi="Arial"/>
                <w:highlight w:val="green"/>
                <w:lang w:eastAsia="en-GB"/>
              </w:rPr>
            </w:pPr>
            <w:r w:rsidRPr="009411E1">
              <w:rPr>
                <w:rFonts w:ascii="Arial" w:hAnsi="Arial"/>
                <w:highlight w:val="green"/>
                <w:lang w:eastAsia="en-GB"/>
              </w:rPr>
              <w:t xml:space="preserve">          }</w:t>
            </w:r>
          </w:p>
          <w:p w14:paraId="52D01B12" w14:textId="77777777" w:rsidR="009411E1" w:rsidRPr="009411E1" w:rsidRDefault="009411E1" w:rsidP="009411E1">
            <w:pPr>
              <w:spacing w:after="0"/>
              <w:rPr>
                <w:rFonts w:ascii="Arial" w:hAnsi="Arial"/>
                <w:highlight w:val="green"/>
                <w:lang w:eastAsia="en-GB"/>
              </w:rPr>
            </w:pPr>
            <w:r w:rsidRPr="009411E1">
              <w:rPr>
                <w:rFonts w:ascii="Arial" w:hAnsi="Arial"/>
                <w:highlight w:val="green"/>
                <w:lang w:eastAsia="en-GB"/>
              </w:rPr>
              <w:t xml:space="preserve">       }</w:t>
            </w:r>
          </w:p>
          <w:p w14:paraId="14AB5E4E" w14:textId="77777777" w:rsidR="009411E1" w:rsidRPr="009411E1" w:rsidRDefault="009411E1" w:rsidP="009411E1">
            <w:pPr>
              <w:spacing w:after="0"/>
              <w:rPr>
                <w:rFonts w:ascii="Arial" w:hAnsi="Arial"/>
                <w:highlight w:val="green"/>
                <w:lang w:eastAsia="en-GB"/>
              </w:rPr>
            </w:pPr>
            <w:r w:rsidRPr="009411E1">
              <w:rPr>
                <w:rFonts w:ascii="Arial" w:hAnsi="Arial"/>
                <w:highlight w:val="green"/>
                <w:lang w:eastAsia="en-GB"/>
              </w:rPr>
              <w:t xml:space="preserve">       //@</w:t>
            </w:r>
            <w:proofErr w:type="spellStart"/>
            <w:r w:rsidRPr="009411E1">
              <w:rPr>
                <w:rFonts w:ascii="Arial" w:hAnsi="Arial"/>
                <w:highlight w:val="green"/>
                <w:lang w:eastAsia="en-GB"/>
              </w:rPr>
              <w:t>siclog</w:t>
            </w:r>
            <w:proofErr w:type="spellEnd"/>
            <w:r w:rsidRPr="009411E1">
              <w:rPr>
                <w:rFonts w:ascii="Arial" w:hAnsi="Arial"/>
                <w:highlight w:val="green"/>
                <w:lang w:eastAsia="en-GB"/>
              </w:rPr>
              <w:t xml:space="preserve"> "Step 4Ba1B1" </w:t>
            </w:r>
            <w:proofErr w:type="spellStart"/>
            <w:r w:rsidRPr="009411E1">
              <w:rPr>
                <w:rFonts w:ascii="Arial" w:hAnsi="Arial"/>
                <w:highlight w:val="green"/>
                <w:lang w:eastAsia="en-GB"/>
              </w:rPr>
              <w:t>siclog</w:t>
            </w:r>
            <w:proofErr w:type="spellEnd"/>
            <w:r w:rsidRPr="009411E1">
              <w:rPr>
                <w:rFonts w:ascii="Arial" w:hAnsi="Arial"/>
                <w:highlight w:val="green"/>
                <w:lang w:eastAsia="en-GB"/>
              </w:rPr>
              <w:t>@</w:t>
            </w:r>
          </w:p>
          <w:p w14:paraId="0D4D84DF" w14:textId="77777777" w:rsidR="009411E1" w:rsidRPr="009411E1" w:rsidRDefault="009411E1" w:rsidP="009411E1">
            <w:pPr>
              <w:spacing w:after="0"/>
              <w:rPr>
                <w:rFonts w:ascii="Arial" w:hAnsi="Arial"/>
                <w:highlight w:val="green"/>
                <w:lang w:eastAsia="en-GB"/>
              </w:rPr>
            </w:pPr>
            <w:r w:rsidRPr="009411E1">
              <w:rPr>
                <w:rFonts w:ascii="Arial" w:hAnsi="Arial"/>
                <w:highlight w:val="green"/>
                <w:lang w:eastAsia="en-GB"/>
              </w:rPr>
              <w:t xml:space="preserve">       [] </w:t>
            </w:r>
            <w:proofErr w:type="spellStart"/>
            <w:r w:rsidRPr="009411E1">
              <w:rPr>
                <w:rFonts w:ascii="Arial" w:hAnsi="Arial"/>
                <w:highlight w:val="green"/>
                <w:lang w:eastAsia="en-GB"/>
              </w:rPr>
              <w:t>t_WaitTime.timeout</w:t>
            </w:r>
            <w:proofErr w:type="spellEnd"/>
          </w:p>
          <w:p w14:paraId="71EF0AC4" w14:textId="77777777" w:rsidR="009411E1" w:rsidRPr="009411E1" w:rsidRDefault="009411E1" w:rsidP="009411E1">
            <w:pPr>
              <w:spacing w:after="0"/>
              <w:rPr>
                <w:rFonts w:ascii="Arial" w:hAnsi="Arial"/>
                <w:highlight w:val="green"/>
                <w:lang w:eastAsia="en-GB"/>
              </w:rPr>
            </w:pPr>
            <w:r w:rsidRPr="009411E1">
              <w:rPr>
                <w:rFonts w:ascii="Arial" w:hAnsi="Arial"/>
                <w:highlight w:val="green"/>
                <w:lang w:eastAsia="en-GB"/>
              </w:rPr>
              <w:t xml:space="preserve">        { //@sic R5-227444 sic@</w:t>
            </w:r>
          </w:p>
          <w:p w14:paraId="7A7D0466" w14:textId="77777777" w:rsidR="009411E1" w:rsidRPr="009411E1" w:rsidRDefault="009411E1" w:rsidP="009411E1">
            <w:pPr>
              <w:spacing w:after="0"/>
              <w:rPr>
                <w:rFonts w:ascii="Arial" w:hAnsi="Arial"/>
                <w:highlight w:val="green"/>
                <w:lang w:eastAsia="en-GB"/>
              </w:rPr>
            </w:pPr>
            <w:r w:rsidRPr="009411E1">
              <w:rPr>
                <w:rFonts w:ascii="Arial" w:hAnsi="Arial"/>
                <w:highlight w:val="green"/>
                <w:lang w:eastAsia="en-GB"/>
              </w:rPr>
              <w:t xml:space="preserve">          //@</w:t>
            </w:r>
            <w:proofErr w:type="spellStart"/>
            <w:r w:rsidRPr="009411E1">
              <w:rPr>
                <w:rFonts w:ascii="Arial" w:hAnsi="Arial"/>
                <w:highlight w:val="green"/>
                <w:lang w:eastAsia="en-GB"/>
              </w:rPr>
              <w:t>siclog</w:t>
            </w:r>
            <w:proofErr w:type="spellEnd"/>
            <w:r w:rsidRPr="009411E1">
              <w:rPr>
                <w:rFonts w:ascii="Arial" w:hAnsi="Arial"/>
                <w:highlight w:val="green"/>
                <w:lang w:eastAsia="en-GB"/>
              </w:rPr>
              <w:t xml:space="preserve"> "Step 4Ba2" </w:t>
            </w:r>
            <w:proofErr w:type="spellStart"/>
            <w:r w:rsidRPr="009411E1">
              <w:rPr>
                <w:rFonts w:ascii="Arial" w:hAnsi="Arial"/>
                <w:highlight w:val="green"/>
                <w:lang w:eastAsia="en-GB"/>
              </w:rPr>
              <w:t>siclog</w:t>
            </w:r>
            <w:proofErr w:type="spellEnd"/>
            <w:r w:rsidRPr="009411E1">
              <w:rPr>
                <w:rFonts w:ascii="Arial" w:hAnsi="Arial"/>
                <w:highlight w:val="green"/>
                <w:lang w:eastAsia="en-GB"/>
              </w:rPr>
              <w:t>@</w:t>
            </w:r>
          </w:p>
          <w:p w14:paraId="291EBF5B" w14:textId="77777777" w:rsidR="009411E1" w:rsidRPr="009411E1" w:rsidRDefault="009411E1" w:rsidP="009411E1">
            <w:pPr>
              <w:spacing w:after="0"/>
              <w:rPr>
                <w:rFonts w:ascii="Arial" w:hAnsi="Arial"/>
                <w:highlight w:val="green"/>
                <w:lang w:eastAsia="en-GB"/>
              </w:rPr>
            </w:pPr>
            <w:r w:rsidRPr="009411E1">
              <w:rPr>
                <w:rFonts w:ascii="Arial" w:hAnsi="Arial"/>
                <w:highlight w:val="green"/>
                <w:lang w:eastAsia="en-GB"/>
              </w:rPr>
              <w:t xml:space="preserve">          //SS releases the RRC connection</w:t>
            </w:r>
          </w:p>
          <w:p w14:paraId="1B9FDB1B" w14:textId="77777777" w:rsidR="009411E1" w:rsidRPr="009411E1" w:rsidRDefault="009411E1" w:rsidP="009411E1">
            <w:pPr>
              <w:spacing w:after="0"/>
              <w:rPr>
                <w:rFonts w:ascii="Arial" w:hAnsi="Arial"/>
                <w:highlight w:val="green"/>
                <w:lang w:eastAsia="en-GB"/>
              </w:rPr>
            </w:pPr>
            <w:r w:rsidRPr="009411E1">
              <w:rPr>
                <w:rFonts w:ascii="Arial" w:hAnsi="Arial"/>
                <w:highlight w:val="green"/>
                <w:lang w:eastAsia="en-GB"/>
              </w:rPr>
              <w:t xml:space="preserve">          </w:t>
            </w:r>
            <w:proofErr w:type="spellStart"/>
            <w:r w:rsidRPr="009411E1">
              <w:rPr>
                <w:rFonts w:ascii="Arial" w:hAnsi="Arial"/>
                <w:highlight w:val="green"/>
                <w:lang w:eastAsia="en-GB"/>
              </w:rPr>
              <w:t>f_NR_RRCRelease</w:t>
            </w:r>
            <w:proofErr w:type="spellEnd"/>
            <w:r w:rsidRPr="009411E1">
              <w:rPr>
                <w:rFonts w:ascii="Arial" w:hAnsi="Arial"/>
                <w:highlight w:val="green"/>
                <w:lang w:eastAsia="en-GB"/>
              </w:rPr>
              <w:t>(nr_Cell1);</w:t>
            </w:r>
          </w:p>
          <w:p w14:paraId="5EA55480" w14:textId="77777777" w:rsidR="009411E1" w:rsidRPr="009411E1" w:rsidRDefault="009411E1" w:rsidP="009411E1">
            <w:pPr>
              <w:spacing w:after="0"/>
              <w:rPr>
                <w:rFonts w:ascii="Arial" w:hAnsi="Arial"/>
                <w:highlight w:val="green"/>
                <w:lang w:eastAsia="en-GB"/>
              </w:rPr>
            </w:pPr>
            <w:r w:rsidRPr="009411E1">
              <w:rPr>
                <w:rFonts w:ascii="Arial" w:hAnsi="Arial"/>
                <w:highlight w:val="green"/>
                <w:lang w:eastAsia="en-GB"/>
              </w:rPr>
              <w:t xml:space="preserve">          //@</w:t>
            </w:r>
            <w:proofErr w:type="spellStart"/>
            <w:r w:rsidRPr="009411E1">
              <w:rPr>
                <w:rFonts w:ascii="Arial" w:hAnsi="Arial"/>
                <w:highlight w:val="green"/>
                <w:lang w:eastAsia="en-GB"/>
              </w:rPr>
              <w:t>siclog</w:t>
            </w:r>
            <w:proofErr w:type="spellEnd"/>
            <w:r w:rsidRPr="009411E1">
              <w:rPr>
                <w:rFonts w:ascii="Arial" w:hAnsi="Arial"/>
                <w:highlight w:val="green"/>
                <w:lang w:eastAsia="en-GB"/>
              </w:rPr>
              <w:t xml:space="preserve"> "Step 4Ba3" </w:t>
            </w:r>
            <w:proofErr w:type="spellStart"/>
            <w:r w:rsidRPr="009411E1">
              <w:rPr>
                <w:rFonts w:ascii="Arial" w:hAnsi="Arial"/>
                <w:highlight w:val="green"/>
                <w:lang w:eastAsia="en-GB"/>
              </w:rPr>
              <w:t>siclog</w:t>
            </w:r>
            <w:proofErr w:type="spellEnd"/>
            <w:r w:rsidRPr="009411E1">
              <w:rPr>
                <w:rFonts w:ascii="Arial" w:hAnsi="Arial"/>
                <w:highlight w:val="green"/>
                <w:lang w:eastAsia="en-GB"/>
              </w:rPr>
              <w:t>@</w:t>
            </w:r>
          </w:p>
          <w:p w14:paraId="07A7AD76" w14:textId="77777777" w:rsidR="009411E1" w:rsidRPr="009411E1" w:rsidRDefault="009411E1" w:rsidP="009411E1">
            <w:pPr>
              <w:spacing w:after="0"/>
              <w:rPr>
                <w:rFonts w:ascii="Arial" w:hAnsi="Arial"/>
                <w:highlight w:val="green"/>
                <w:lang w:eastAsia="en-GB"/>
              </w:rPr>
            </w:pPr>
            <w:r w:rsidRPr="009411E1">
              <w:rPr>
                <w:rFonts w:ascii="Arial" w:hAnsi="Arial"/>
                <w:highlight w:val="green"/>
                <w:lang w:eastAsia="en-GB"/>
              </w:rPr>
              <w:t xml:space="preserve">          //Start Timer T2=5 seconds.</w:t>
            </w:r>
          </w:p>
          <w:p w14:paraId="46B63E1D" w14:textId="77777777" w:rsidR="009411E1" w:rsidRPr="009411E1" w:rsidRDefault="009411E1" w:rsidP="009411E1">
            <w:pPr>
              <w:spacing w:after="0"/>
              <w:rPr>
                <w:rFonts w:ascii="Arial" w:hAnsi="Arial"/>
                <w:highlight w:val="green"/>
                <w:lang w:eastAsia="en-GB"/>
              </w:rPr>
            </w:pPr>
            <w:r w:rsidRPr="009411E1">
              <w:rPr>
                <w:rFonts w:ascii="Arial" w:hAnsi="Arial"/>
                <w:highlight w:val="green"/>
                <w:lang w:eastAsia="en-GB"/>
              </w:rPr>
              <w:t xml:space="preserve">          t_WaitTime2.start(5.0);</w:t>
            </w:r>
          </w:p>
          <w:p w14:paraId="5879CBDB" w14:textId="77777777" w:rsidR="009411E1" w:rsidRPr="009411E1" w:rsidRDefault="009411E1" w:rsidP="009411E1">
            <w:pPr>
              <w:spacing w:after="0"/>
              <w:rPr>
                <w:rFonts w:ascii="Arial" w:hAnsi="Arial"/>
                <w:highlight w:val="green"/>
                <w:lang w:eastAsia="en-GB"/>
              </w:rPr>
            </w:pPr>
            <w:r w:rsidRPr="009411E1">
              <w:rPr>
                <w:rFonts w:ascii="Arial" w:hAnsi="Arial"/>
                <w:highlight w:val="green"/>
                <w:lang w:eastAsia="en-GB"/>
              </w:rPr>
              <w:t xml:space="preserve">          </w:t>
            </w:r>
            <w:proofErr w:type="spellStart"/>
            <w:r w:rsidRPr="009411E1">
              <w:rPr>
                <w:rFonts w:ascii="Arial" w:hAnsi="Arial"/>
                <w:highlight w:val="green"/>
                <w:lang w:eastAsia="en-GB"/>
              </w:rPr>
              <w:t>f_NR_ULGrantConfiguration_Start</w:t>
            </w:r>
            <w:proofErr w:type="spellEnd"/>
            <w:r w:rsidRPr="009411E1">
              <w:rPr>
                <w:rFonts w:ascii="Arial" w:hAnsi="Arial"/>
                <w:highlight w:val="green"/>
                <w:lang w:eastAsia="en-GB"/>
              </w:rPr>
              <w:t xml:space="preserve">(nr_Cell1, -, -, -, </w:t>
            </w:r>
            <w:proofErr w:type="spellStart"/>
            <w:r w:rsidRPr="009411E1">
              <w:rPr>
                <w:rFonts w:ascii="Arial" w:hAnsi="Arial"/>
                <w:highlight w:val="green"/>
                <w:lang w:eastAsia="en-GB"/>
              </w:rPr>
              <w:t>cs_NR_UplinkTimeAlignment_Stop</w:t>
            </w:r>
            <w:proofErr w:type="spellEnd"/>
            <w:r w:rsidRPr="009411E1">
              <w:rPr>
                <w:rFonts w:ascii="Arial" w:hAnsi="Arial"/>
                <w:highlight w:val="green"/>
                <w:lang w:eastAsia="en-GB"/>
              </w:rPr>
              <w:t>, -, -, false );</w:t>
            </w:r>
          </w:p>
          <w:p w14:paraId="538E6AEC" w14:textId="77777777" w:rsidR="009411E1" w:rsidRPr="009411E1" w:rsidRDefault="009411E1" w:rsidP="009411E1">
            <w:pPr>
              <w:spacing w:after="0"/>
              <w:rPr>
                <w:rFonts w:ascii="Arial" w:hAnsi="Arial"/>
                <w:highlight w:val="green"/>
                <w:lang w:eastAsia="en-GB"/>
              </w:rPr>
            </w:pPr>
            <w:r w:rsidRPr="009411E1">
              <w:rPr>
                <w:rFonts w:ascii="Arial" w:hAnsi="Arial"/>
                <w:highlight w:val="green"/>
                <w:lang w:eastAsia="en-GB"/>
              </w:rPr>
              <w:t xml:space="preserve">          alt{</w:t>
            </w:r>
          </w:p>
          <w:p w14:paraId="19A8BBD3" w14:textId="77777777" w:rsidR="009411E1" w:rsidRPr="009411E1" w:rsidRDefault="009411E1" w:rsidP="009411E1">
            <w:pPr>
              <w:spacing w:after="0"/>
              <w:rPr>
                <w:rFonts w:ascii="Arial" w:hAnsi="Arial"/>
                <w:highlight w:val="green"/>
                <w:lang w:eastAsia="en-GB"/>
              </w:rPr>
            </w:pPr>
            <w:r w:rsidRPr="009411E1">
              <w:rPr>
                <w:rFonts w:ascii="Arial" w:hAnsi="Arial"/>
                <w:highlight w:val="green"/>
                <w:lang w:eastAsia="en-GB"/>
              </w:rPr>
              <w:t xml:space="preserve">            //@</w:t>
            </w:r>
            <w:proofErr w:type="spellStart"/>
            <w:r w:rsidRPr="009411E1">
              <w:rPr>
                <w:rFonts w:ascii="Arial" w:hAnsi="Arial"/>
                <w:highlight w:val="green"/>
                <w:lang w:eastAsia="en-GB"/>
              </w:rPr>
              <w:t>siclog</w:t>
            </w:r>
            <w:proofErr w:type="spellEnd"/>
            <w:r w:rsidRPr="009411E1">
              <w:rPr>
                <w:rFonts w:ascii="Arial" w:hAnsi="Arial"/>
                <w:highlight w:val="green"/>
                <w:lang w:eastAsia="en-GB"/>
              </w:rPr>
              <w:t xml:space="preserve"> "Steps 4Ba4A1-Steps 4Ba4A4" </w:t>
            </w:r>
            <w:proofErr w:type="spellStart"/>
            <w:r w:rsidRPr="009411E1">
              <w:rPr>
                <w:rFonts w:ascii="Arial" w:hAnsi="Arial"/>
                <w:highlight w:val="green"/>
                <w:lang w:eastAsia="en-GB"/>
              </w:rPr>
              <w:t>siclog</w:t>
            </w:r>
            <w:proofErr w:type="spellEnd"/>
            <w:r w:rsidRPr="009411E1">
              <w:rPr>
                <w:rFonts w:ascii="Arial" w:hAnsi="Arial"/>
                <w:highlight w:val="green"/>
                <w:lang w:eastAsia="en-GB"/>
              </w:rPr>
              <w:t>@</w:t>
            </w:r>
          </w:p>
          <w:p w14:paraId="793A4A31" w14:textId="77777777" w:rsidR="009411E1" w:rsidRPr="009411E1" w:rsidRDefault="009411E1" w:rsidP="009411E1">
            <w:pPr>
              <w:spacing w:after="0"/>
              <w:rPr>
                <w:rFonts w:ascii="Arial" w:hAnsi="Arial"/>
                <w:highlight w:val="green"/>
                <w:lang w:eastAsia="en-GB"/>
              </w:rPr>
            </w:pPr>
            <w:r w:rsidRPr="009411E1">
              <w:rPr>
                <w:rFonts w:ascii="Arial" w:hAnsi="Arial"/>
                <w:highlight w:val="green"/>
                <w:lang w:eastAsia="en-GB"/>
              </w:rPr>
              <w:t xml:space="preserve">             [] </w:t>
            </w:r>
            <w:proofErr w:type="spellStart"/>
            <w:proofErr w:type="gramStart"/>
            <w:r w:rsidRPr="009411E1">
              <w:rPr>
                <w:rFonts w:ascii="Arial" w:hAnsi="Arial"/>
                <w:highlight w:val="green"/>
                <w:lang w:eastAsia="en-GB"/>
              </w:rPr>
              <w:t>SRB.check</w:t>
            </w:r>
            <w:proofErr w:type="spellEnd"/>
            <w:r w:rsidRPr="009411E1">
              <w:rPr>
                <w:rFonts w:ascii="Arial" w:hAnsi="Arial"/>
                <w:highlight w:val="green"/>
                <w:lang w:eastAsia="en-GB"/>
              </w:rPr>
              <w:t>(</w:t>
            </w:r>
            <w:proofErr w:type="gramEnd"/>
            <w:r w:rsidRPr="009411E1">
              <w:rPr>
                <w:rFonts w:ascii="Arial" w:hAnsi="Arial"/>
                <w:highlight w:val="green"/>
                <w:lang w:eastAsia="en-GB"/>
              </w:rPr>
              <w:t>receive(car_NR_SRB0_RrcPdu_IND(nr_Cell1, cr_38508_RRCSetupRequest(?, ?)))){</w:t>
            </w:r>
          </w:p>
          <w:p w14:paraId="4C3D3103" w14:textId="77777777" w:rsidR="009411E1" w:rsidRPr="009411E1" w:rsidRDefault="009411E1" w:rsidP="009411E1">
            <w:pPr>
              <w:spacing w:after="0"/>
              <w:rPr>
                <w:rFonts w:ascii="Arial" w:hAnsi="Arial"/>
                <w:highlight w:val="green"/>
                <w:lang w:eastAsia="en-GB"/>
              </w:rPr>
            </w:pPr>
            <w:r w:rsidRPr="009411E1">
              <w:rPr>
                <w:rFonts w:ascii="Arial" w:hAnsi="Arial"/>
                <w:highlight w:val="green"/>
                <w:lang w:eastAsia="en-GB"/>
              </w:rPr>
              <w:t xml:space="preserve">                t_WaitTime2.stop;</w:t>
            </w:r>
          </w:p>
          <w:p w14:paraId="628E19A1" w14:textId="77777777" w:rsidR="009411E1" w:rsidRPr="009411E1" w:rsidRDefault="009411E1" w:rsidP="009411E1">
            <w:pPr>
              <w:spacing w:after="0"/>
              <w:rPr>
                <w:rFonts w:ascii="Arial" w:hAnsi="Arial"/>
                <w:highlight w:val="green"/>
                <w:lang w:eastAsia="en-GB"/>
              </w:rPr>
            </w:pPr>
            <w:r w:rsidRPr="009411E1">
              <w:rPr>
                <w:rFonts w:ascii="Arial" w:hAnsi="Arial"/>
                <w:highlight w:val="green"/>
                <w:lang w:eastAsia="en-GB"/>
              </w:rPr>
              <w:t xml:space="preserve">                </w:t>
            </w:r>
            <w:proofErr w:type="spellStart"/>
            <w:r w:rsidRPr="009411E1">
              <w:rPr>
                <w:rFonts w:ascii="Arial" w:hAnsi="Arial"/>
                <w:highlight w:val="green"/>
                <w:lang w:eastAsia="en-GB"/>
              </w:rPr>
              <w:t>f_NR_PreliminaryPass</w:t>
            </w:r>
            <w:proofErr w:type="spellEnd"/>
            <w:r w:rsidRPr="009411E1">
              <w:rPr>
                <w:rFonts w:ascii="Arial" w:hAnsi="Arial"/>
                <w:highlight w:val="green"/>
                <w:lang w:eastAsia="en-GB"/>
              </w:rPr>
              <w:t>(__FILE__, __LINE__, "Step 4Ba4A1");</w:t>
            </w:r>
          </w:p>
          <w:p w14:paraId="007A11A7" w14:textId="77777777" w:rsidR="009411E1" w:rsidRPr="009411E1" w:rsidRDefault="009411E1" w:rsidP="009411E1">
            <w:pPr>
              <w:spacing w:after="0"/>
              <w:rPr>
                <w:rFonts w:ascii="Arial" w:hAnsi="Arial"/>
                <w:highlight w:val="green"/>
                <w:lang w:eastAsia="en-GB"/>
              </w:rPr>
            </w:pPr>
            <w:r w:rsidRPr="009411E1">
              <w:rPr>
                <w:rFonts w:ascii="Arial" w:hAnsi="Arial"/>
                <w:highlight w:val="green"/>
                <w:lang w:eastAsia="en-GB"/>
              </w:rPr>
              <w:t xml:space="preserve">                f_NR5GC_RRC_IdleState1N_Def(nr_Cell1, -, -, </w:t>
            </w:r>
            <w:proofErr w:type="spellStart"/>
            <w:r w:rsidRPr="009411E1">
              <w:rPr>
                <w:rFonts w:ascii="Arial" w:hAnsi="Arial"/>
                <w:highlight w:val="green"/>
                <w:lang w:eastAsia="en-GB"/>
              </w:rPr>
              <w:t>Initial_NoSecurity</w:t>
            </w:r>
            <w:proofErr w:type="spellEnd"/>
            <w:r w:rsidRPr="009411E1">
              <w:rPr>
                <w:rFonts w:ascii="Arial" w:hAnsi="Arial"/>
                <w:highlight w:val="green"/>
                <w:lang w:eastAsia="en-GB"/>
              </w:rPr>
              <w:t>);</w:t>
            </w:r>
          </w:p>
          <w:p w14:paraId="6603F72D" w14:textId="77777777" w:rsidR="009411E1" w:rsidRPr="009411E1" w:rsidRDefault="009411E1" w:rsidP="009411E1">
            <w:pPr>
              <w:spacing w:after="0"/>
              <w:rPr>
                <w:rFonts w:ascii="Arial" w:hAnsi="Arial"/>
                <w:highlight w:val="green"/>
                <w:lang w:eastAsia="en-GB"/>
              </w:rPr>
            </w:pPr>
            <w:r w:rsidRPr="009411E1">
              <w:rPr>
                <w:rFonts w:ascii="Arial" w:hAnsi="Arial"/>
                <w:highlight w:val="green"/>
                <w:lang w:eastAsia="en-GB"/>
              </w:rPr>
              <w:t xml:space="preserve">                </w:t>
            </w:r>
            <w:proofErr w:type="spellStart"/>
            <w:r w:rsidRPr="009411E1">
              <w:rPr>
                <w:rFonts w:ascii="Arial" w:hAnsi="Arial"/>
                <w:highlight w:val="green"/>
                <w:lang w:eastAsia="en-GB"/>
              </w:rPr>
              <w:t>f_UT_RequestIMSCall</w:t>
            </w:r>
            <w:proofErr w:type="spellEnd"/>
            <w:r w:rsidRPr="009411E1">
              <w:rPr>
                <w:rFonts w:ascii="Arial" w:hAnsi="Arial"/>
                <w:highlight w:val="green"/>
                <w:lang w:eastAsia="en-GB"/>
              </w:rPr>
              <w:t>(UT);</w:t>
            </w:r>
          </w:p>
          <w:p w14:paraId="412E6C70" w14:textId="77777777" w:rsidR="009411E1" w:rsidRPr="009411E1" w:rsidRDefault="009411E1" w:rsidP="009411E1">
            <w:pPr>
              <w:spacing w:after="0"/>
              <w:rPr>
                <w:rFonts w:ascii="Arial" w:hAnsi="Arial"/>
                <w:highlight w:val="green"/>
                <w:lang w:eastAsia="en-GB"/>
              </w:rPr>
            </w:pPr>
            <w:r w:rsidRPr="009411E1">
              <w:rPr>
                <w:rFonts w:ascii="Arial" w:hAnsi="Arial"/>
                <w:highlight w:val="green"/>
                <w:lang w:eastAsia="en-GB"/>
              </w:rPr>
              <w:t xml:space="preserve">            }</w:t>
            </w:r>
          </w:p>
          <w:p w14:paraId="2D02E9FE" w14:textId="77777777" w:rsidR="009411E1" w:rsidRPr="009411E1" w:rsidRDefault="009411E1" w:rsidP="009411E1">
            <w:pPr>
              <w:spacing w:after="0"/>
              <w:rPr>
                <w:rFonts w:ascii="Arial" w:hAnsi="Arial"/>
                <w:highlight w:val="green"/>
                <w:lang w:eastAsia="en-GB"/>
              </w:rPr>
            </w:pPr>
            <w:r w:rsidRPr="009411E1">
              <w:rPr>
                <w:rFonts w:ascii="Arial" w:hAnsi="Arial"/>
                <w:highlight w:val="green"/>
                <w:lang w:eastAsia="en-GB"/>
              </w:rPr>
              <w:t xml:space="preserve">            //@</w:t>
            </w:r>
            <w:proofErr w:type="spellStart"/>
            <w:r w:rsidRPr="009411E1">
              <w:rPr>
                <w:rFonts w:ascii="Arial" w:hAnsi="Arial"/>
                <w:highlight w:val="green"/>
                <w:lang w:eastAsia="en-GB"/>
              </w:rPr>
              <w:t>siclog</w:t>
            </w:r>
            <w:proofErr w:type="spellEnd"/>
            <w:r w:rsidRPr="009411E1">
              <w:rPr>
                <w:rFonts w:ascii="Arial" w:hAnsi="Arial"/>
                <w:highlight w:val="green"/>
                <w:lang w:eastAsia="en-GB"/>
              </w:rPr>
              <w:t xml:space="preserve"> "Steps 4Ba4B1-Steps 4Ba4B3" </w:t>
            </w:r>
            <w:proofErr w:type="spellStart"/>
            <w:r w:rsidRPr="009411E1">
              <w:rPr>
                <w:rFonts w:ascii="Arial" w:hAnsi="Arial"/>
                <w:highlight w:val="green"/>
                <w:lang w:eastAsia="en-GB"/>
              </w:rPr>
              <w:t>siclog</w:t>
            </w:r>
            <w:proofErr w:type="spellEnd"/>
            <w:r w:rsidRPr="009411E1">
              <w:rPr>
                <w:rFonts w:ascii="Arial" w:hAnsi="Arial"/>
                <w:highlight w:val="green"/>
                <w:lang w:eastAsia="en-GB"/>
              </w:rPr>
              <w:t>@</w:t>
            </w:r>
          </w:p>
          <w:p w14:paraId="63D77EED" w14:textId="77777777" w:rsidR="009411E1" w:rsidRPr="009411E1" w:rsidRDefault="009411E1" w:rsidP="009411E1">
            <w:pPr>
              <w:spacing w:after="0"/>
              <w:rPr>
                <w:rFonts w:ascii="Arial" w:hAnsi="Arial"/>
                <w:highlight w:val="green"/>
                <w:lang w:eastAsia="en-GB"/>
              </w:rPr>
            </w:pPr>
            <w:r w:rsidRPr="009411E1">
              <w:rPr>
                <w:rFonts w:ascii="Arial" w:hAnsi="Arial"/>
                <w:highlight w:val="green"/>
                <w:lang w:eastAsia="en-GB"/>
              </w:rPr>
              <w:t xml:space="preserve">            []t_WaitTime2.timeout{</w:t>
            </w:r>
          </w:p>
          <w:p w14:paraId="5D2D3924" w14:textId="77777777" w:rsidR="009411E1" w:rsidRPr="009411E1" w:rsidRDefault="009411E1" w:rsidP="009411E1">
            <w:pPr>
              <w:spacing w:after="0"/>
              <w:rPr>
                <w:rFonts w:ascii="Arial" w:hAnsi="Arial"/>
                <w:highlight w:val="green"/>
                <w:lang w:eastAsia="en-GB"/>
              </w:rPr>
            </w:pPr>
            <w:r w:rsidRPr="009411E1">
              <w:rPr>
                <w:rFonts w:ascii="Arial" w:hAnsi="Arial"/>
                <w:highlight w:val="green"/>
                <w:lang w:eastAsia="en-GB"/>
              </w:rPr>
              <w:t xml:space="preserve">                </w:t>
            </w:r>
            <w:proofErr w:type="spellStart"/>
            <w:r w:rsidRPr="009411E1">
              <w:rPr>
                <w:rFonts w:ascii="Arial" w:hAnsi="Arial"/>
                <w:highlight w:val="green"/>
                <w:lang w:eastAsia="en-GB"/>
              </w:rPr>
              <w:t>f_UT_RequestIMSCall</w:t>
            </w:r>
            <w:proofErr w:type="spellEnd"/>
            <w:r w:rsidRPr="009411E1">
              <w:rPr>
                <w:rFonts w:ascii="Arial" w:hAnsi="Arial"/>
                <w:highlight w:val="green"/>
                <w:lang w:eastAsia="en-GB"/>
              </w:rPr>
              <w:t>(UT);</w:t>
            </w:r>
          </w:p>
          <w:p w14:paraId="2AF5FB43" w14:textId="77777777" w:rsidR="009411E1" w:rsidRPr="009411E1" w:rsidRDefault="009411E1" w:rsidP="009411E1">
            <w:pPr>
              <w:spacing w:after="0"/>
              <w:rPr>
                <w:rFonts w:ascii="Arial" w:hAnsi="Arial"/>
                <w:highlight w:val="green"/>
                <w:lang w:eastAsia="en-GB"/>
              </w:rPr>
            </w:pPr>
            <w:r w:rsidRPr="009411E1">
              <w:rPr>
                <w:rFonts w:ascii="Arial" w:hAnsi="Arial"/>
                <w:highlight w:val="green"/>
                <w:lang w:eastAsia="en-GB"/>
              </w:rPr>
              <w:t xml:space="preserve">                //Check: Does the UE perform on NR Cell 1 the Registration procedure for initial registration as specified in TS 38.508-1 [4] subclause 4.5.2.2-2?</w:t>
            </w:r>
          </w:p>
          <w:p w14:paraId="39B5035F" w14:textId="77777777" w:rsidR="009411E1" w:rsidRPr="009411E1" w:rsidRDefault="009411E1" w:rsidP="009411E1">
            <w:pPr>
              <w:spacing w:after="0"/>
              <w:rPr>
                <w:rFonts w:ascii="Arial" w:hAnsi="Arial"/>
                <w:highlight w:val="green"/>
                <w:lang w:eastAsia="en-GB"/>
              </w:rPr>
            </w:pPr>
            <w:r w:rsidRPr="009411E1">
              <w:rPr>
                <w:rFonts w:ascii="Arial" w:hAnsi="Arial"/>
                <w:highlight w:val="green"/>
                <w:lang w:eastAsia="en-GB"/>
              </w:rPr>
              <w:t xml:space="preserve">                f_NR5GC_RRC_IdleState1N_Def(nr_Cell1, -, -, </w:t>
            </w:r>
            <w:proofErr w:type="spellStart"/>
            <w:r w:rsidRPr="009411E1">
              <w:rPr>
                <w:rFonts w:ascii="Arial" w:hAnsi="Arial"/>
                <w:highlight w:val="green"/>
                <w:lang w:eastAsia="en-GB"/>
              </w:rPr>
              <w:t>Initial_NoSecurity</w:t>
            </w:r>
            <w:proofErr w:type="spellEnd"/>
            <w:r w:rsidRPr="009411E1">
              <w:rPr>
                <w:rFonts w:ascii="Arial" w:hAnsi="Arial"/>
                <w:highlight w:val="green"/>
                <w:lang w:eastAsia="en-GB"/>
              </w:rPr>
              <w:t>);</w:t>
            </w:r>
          </w:p>
          <w:p w14:paraId="704F18AB" w14:textId="77777777" w:rsidR="009411E1" w:rsidRPr="009411E1" w:rsidRDefault="009411E1" w:rsidP="009411E1">
            <w:pPr>
              <w:spacing w:after="0"/>
              <w:rPr>
                <w:rFonts w:ascii="Arial" w:hAnsi="Arial"/>
                <w:highlight w:val="green"/>
                <w:lang w:eastAsia="en-GB"/>
              </w:rPr>
            </w:pPr>
            <w:r w:rsidRPr="009411E1">
              <w:rPr>
                <w:rFonts w:ascii="Arial" w:hAnsi="Arial"/>
                <w:highlight w:val="green"/>
                <w:lang w:eastAsia="en-GB"/>
              </w:rPr>
              <w:t xml:space="preserve">                </w:t>
            </w:r>
            <w:proofErr w:type="spellStart"/>
            <w:r w:rsidRPr="009411E1">
              <w:rPr>
                <w:rFonts w:ascii="Arial" w:hAnsi="Arial"/>
                <w:highlight w:val="green"/>
                <w:lang w:eastAsia="en-GB"/>
              </w:rPr>
              <w:t>f_NR_PreliminaryPass</w:t>
            </w:r>
            <w:proofErr w:type="spellEnd"/>
            <w:r w:rsidRPr="009411E1">
              <w:rPr>
                <w:rFonts w:ascii="Arial" w:hAnsi="Arial"/>
                <w:highlight w:val="green"/>
                <w:lang w:eastAsia="en-GB"/>
              </w:rPr>
              <w:t>(__FILE__, __LINE__, "Step 4Ba4B3");</w:t>
            </w:r>
          </w:p>
          <w:p w14:paraId="25724B10" w14:textId="77777777" w:rsidR="009411E1" w:rsidRPr="009411E1" w:rsidRDefault="009411E1" w:rsidP="009411E1">
            <w:pPr>
              <w:spacing w:after="0"/>
              <w:rPr>
                <w:rFonts w:ascii="Arial" w:hAnsi="Arial"/>
                <w:highlight w:val="green"/>
                <w:lang w:eastAsia="en-GB"/>
              </w:rPr>
            </w:pPr>
            <w:r w:rsidRPr="009411E1">
              <w:rPr>
                <w:rFonts w:ascii="Arial" w:hAnsi="Arial"/>
                <w:highlight w:val="green"/>
                <w:lang w:eastAsia="en-GB"/>
              </w:rPr>
              <w:t xml:space="preserve">            }</w:t>
            </w:r>
          </w:p>
          <w:p w14:paraId="2CB670DE" w14:textId="77777777" w:rsidR="009411E1" w:rsidRPr="009411E1" w:rsidRDefault="009411E1" w:rsidP="009411E1">
            <w:pPr>
              <w:spacing w:after="0"/>
              <w:rPr>
                <w:rFonts w:ascii="Arial" w:hAnsi="Arial"/>
                <w:highlight w:val="green"/>
                <w:lang w:eastAsia="en-GB"/>
              </w:rPr>
            </w:pPr>
            <w:r w:rsidRPr="009411E1">
              <w:rPr>
                <w:rFonts w:ascii="Arial" w:hAnsi="Arial"/>
                <w:highlight w:val="green"/>
                <w:lang w:eastAsia="en-GB"/>
              </w:rPr>
              <w:t xml:space="preserve">          }</w:t>
            </w:r>
          </w:p>
          <w:p w14:paraId="6E14B622" w14:textId="77777777" w:rsidR="009411E1" w:rsidRPr="009411E1" w:rsidRDefault="009411E1" w:rsidP="009411E1">
            <w:pPr>
              <w:spacing w:after="0"/>
              <w:rPr>
                <w:rFonts w:ascii="Arial" w:hAnsi="Arial"/>
                <w:highlight w:val="green"/>
                <w:lang w:eastAsia="en-GB"/>
              </w:rPr>
            </w:pPr>
            <w:r w:rsidRPr="009411E1">
              <w:rPr>
                <w:rFonts w:ascii="Arial" w:hAnsi="Arial"/>
                <w:highlight w:val="green"/>
                <w:lang w:eastAsia="en-GB"/>
              </w:rPr>
              <w:t xml:space="preserve">        }</w:t>
            </w:r>
          </w:p>
          <w:p w14:paraId="2B9C2D1D" w14:textId="77777777" w:rsidR="009411E1" w:rsidRPr="009411E1" w:rsidRDefault="009411E1" w:rsidP="009411E1">
            <w:pPr>
              <w:spacing w:after="0"/>
              <w:rPr>
                <w:rFonts w:ascii="Arial" w:hAnsi="Arial"/>
                <w:highlight w:val="green"/>
                <w:lang w:eastAsia="en-GB"/>
              </w:rPr>
            </w:pPr>
            <w:r w:rsidRPr="009411E1">
              <w:rPr>
                <w:rFonts w:ascii="Arial" w:hAnsi="Arial"/>
                <w:highlight w:val="green"/>
                <w:lang w:eastAsia="en-GB"/>
              </w:rPr>
              <w:t xml:space="preserve">       //@sic R5-227444 sic@</w:t>
            </w:r>
          </w:p>
          <w:p w14:paraId="217B87A1" w14:textId="77777777" w:rsidR="009411E1" w:rsidRPr="009411E1" w:rsidRDefault="009411E1" w:rsidP="009411E1">
            <w:pPr>
              <w:spacing w:after="0"/>
              <w:rPr>
                <w:rFonts w:ascii="Arial" w:hAnsi="Arial"/>
                <w:highlight w:val="green"/>
                <w:lang w:eastAsia="en-GB"/>
              </w:rPr>
            </w:pPr>
            <w:r w:rsidRPr="009411E1">
              <w:rPr>
                <w:rFonts w:ascii="Arial" w:hAnsi="Arial"/>
                <w:highlight w:val="green"/>
                <w:lang w:eastAsia="en-GB"/>
              </w:rPr>
              <w:t xml:space="preserve">       //@</w:t>
            </w:r>
            <w:proofErr w:type="spellStart"/>
            <w:r w:rsidRPr="009411E1">
              <w:rPr>
                <w:rFonts w:ascii="Arial" w:hAnsi="Arial"/>
                <w:highlight w:val="green"/>
                <w:lang w:eastAsia="en-GB"/>
              </w:rPr>
              <w:t>siclog</w:t>
            </w:r>
            <w:proofErr w:type="spellEnd"/>
            <w:r w:rsidRPr="009411E1">
              <w:rPr>
                <w:rFonts w:ascii="Arial" w:hAnsi="Arial"/>
                <w:highlight w:val="green"/>
                <w:lang w:eastAsia="en-GB"/>
              </w:rPr>
              <w:t xml:space="preserve"> "Steps 4Bb1-Steps 4Bb4" </w:t>
            </w:r>
            <w:proofErr w:type="spellStart"/>
            <w:r w:rsidRPr="009411E1">
              <w:rPr>
                <w:rFonts w:ascii="Arial" w:hAnsi="Arial"/>
                <w:highlight w:val="green"/>
                <w:lang w:eastAsia="en-GB"/>
              </w:rPr>
              <w:t>siclog</w:t>
            </w:r>
            <w:proofErr w:type="spellEnd"/>
            <w:r w:rsidRPr="009411E1">
              <w:rPr>
                <w:rFonts w:ascii="Arial" w:hAnsi="Arial"/>
                <w:highlight w:val="green"/>
                <w:lang w:eastAsia="en-GB"/>
              </w:rPr>
              <w:t>@</w:t>
            </w:r>
          </w:p>
          <w:p w14:paraId="1B0EFA04" w14:textId="77777777" w:rsidR="009411E1" w:rsidRPr="009411E1" w:rsidRDefault="009411E1" w:rsidP="009411E1">
            <w:pPr>
              <w:spacing w:after="0"/>
              <w:rPr>
                <w:rFonts w:ascii="Arial" w:hAnsi="Arial"/>
                <w:highlight w:val="green"/>
                <w:lang w:eastAsia="en-GB"/>
              </w:rPr>
            </w:pPr>
            <w:r w:rsidRPr="009411E1">
              <w:rPr>
                <w:rFonts w:ascii="Arial" w:hAnsi="Arial"/>
                <w:highlight w:val="green"/>
                <w:lang w:eastAsia="en-GB"/>
              </w:rPr>
              <w:t xml:space="preserve">       [] </w:t>
            </w:r>
            <w:proofErr w:type="spellStart"/>
            <w:proofErr w:type="gramStart"/>
            <w:r w:rsidRPr="009411E1">
              <w:rPr>
                <w:rFonts w:ascii="Arial" w:hAnsi="Arial"/>
                <w:highlight w:val="green"/>
                <w:lang w:eastAsia="en-GB"/>
              </w:rPr>
              <w:t>SRB.check</w:t>
            </w:r>
            <w:proofErr w:type="spellEnd"/>
            <w:r w:rsidRPr="009411E1">
              <w:rPr>
                <w:rFonts w:ascii="Arial" w:hAnsi="Arial"/>
                <w:highlight w:val="green"/>
                <w:lang w:eastAsia="en-GB"/>
              </w:rPr>
              <w:t>(</w:t>
            </w:r>
            <w:proofErr w:type="gramEnd"/>
            <w:r w:rsidRPr="009411E1">
              <w:rPr>
                <w:rFonts w:ascii="Arial" w:hAnsi="Arial"/>
                <w:highlight w:val="green"/>
                <w:lang w:eastAsia="en-GB"/>
              </w:rPr>
              <w:t>receive(car_NR_SRB0_RrcPdu_IND(nr_Cell1, cr_38508_RRCSetupRequest(?, ?)))){</w:t>
            </w:r>
          </w:p>
          <w:p w14:paraId="289A2CB8" w14:textId="77777777" w:rsidR="009411E1" w:rsidRPr="009411E1" w:rsidRDefault="009411E1" w:rsidP="009411E1">
            <w:pPr>
              <w:spacing w:after="0"/>
              <w:rPr>
                <w:rFonts w:ascii="Arial" w:hAnsi="Arial"/>
                <w:highlight w:val="green"/>
                <w:lang w:eastAsia="en-GB"/>
              </w:rPr>
            </w:pPr>
            <w:r w:rsidRPr="009411E1">
              <w:rPr>
                <w:rFonts w:ascii="Arial" w:hAnsi="Arial"/>
                <w:highlight w:val="green"/>
                <w:lang w:eastAsia="en-GB"/>
              </w:rPr>
              <w:t xml:space="preserve">           </w:t>
            </w:r>
            <w:proofErr w:type="spellStart"/>
            <w:r w:rsidRPr="009411E1">
              <w:rPr>
                <w:rFonts w:ascii="Arial" w:hAnsi="Arial"/>
                <w:highlight w:val="green"/>
                <w:lang w:eastAsia="en-GB"/>
              </w:rPr>
              <w:t>t_WaitTime.stop</w:t>
            </w:r>
            <w:proofErr w:type="spellEnd"/>
            <w:r w:rsidRPr="009411E1">
              <w:rPr>
                <w:rFonts w:ascii="Arial" w:hAnsi="Arial"/>
                <w:highlight w:val="green"/>
                <w:lang w:eastAsia="en-GB"/>
              </w:rPr>
              <w:t>;</w:t>
            </w:r>
          </w:p>
          <w:p w14:paraId="3DB24A56" w14:textId="77777777" w:rsidR="009411E1" w:rsidRPr="009411E1" w:rsidRDefault="009411E1" w:rsidP="009411E1">
            <w:pPr>
              <w:spacing w:after="0"/>
              <w:rPr>
                <w:rFonts w:ascii="Arial" w:hAnsi="Arial"/>
                <w:highlight w:val="green"/>
                <w:lang w:eastAsia="en-GB"/>
              </w:rPr>
            </w:pPr>
            <w:r w:rsidRPr="009411E1">
              <w:rPr>
                <w:rFonts w:ascii="Arial" w:hAnsi="Arial"/>
                <w:highlight w:val="green"/>
                <w:lang w:eastAsia="en-GB"/>
              </w:rPr>
              <w:t xml:space="preserve">           </w:t>
            </w:r>
            <w:proofErr w:type="spellStart"/>
            <w:r w:rsidRPr="009411E1">
              <w:rPr>
                <w:rFonts w:ascii="Arial" w:hAnsi="Arial"/>
                <w:highlight w:val="green"/>
                <w:lang w:eastAsia="en-GB"/>
              </w:rPr>
              <w:t>f_NR_PreliminaryPass</w:t>
            </w:r>
            <w:proofErr w:type="spellEnd"/>
            <w:r w:rsidRPr="009411E1">
              <w:rPr>
                <w:rFonts w:ascii="Arial" w:hAnsi="Arial"/>
                <w:highlight w:val="green"/>
                <w:lang w:eastAsia="en-GB"/>
              </w:rPr>
              <w:t>(__FILE__, __LINE__, "Step 4Bb1");</w:t>
            </w:r>
          </w:p>
          <w:p w14:paraId="7BDAA79F" w14:textId="77777777" w:rsidR="009411E1" w:rsidRPr="009411E1" w:rsidRDefault="009411E1" w:rsidP="009411E1">
            <w:pPr>
              <w:spacing w:after="0"/>
              <w:rPr>
                <w:rFonts w:ascii="Arial" w:hAnsi="Arial"/>
                <w:highlight w:val="green"/>
                <w:lang w:eastAsia="en-GB"/>
              </w:rPr>
            </w:pPr>
            <w:r w:rsidRPr="009411E1">
              <w:rPr>
                <w:rFonts w:ascii="Arial" w:hAnsi="Arial"/>
                <w:highlight w:val="green"/>
                <w:lang w:eastAsia="en-GB"/>
              </w:rPr>
              <w:t xml:space="preserve">           f_NR5GC_RRC_IdleState1N_Def(nr_Cell1, -, -, </w:t>
            </w:r>
            <w:proofErr w:type="spellStart"/>
            <w:r w:rsidRPr="009411E1">
              <w:rPr>
                <w:rFonts w:ascii="Arial" w:hAnsi="Arial"/>
                <w:highlight w:val="green"/>
                <w:lang w:eastAsia="en-GB"/>
              </w:rPr>
              <w:t>Initial_NoSecurity</w:t>
            </w:r>
            <w:proofErr w:type="spellEnd"/>
            <w:r w:rsidRPr="009411E1">
              <w:rPr>
                <w:rFonts w:ascii="Arial" w:hAnsi="Arial"/>
                <w:highlight w:val="green"/>
                <w:lang w:eastAsia="en-GB"/>
              </w:rPr>
              <w:t>);</w:t>
            </w:r>
          </w:p>
          <w:p w14:paraId="0E5D6B90" w14:textId="77777777" w:rsidR="009411E1" w:rsidRPr="009411E1" w:rsidRDefault="009411E1" w:rsidP="009411E1">
            <w:pPr>
              <w:spacing w:after="0"/>
              <w:rPr>
                <w:rFonts w:ascii="Arial" w:hAnsi="Arial"/>
                <w:highlight w:val="green"/>
                <w:lang w:eastAsia="en-GB"/>
              </w:rPr>
            </w:pPr>
            <w:r w:rsidRPr="009411E1">
              <w:rPr>
                <w:rFonts w:ascii="Arial" w:hAnsi="Arial"/>
                <w:highlight w:val="green"/>
                <w:lang w:eastAsia="en-GB"/>
              </w:rPr>
              <w:t xml:space="preserve">           </w:t>
            </w:r>
            <w:proofErr w:type="spellStart"/>
            <w:r w:rsidRPr="009411E1">
              <w:rPr>
                <w:rFonts w:ascii="Arial" w:hAnsi="Arial"/>
                <w:highlight w:val="green"/>
                <w:lang w:eastAsia="en-GB"/>
              </w:rPr>
              <w:t>f_UT_RequestIMSCall</w:t>
            </w:r>
            <w:proofErr w:type="spellEnd"/>
            <w:r w:rsidRPr="009411E1">
              <w:rPr>
                <w:rFonts w:ascii="Arial" w:hAnsi="Arial"/>
                <w:highlight w:val="green"/>
                <w:lang w:eastAsia="en-GB"/>
              </w:rPr>
              <w:t>(UT);</w:t>
            </w:r>
          </w:p>
          <w:p w14:paraId="30F41CE6" w14:textId="77777777" w:rsidR="009411E1" w:rsidRPr="009411E1" w:rsidRDefault="009411E1" w:rsidP="009411E1">
            <w:pPr>
              <w:spacing w:after="0"/>
              <w:rPr>
                <w:rFonts w:ascii="Arial" w:hAnsi="Arial"/>
                <w:highlight w:val="green"/>
                <w:lang w:eastAsia="en-GB"/>
              </w:rPr>
            </w:pPr>
            <w:r w:rsidRPr="009411E1">
              <w:rPr>
                <w:rFonts w:ascii="Arial" w:hAnsi="Arial"/>
                <w:highlight w:val="green"/>
                <w:lang w:eastAsia="en-GB"/>
              </w:rPr>
              <w:t xml:space="preserve">      }</w:t>
            </w:r>
          </w:p>
          <w:p w14:paraId="20057621" w14:textId="77777777" w:rsidR="009411E1" w:rsidRPr="009411E1" w:rsidRDefault="009411E1" w:rsidP="009411E1">
            <w:pPr>
              <w:spacing w:after="0"/>
              <w:rPr>
                <w:rFonts w:ascii="Arial" w:hAnsi="Arial"/>
                <w:highlight w:val="green"/>
                <w:lang w:eastAsia="en-GB"/>
              </w:rPr>
            </w:pPr>
            <w:r w:rsidRPr="009411E1">
              <w:rPr>
                <w:rFonts w:ascii="Arial" w:hAnsi="Arial"/>
                <w:highlight w:val="green"/>
                <w:lang w:eastAsia="en-GB"/>
              </w:rPr>
              <w:t xml:space="preserve">    }</w:t>
            </w:r>
          </w:p>
          <w:p w14:paraId="0C9189E9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highlight w:val="green"/>
                <w:lang w:eastAsia="en-GB"/>
              </w:rPr>
              <w:t xml:space="preserve">    WA##11_4_1 : Change Stop*/</w:t>
            </w:r>
          </w:p>
          <w:p w14:paraId="466472C8" w14:textId="77777777" w:rsidR="009411E1" w:rsidRPr="009411E1" w:rsidRDefault="009411E1" w:rsidP="009411E1">
            <w:pPr>
              <w:spacing w:after="0"/>
              <w:rPr>
                <w:rFonts w:ascii="Arial" w:hAnsi="Arial"/>
                <w:highlight w:val="yellow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9411E1">
              <w:rPr>
                <w:rFonts w:ascii="Arial" w:hAnsi="Arial"/>
                <w:highlight w:val="yellow"/>
                <w:lang w:eastAsia="en-GB"/>
              </w:rPr>
              <w:t>f_NR_SetCellPower</w:t>
            </w:r>
            <w:proofErr w:type="spellEnd"/>
            <w:r w:rsidRPr="009411E1">
              <w:rPr>
                <w:rFonts w:ascii="Arial" w:hAnsi="Arial"/>
                <w:highlight w:val="yellow"/>
                <w:lang w:eastAsia="en-GB"/>
              </w:rPr>
              <w:t xml:space="preserve"> (nr_Cell1, tsc_NR_ServingCellSSS_EPRE_FR1, tsc_NR_ServingCellSSS_EPRE_FR2); //WA#11_4_1 : Prose CR needed</w:t>
            </w:r>
          </w:p>
          <w:p w14:paraId="169432E8" w14:textId="77777777" w:rsidR="009411E1" w:rsidRPr="009411E1" w:rsidRDefault="009411E1" w:rsidP="009411E1">
            <w:pPr>
              <w:spacing w:after="0"/>
              <w:rPr>
                <w:rFonts w:ascii="Arial" w:hAnsi="Arial"/>
                <w:highlight w:val="yellow"/>
                <w:lang w:eastAsia="en-GB"/>
              </w:rPr>
            </w:pPr>
            <w:r w:rsidRPr="009411E1">
              <w:rPr>
                <w:rFonts w:ascii="Arial" w:hAnsi="Arial"/>
                <w:highlight w:val="yellow"/>
                <w:lang w:eastAsia="en-GB"/>
              </w:rPr>
              <w:t xml:space="preserve">    f_NR5GC_RRC_IdleState1N_Def(nr_Cell1, -, -, </w:t>
            </w:r>
            <w:proofErr w:type="spellStart"/>
            <w:r w:rsidRPr="009411E1">
              <w:rPr>
                <w:rFonts w:ascii="Arial" w:hAnsi="Arial"/>
                <w:highlight w:val="yellow"/>
                <w:lang w:eastAsia="en-GB"/>
              </w:rPr>
              <w:t>Initial_NoSecurity</w:t>
            </w:r>
            <w:proofErr w:type="spellEnd"/>
            <w:r w:rsidRPr="009411E1">
              <w:rPr>
                <w:rFonts w:ascii="Arial" w:hAnsi="Arial"/>
                <w:highlight w:val="yellow"/>
                <w:lang w:eastAsia="en-GB"/>
              </w:rPr>
              <w:t>); //WA##11_4_1</w:t>
            </w:r>
          </w:p>
          <w:p w14:paraId="4E71B65D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highlight w:val="yellow"/>
                <w:lang w:eastAsia="en-GB"/>
              </w:rPr>
              <w:t xml:space="preserve">    </w:t>
            </w:r>
            <w:proofErr w:type="spellStart"/>
            <w:r w:rsidRPr="009411E1">
              <w:rPr>
                <w:rFonts w:ascii="Arial" w:hAnsi="Arial"/>
                <w:highlight w:val="yellow"/>
                <w:lang w:eastAsia="en-GB"/>
              </w:rPr>
              <w:t>f_UT_RequestIMSCall</w:t>
            </w:r>
            <w:proofErr w:type="spellEnd"/>
            <w:r w:rsidRPr="009411E1">
              <w:rPr>
                <w:rFonts w:ascii="Arial" w:hAnsi="Arial"/>
                <w:highlight w:val="yellow"/>
                <w:lang w:eastAsia="en-GB"/>
              </w:rPr>
              <w:t>(UT); //WA##11_4_1</w:t>
            </w:r>
          </w:p>
          <w:p w14:paraId="7B6DDD95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//@sic Rs211524 sic@</w:t>
            </w:r>
          </w:p>
          <w:p w14:paraId="40DA8820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//@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siclog</w:t>
            </w:r>
            <w:proofErr w:type="spellEnd"/>
            <w:r w:rsidRPr="009411E1">
              <w:rPr>
                <w:rFonts w:ascii="Arial" w:hAnsi="Arial"/>
                <w:lang w:eastAsia="en-GB"/>
              </w:rPr>
              <w:t xml:space="preserve"> "Step 10-21b3" 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siclog</w:t>
            </w:r>
            <w:proofErr w:type="spellEnd"/>
            <w:r w:rsidRPr="009411E1">
              <w:rPr>
                <w:rFonts w:ascii="Arial" w:hAnsi="Arial"/>
                <w:lang w:eastAsia="en-GB"/>
              </w:rPr>
              <w:t>@</w:t>
            </w:r>
          </w:p>
          <w:p w14:paraId="1AA51C27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//Step 2-13b3 of Table 4.9.15.2.2-1: IMS MO speech call establishment in 5GC as defined in TS 38.508-1 [4] are performed.</w:t>
            </w:r>
          </w:p>
          <w:p w14:paraId="4B35C68E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v_GSM_MobilityInfo_IMS</w:t>
            </w:r>
            <w:proofErr w:type="spellEnd"/>
            <w:r w:rsidRPr="009411E1">
              <w:rPr>
                <w:rFonts w:ascii="Arial" w:hAnsi="Arial"/>
                <w:lang w:eastAsia="en-GB"/>
              </w:rPr>
              <w:t xml:space="preserve"> := f_NR5GC_SpeechCall_Steps2_8(nr_Cell1, 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mo_VoiceCall</w:t>
            </w:r>
            <w:proofErr w:type="spellEnd"/>
            <w:r w:rsidRPr="009411E1">
              <w:rPr>
                <w:rFonts w:ascii="Arial" w:hAnsi="Arial"/>
                <w:lang w:eastAsia="en-GB"/>
              </w:rPr>
              <w:t>, '0001'B); // @sic R5s210037 sic@</w:t>
            </w:r>
          </w:p>
          <w:p w14:paraId="690F0CE0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f_NR_PreliminaryPass</w:t>
            </w:r>
            <w:proofErr w:type="spellEnd"/>
            <w:r w:rsidRPr="009411E1">
              <w:rPr>
                <w:rFonts w:ascii="Arial" w:hAnsi="Arial"/>
                <w:lang w:eastAsia="en-GB"/>
              </w:rPr>
              <w:t>(__FILE__, __LINE__, "Step 10");</w:t>
            </w:r>
          </w:p>
          <w:p w14:paraId="016DDEAC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// done on IMS PTC</w:t>
            </w:r>
          </w:p>
          <w:p w14:paraId="6F04122C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// Wait until need to add voice QoS</w:t>
            </w:r>
          </w:p>
          <w:p w14:paraId="0A3A09D7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f_IMS_IPCAN_WaitForTrigger</w:t>
            </w:r>
            <w:proofErr w:type="spellEnd"/>
            <w:r w:rsidRPr="009411E1">
              <w:rPr>
                <w:rFonts w:ascii="Arial" w:hAnsi="Arial"/>
                <w:lang w:eastAsia="en-GB"/>
              </w:rPr>
              <w:t>(IMS[tsc_Index_IMS1], "Add Voice Bearer"); // @sic R5-225362 sic@</w:t>
            </w:r>
          </w:p>
          <w:p w14:paraId="6F9832AD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f_NR5GC_ModifyPDUSession_AddVoice(nr_Cell1, 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valueof</w:t>
            </w:r>
            <w:proofErr w:type="spellEnd"/>
            <w:r w:rsidRPr="009411E1">
              <w:rPr>
                <w:rFonts w:ascii="Arial" w:hAnsi="Arial"/>
                <w:lang w:eastAsia="en-GB"/>
              </w:rPr>
              <w:t>(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v_GSM_MobilityInfo_IMS</w:t>
            </w:r>
            <w:proofErr w:type="spellEnd"/>
            <w:r w:rsidRPr="009411E1">
              <w:rPr>
                <w:rFonts w:ascii="Arial" w:hAnsi="Arial"/>
                <w:lang w:eastAsia="en-GB"/>
              </w:rPr>
              <w:t>));</w:t>
            </w:r>
          </w:p>
          <w:p w14:paraId="3CDD122E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if (not 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pc_Preconditions</w:t>
            </w:r>
            <w:proofErr w:type="spellEnd"/>
            <w:r w:rsidRPr="009411E1">
              <w:rPr>
                <w:rFonts w:ascii="Arial" w:hAnsi="Arial"/>
                <w:lang w:eastAsia="en-GB"/>
              </w:rPr>
              <w:t>) {  // @sic R5s211486 sic@</w:t>
            </w:r>
          </w:p>
          <w:p w14:paraId="080F47F4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lastRenderedPageBreak/>
              <w:t xml:space="preserve">      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f_IMS_IPCAN_SendCoOrdMsg</w:t>
            </w:r>
            <w:proofErr w:type="spellEnd"/>
            <w:r w:rsidRPr="009411E1">
              <w:rPr>
                <w:rFonts w:ascii="Arial" w:hAnsi="Arial"/>
                <w:lang w:eastAsia="en-GB"/>
              </w:rPr>
              <w:t xml:space="preserve">(IMS[tsc_Index_IMS1], 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cms_IMS_IPCAN_Trigger</w:t>
            </w:r>
            <w:proofErr w:type="spellEnd"/>
            <w:r w:rsidRPr="009411E1">
              <w:rPr>
                <w:rFonts w:ascii="Arial" w:hAnsi="Arial"/>
                <w:lang w:eastAsia="en-GB"/>
              </w:rPr>
              <w:t>("Voice Bearer Added"));  // @sic R5-225362 sic@</w:t>
            </w:r>
          </w:p>
          <w:p w14:paraId="4D481BEE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}</w:t>
            </w:r>
          </w:p>
          <w:p w14:paraId="62644D74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f_NR_PreliminaryPass</w:t>
            </w:r>
            <w:proofErr w:type="spellEnd"/>
            <w:r w:rsidRPr="009411E1">
              <w:rPr>
                <w:rFonts w:ascii="Arial" w:hAnsi="Arial"/>
                <w:lang w:eastAsia="en-GB"/>
              </w:rPr>
              <w:t>(__FILE__, __LINE__, "Voice Call Established");</w:t>
            </w:r>
          </w:p>
          <w:p w14:paraId="3CFC4CBC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f_IMS_IPCAN_WaitForTrigger</w:t>
            </w:r>
            <w:proofErr w:type="spellEnd"/>
            <w:r w:rsidRPr="009411E1">
              <w:rPr>
                <w:rFonts w:ascii="Arial" w:hAnsi="Arial"/>
                <w:lang w:eastAsia="en-GB"/>
              </w:rPr>
              <w:t>(IMS[tsc_Index_IMS1], "Voice Call Established"); // @sic R5-225362 sic@</w:t>
            </w:r>
          </w:p>
          <w:p w14:paraId="361889DC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//@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siclog</w:t>
            </w:r>
            <w:proofErr w:type="spellEnd"/>
            <w:r w:rsidRPr="009411E1">
              <w:rPr>
                <w:rFonts w:ascii="Arial" w:hAnsi="Arial"/>
                <w:lang w:eastAsia="en-GB"/>
              </w:rPr>
              <w:t xml:space="preserve"> "Step 22" 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siclog</w:t>
            </w:r>
            <w:proofErr w:type="spellEnd"/>
            <w:r w:rsidRPr="009411E1">
              <w:rPr>
                <w:rFonts w:ascii="Arial" w:hAnsi="Arial"/>
                <w:lang w:eastAsia="en-GB"/>
              </w:rPr>
              <w:t>@</w:t>
            </w:r>
          </w:p>
          <w:p w14:paraId="666D9449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//Table 4.9.18.2.2-1: IMS MT call release in 5GC as defined in TS 38.508-1 [4] is performed.</w:t>
            </w:r>
          </w:p>
          <w:p w14:paraId="14DEACC8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f_NR5GC_CallRelease(nr_Cell1, 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IPCAN_SpeechCall</w:t>
            </w:r>
            <w:proofErr w:type="spellEnd"/>
            <w:r w:rsidRPr="009411E1">
              <w:rPr>
                <w:rFonts w:ascii="Arial" w:hAnsi="Arial"/>
                <w:lang w:eastAsia="en-GB"/>
              </w:rPr>
              <w:t>);</w:t>
            </w:r>
          </w:p>
          <w:p w14:paraId="3D973C96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//@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siclog</w:t>
            </w:r>
            <w:proofErr w:type="spellEnd"/>
            <w:r w:rsidRPr="009411E1">
              <w:rPr>
                <w:rFonts w:ascii="Arial" w:hAnsi="Arial"/>
                <w:lang w:eastAsia="en-GB"/>
              </w:rPr>
              <w:t xml:space="preserve"> "Step 23" 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siclog</w:t>
            </w:r>
            <w:proofErr w:type="spellEnd"/>
            <w:r w:rsidRPr="009411E1">
              <w:rPr>
                <w:rFonts w:ascii="Arial" w:hAnsi="Arial"/>
                <w:lang w:eastAsia="en-GB"/>
              </w:rPr>
              <w:t>@</w:t>
            </w:r>
          </w:p>
          <w:p w14:paraId="6DFC2EB7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//The SS transmits an 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RRCRelease</w:t>
            </w:r>
            <w:proofErr w:type="spellEnd"/>
            <w:r w:rsidRPr="009411E1">
              <w:rPr>
                <w:rFonts w:ascii="Arial" w:hAnsi="Arial"/>
                <w:lang w:eastAsia="en-GB"/>
              </w:rPr>
              <w:t xml:space="preserve"> message.</w:t>
            </w:r>
          </w:p>
          <w:p w14:paraId="7E9915B7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f_NR_RRCRelease</w:t>
            </w:r>
            <w:proofErr w:type="spellEnd"/>
            <w:r w:rsidRPr="009411E1">
              <w:rPr>
                <w:rFonts w:ascii="Arial" w:hAnsi="Arial"/>
                <w:lang w:eastAsia="en-GB"/>
              </w:rPr>
              <w:t>(nr_Cell1);</w:t>
            </w:r>
          </w:p>
          <w:p w14:paraId="1AC4730C" w14:textId="51E31BC5" w:rsidR="001D786B" w:rsidRPr="007111EE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}</w:t>
            </w:r>
          </w:p>
        </w:tc>
      </w:tr>
      <w:tr w:rsidR="001D786B" w14:paraId="3EDADE7F" w14:textId="77777777" w:rsidTr="00442A34">
        <w:tc>
          <w:tcPr>
            <w:tcW w:w="9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CA88B" w14:textId="77777777" w:rsidR="001D786B" w:rsidRDefault="001D786B" w:rsidP="00442A34">
            <w:pPr>
              <w:spacing w:after="0"/>
              <w:rPr>
                <w:rFonts w:ascii="Arial" w:hAnsi="Arial"/>
                <w:b/>
                <w:lang w:eastAsia="en-GB"/>
              </w:rPr>
            </w:pPr>
          </w:p>
        </w:tc>
      </w:tr>
    </w:tbl>
    <w:p w14:paraId="6D968DAB" w14:textId="77777777" w:rsidR="001D786B" w:rsidRDefault="001D786B" w:rsidP="001D786B">
      <w:pPr>
        <w:spacing w:after="0"/>
        <w:rPr>
          <w:rFonts w:ascii="Arial" w:hAnsi="Arial"/>
          <w:b/>
          <w:lang w:eastAsia="en-GB"/>
        </w:rPr>
      </w:pPr>
    </w:p>
    <w:p w14:paraId="59BB38C9" w14:textId="23252F67" w:rsidR="007F33F1" w:rsidRPr="00445104" w:rsidRDefault="00445104" w:rsidP="007F33F1">
      <w:pPr>
        <w:pStyle w:val="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46" w:name="_Toc125447877"/>
      <w:bookmarkStart w:id="47" w:name="_Toc126241144"/>
      <w:r w:rsidRPr="00445104">
        <w:rPr>
          <w:b/>
          <w:lang w:eastAsia="en-GB"/>
        </w:rPr>
        <w:t>a_NR5GC_Deregistration_REQ</w:t>
      </w:r>
      <w:bookmarkEnd w:id="46"/>
      <w:bookmarkEnd w:id="47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7F33F1" w:rsidRPr="00647F8D" w14:paraId="5ED6D186" w14:textId="77777777" w:rsidTr="00FE236D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E6B01" w14:textId="77777777" w:rsidR="007F33F1" w:rsidRDefault="007F33F1" w:rsidP="00FE236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C0C75" w14:textId="16A3A3E9" w:rsidR="007F33F1" w:rsidRPr="00E40CB8" w:rsidRDefault="00445104" w:rsidP="00FE236D">
            <w:pPr>
              <w:pStyle w:val="CRCoverPage"/>
              <w:spacing w:after="0"/>
              <w:rPr>
                <w:noProof/>
              </w:rPr>
            </w:pPr>
            <w:r w:rsidRPr="00445104">
              <w:rPr>
                <w:lang w:eastAsia="en-GB"/>
              </w:rPr>
              <w:t>a_NR5GC_Deregistration_REQ</w:t>
            </w:r>
          </w:p>
        </w:tc>
      </w:tr>
      <w:tr w:rsidR="007F33F1" w:rsidRPr="00647F8D" w14:paraId="43EBE74D" w14:textId="77777777" w:rsidTr="00FE236D">
        <w:trPr>
          <w:trHeight w:val="452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0E688" w14:textId="77777777" w:rsidR="007F33F1" w:rsidRDefault="007F33F1" w:rsidP="00FE236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8DBFA" w14:textId="732B786E" w:rsidR="007F33F1" w:rsidRPr="00310CD9" w:rsidRDefault="00445104" w:rsidP="00FE236D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>Please see change 2.1 above</w:t>
            </w:r>
          </w:p>
        </w:tc>
      </w:tr>
      <w:tr w:rsidR="007F33F1" w:rsidRPr="00647F8D" w14:paraId="05379696" w14:textId="77777777" w:rsidTr="00FE236D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55AE0" w14:textId="77777777" w:rsidR="007F33F1" w:rsidRDefault="007F33F1" w:rsidP="00FE236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C1E69" w14:textId="5335B9E4" w:rsidR="007F33F1" w:rsidRPr="009E52D1" w:rsidRDefault="00445104" w:rsidP="00FE236D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New change</w:t>
            </w:r>
          </w:p>
        </w:tc>
      </w:tr>
      <w:tr w:rsidR="007F33F1" w:rsidRPr="00647F8D" w14:paraId="5CA6BF81" w14:textId="77777777" w:rsidTr="00FE236D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8B64F" w14:textId="77777777" w:rsidR="007F33F1" w:rsidRDefault="007F33F1" w:rsidP="00FE236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6C8EB" w14:textId="09482ADB" w:rsidR="007F33F1" w:rsidRDefault="00445104" w:rsidP="00FE236D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/>
              </w:rPr>
              <w:t>Emergency_NR5GC.ttcn</w:t>
            </w:r>
          </w:p>
        </w:tc>
      </w:tr>
      <w:tr w:rsidR="007F33F1" w14:paraId="2AAD5AB0" w14:textId="77777777" w:rsidTr="00FE236D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D936E" w14:textId="77777777" w:rsidR="007F33F1" w:rsidRDefault="007F33F1" w:rsidP="00FE236D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D9517" w14:textId="412DD401" w:rsidR="007F33F1" w:rsidRDefault="003D6508" w:rsidP="00FE236D">
            <w:pPr>
              <w:rPr>
                <w:rFonts w:ascii="Arial" w:hAnsi="Arial"/>
                <w:highlight w:val="cyan"/>
              </w:rPr>
            </w:pPr>
            <w:r w:rsidRPr="003D6508">
              <w:rPr>
                <w:rFonts w:ascii="Arial" w:hAnsi="Arial"/>
                <w:highlight w:val="cyan"/>
              </w:rPr>
              <w:t>Accepted conditional to prose CR agreement at RAN5#</w:t>
            </w:r>
            <w:r w:rsidRPr="003D6508">
              <w:rPr>
                <w:rFonts w:ascii="Arial" w:hAnsi="Arial" w:hint="eastAsia"/>
                <w:highlight w:val="cyan"/>
                <w:lang w:eastAsia="zh-CN"/>
              </w:rPr>
              <w:t>98</w:t>
            </w:r>
            <w:bookmarkStart w:id="48" w:name="_GoBack"/>
            <w:bookmarkEnd w:id="48"/>
          </w:p>
        </w:tc>
      </w:tr>
    </w:tbl>
    <w:p w14:paraId="577CE8C7" w14:textId="77777777" w:rsidR="007F33F1" w:rsidRDefault="007F33F1" w:rsidP="007F33F1">
      <w:pPr>
        <w:rPr>
          <w:noProof/>
        </w:rPr>
      </w:pPr>
    </w:p>
    <w:p w14:paraId="6DFB0823" w14:textId="4EA029DF" w:rsidR="007F33F1" w:rsidRDefault="007F33F1" w:rsidP="007F33F1">
      <w:pPr>
        <w:spacing w:after="0"/>
        <w:rPr>
          <w:rFonts w:ascii="Arial" w:hAnsi="Arial"/>
          <w:b/>
          <w:lang w:eastAsia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7F33F1" w14:paraId="0C362A91" w14:textId="77777777" w:rsidTr="00FE236D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1BD3176" w14:textId="77777777" w:rsidR="00445104" w:rsidRPr="00861B41" w:rsidRDefault="00445104" w:rsidP="00445104">
            <w:pPr>
              <w:spacing w:after="0"/>
              <w:rPr>
                <w:rFonts w:ascii="Arial" w:hAnsi="Arial"/>
                <w:highlight w:val="yellow"/>
                <w:lang w:eastAsia="en-GB"/>
              </w:rPr>
            </w:pPr>
            <w:proofErr w:type="spellStart"/>
            <w:r w:rsidRPr="00861B41">
              <w:rPr>
                <w:rFonts w:ascii="Arial" w:hAnsi="Arial"/>
                <w:highlight w:val="yellow"/>
                <w:lang w:eastAsia="en-GB"/>
              </w:rPr>
              <w:t>altstep</w:t>
            </w:r>
            <w:proofErr w:type="spellEnd"/>
            <w:r w:rsidRPr="00861B41">
              <w:rPr>
                <w:rFonts w:ascii="Arial" w:hAnsi="Arial"/>
                <w:highlight w:val="yellow"/>
                <w:lang w:eastAsia="en-GB"/>
              </w:rPr>
              <w:t xml:space="preserve"> a_NR5GC_Deregistration_REQ(</w:t>
            </w:r>
            <w:proofErr w:type="spellStart"/>
            <w:r w:rsidRPr="00861B41">
              <w:rPr>
                <w:rFonts w:ascii="Arial" w:hAnsi="Arial"/>
                <w:highlight w:val="yellow"/>
                <w:lang w:eastAsia="en-GB"/>
              </w:rPr>
              <w:t>NR_CellId_Type</w:t>
            </w:r>
            <w:proofErr w:type="spellEnd"/>
            <w:r w:rsidRPr="00861B41">
              <w:rPr>
                <w:rFonts w:ascii="Arial" w:hAnsi="Arial"/>
                <w:highlight w:val="yellow"/>
                <w:lang w:eastAsia="en-GB"/>
              </w:rPr>
              <w:t xml:space="preserve"> </w:t>
            </w:r>
            <w:proofErr w:type="spellStart"/>
            <w:r w:rsidRPr="00861B41">
              <w:rPr>
                <w:rFonts w:ascii="Arial" w:hAnsi="Arial"/>
                <w:highlight w:val="yellow"/>
                <w:lang w:eastAsia="en-GB"/>
              </w:rPr>
              <w:t>p_NR_CellId</w:t>
            </w:r>
            <w:proofErr w:type="spellEnd"/>
            <w:r w:rsidRPr="00861B41">
              <w:rPr>
                <w:rFonts w:ascii="Arial" w:hAnsi="Arial"/>
                <w:highlight w:val="yellow"/>
                <w:lang w:eastAsia="en-GB"/>
              </w:rPr>
              <w:t>) runs on NR5GC_PTC //WA#11_4_1</w:t>
            </w:r>
          </w:p>
          <w:p w14:paraId="021F733B" w14:textId="77777777" w:rsidR="00445104" w:rsidRPr="00861B41" w:rsidRDefault="00445104" w:rsidP="00445104">
            <w:pPr>
              <w:spacing w:after="0"/>
              <w:rPr>
                <w:rFonts w:ascii="Arial" w:hAnsi="Arial"/>
                <w:highlight w:val="yellow"/>
                <w:lang w:eastAsia="en-GB"/>
              </w:rPr>
            </w:pPr>
            <w:r w:rsidRPr="00861B41">
              <w:rPr>
                <w:rFonts w:ascii="Arial" w:hAnsi="Arial"/>
                <w:highlight w:val="yellow"/>
                <w:lang w:eastAsia="en-GB"/>
              </w:rPr>
              <w:t xml:space="preserve">  {</w:t>
            </w:r>
          </w:p>
          <w:p w14:paraId="0B945F8D" w14:textId="77777777" w:rsidR="00445104" w:rsidRPr="00861B41" w:rsidRDefault="00445104" w:rsidP="00445104">
            <w:pPr>
              <w:spacing w:after="0"/>
              <w:rPr>
                <w:rFonts w:ascii="Arial" w:hAnsi="Arial"/>
                <w:highlight w:val="yellow"/>
                <w:lang w:eastAsia="en-GB"/>
              </w:rPr>
            </w:pPr>
            <w:r w:rsidRPr="00861B41">
              <w:rPr>
                <w:rFonts w:ascii="Arial" w:hAnsi="Arial"/>
                <w:highlight w:val="yellow"/>
                <w:lang w:eastAsia="en-GB"/>
              </w:rPr>
              <w:t xml:space="preserve">    </w:t>
            </w:r>
            <w:proofErr w:type="spellStart"/>
            <w:r w:rsidRPr="00861B41">
              <w:rPr>
                <w:rFonts w:ascii="Arial" w:hAnsi="Arial"/>
                <w:highlight w:val="yellow"/>
                <w:lang w:eastAsia="en-GB"/>
              </w:rPr>
              <w:t>var</w:t>
            </w:r>
            <w:proofErr w:type="spellEnd"/>
            <w:r w:rsidRPr="00861B41">
              <w:rPr>
                <w:rFonts w:ascii="Arial" w:hAnsi="Arial"/>
                <w:highlight w:val="yellow"/>
                <w:lang w:eastAsia="en-GB"/>
              </w:rPr>
              <w:t xml:space="preserve"> NR_SRB_COMMON_IND </w:t>
            </w:r>
            <w:proofErr w:type="spellStart"/>
            <w:r w:rsidRPr="00861B41">
              <w:rPr>
                <w:rFonts w:ascii="Arial" w:hAnsi="Arial"/>
                <w:highlight w:val="yellow"/>
                <w:lang w:eastAsia="en-GB"/>
              </w:rPr>
              <w:t>v_ReceivedAsp</w:t>
            </w:r>
            <w:proofErr w:type="spellEnd"/>
            <w:r w:rsidRPr="00861B41">
              <w:rPr>
                <w:rFonts w:ascii="Arial" w:hAnsi="Arial"/>
                <w:highlight w:val="yellow"/>
                <w:lang w:eastAsia="en-GB"/>
              </w:rPr>
              <w:t xml:space="preserve">;   </w:t>
            </w:r>
          </w:p>
          <w:p w14:paraId="562251C8" w14:textId="77777777" w:rsidR="00445104" w:rsidRPr="00861B41" w:rsidRDefault="00445104" w:rsidP="00445104">
            <w:pPr>
              <w:spacing w:after="0"/>
              <w:rPr>
                <w:rFonts w:ascii="Arial" w:hAnsi="Arial"/>
                <w:highlight w:val="yellow"/>
                <w:lang w:eastAsia="en-GB"/>
              </w:rPr>
            </w:pPr>
            <w:r w:rsidRPr="00861B41">
              <w:rPr>
                <w:rFonts w:ascii="Arial" w:hAnsi="Arial"/>
                <w:highlight w:val="yellow"/>
                <w:lang w:eastAsia="en-GB"/>
              </w:rPr>
              <w:t xml:space="preserve">      </w:t>
            </w:r>
          </w:p>
          <w:p w14:paraId="7DA840E8" w14:textId="77777777" w:rsidR="00445104" w:rsidRPr="00861B41" w:rsidRDefault="00445104" w:rsidP="00445104">
            <w:pPr>
              <w:spacing w:after="0"/>
              <w:rPr>
                <w:rFonts w:ascii="Arial" w:hAnsi="Arial"/>
                <w:highlight w:val="yellow"/>
                <w:lang w:eastAsia="en-GB"/>
              </w:rPr>
            </w:pPr>
            <w:r w:rsidRPr="00861B41">
              <w:rPr>
                <w:rFonts w:ascii="Arial" w:hAnsi="Arial"/>
                <w:highlight w:val="yellow"/>
                <w:lang w:eastAsia="en-GB"/>
              </w:rPr>
              <w:t xml:space="preserve">    [] </w:t>
            </w:r>
            <w:proofErr w:type="spellStart"/>
            <w:r w:rsidRPr="00861B41">
              <w:rPr>
                <w:rFonts w:ascii="Arial" w:hAnsi="Arial"/>
                <w:highlight w:val="yellow"/>
                <w:lang w:eastAsia="en-GB"/>
              </w:rPr>
              <w:t>SRB.receive</w:t>
            </w:r>
            <w:proofErr w:type="spellEnd"/>
            <w:r w:rsidRPr="00861B41">
              <w:rPr>
                <w:rFonts w:ascii="Arial" w:hAnsi="Arial"/>
                <w:highlight w:val="yellow"/>
                <w:lang w:eastAsia="en-GB"/>
              </w:rPr>
              <w:t>(</w:t>
            </w:r>
            <w:proofErr w:type="spellStart"/>
            <w:r w:rsidRPr="00861B41">
              <w:rPr>
                <w:rFonts w:ascii="Arial" w:hAnsi="Arial"/>
                <w:highlight w:val="yellow"/>
                <w:lang w:eastAsia="en-GB"/>
              </w:rPr>
              <w:t>car_NR_SRB_NasPdu_IND</w:t>
            </w:r>
            <w:proofErr w:type="spellEnd"/>
            <w:r w:rsidRPr="00861B41">
              <w:rPr>
                <w:rFonts w:ascii="Arial" w:hAnsi="Arial"/>
                <w:highlight w:val="yellow"/>
                <w:lang w:eastAsia="en-GB"/>
              </w:rPr>
              <w:t>(</w:t>
            </w:r>
            <w:proofErr w:type="spellStart"/>
            <w:r w:rsidRPr="00861B41">
              <w:rPr>
                <w:rFonts w:ascii="Arial" w:hAnsi="Arial"/>
                <w:highlight w:val="yellow"/>
                <w:lang w:eastAsia="en-GB"/>
              </w:rPr>
              <w:t>p_NR_CellId</w:t>
            </w:r>
            <w:proofErr w:type="spellEnd"/>
            <w:r w:rsidRPr="00861B41">
              <w:rPr>
                <w:rFonts w:ascii="Arial" w:hAnsi="Arial"/>
                <w:highlight w:val="yellow"/>
                <w:lang w:eastAsia="en-GB"/>
              </w:rPr>
              <w:t>,</w:t>
            </w:r>
          </w:p>
          <w:p w14:paraId="3ACEFE57" w14:textId="77777777" w:rsidR="00445104" w:rsidRPr="00861B41" w:rsidRDefault="00445104" w:rsidP="00445104">
            <w:pPr>
              <w:spacing w:after="0"/>
              <w:rPr>
                <w:rFonts w:ascii="Arial" w:hAnsi="Arial"/>
                <w:highlight w:val="yellow"/>
                <w:lang w:eastAsia="en-GB"/>
              </w:rPr>
            </w:pPr>
            <w:r w:rsidRPr="00861B41">
              <w:rPr>
                <w:rFonts w:ascii="Arial" w:hAnsi="Arial"/>
                <w:highlight w:val="yellow"/>
                <w:lang w:eastAsia="en-GB"/>
              </w:rPr>
              <w:t xml:space="preserve">                                             tsc_NR_RbId_SRB2,</w:t>
            </w:r>
          </w:p>
          <w:p w14:paraId="32002566" w14:textId="77777777" w:rsidR="00445104" w:rsidRPr="00861B41" w:rsidRDefault="00445104" w:rsidP="00445104">
            <w:pPr>
              <w:spacing w:after="0"/>
              <w:rPr>
                <w:rFonts w:ascii="Arial" w:hAnsi="Arial"/>
                <w:highlight w:val="yellow"/>
                <w:lang w:eastAsia="en-GB"/>
              </w:rPr>
            </w:pPr>
            <w:r w:rsidRPr="00861B41">
              <w:rPr>
                <w:rFonts w:ascii="Arial" w:hAnsi="Arial"/>
                <w:highlight w:val="yellow"/>
                <w:lang w:eastAsia="en-GB"/>
              </w:rPr>
              <w:t xml:space="preserve">                                             </w:t>
            </w:r>
            <w:proofErr w:type="spellStart"/>
            <w:r w:rsidRPr="00861B41">
              <w:rPr>
                <w:rFonts w:ascii="Arial" w:hAnsi="Arial"/>
                <w:highlight w:val="yellow"/>
                <w:lang w:eastAsia="en-GB"/>
              </w:rPr>
              <w:t>cr_NG_NAS_Ind</w:t>
            </w:r>
            <w:proofErr w:type="spellEnd"/>
            <w:r w:rsidRPr="00861B41">
              <w:rPr>
                <w:rFonts w:ascii="Arial" w:hAnsi="Arial"/>
                <w:highlight w:val="yellow"/>
                <w:lang w:eastAsia="en-GB"/>
              </w:rPr>
              <w:t>(</w:t>
            </w:r>
            <w:proofErr w:type="spellStart"/>
            <w:r w:rsidRPr="00861B41">
              <w:rPr>
                <w:rFonts w:ascii="Arial" w:hAnsi="Arial"/>
                <w:highlight w:val="yellow"/>
                <w:lang w:eastAsia="en-GB"/>
              </w:rPr>
              <w:t>tsc_SHT_IntegrityProtected_Ciphered</w:t>
            </w:r>
            <w:proofErr w:type="spellEnd"/>
            <w:r w:rsidRPr="00861B41">
              <w:rPr>
                <w:rFonts w:ascii="Arial" w:hAnsi="Arial"/>
                <w:highlight w:val="yellow"/>
                <w:lang w:eastAsia="en-GB"/>
              </w:rPr>
              <w:t>,</w:t>
            </w:r>
          </w:p>
          <w:p w14:paraId="4AA79312" w14:textId="77777777" w:rsidR="00445104" w:rsidRPr="00861B41" w:rsidRDefault="00445104" w:rsidP="00445104">
            <w:pPr>
              <w:spacing w:after="0"/>
              <w:rPr>
                <w:rFonts w:ascii="Arial" w:hAnsi="Arial"/>
                <w:highlight w:val="yellow"/>
                <w:lang w:eastAsia="en-GB"/>
              </w:rPr>
            </w:pPr>
            <w:r w:rsidRPr="00861B41">
              <w:rPr>
                <w:rFonts w:ascii="Arial" w:hAnsi="Arial"/>
                <w:highlight w:val="yellow"/>
                <w:lang w:eastAsia="en-GB"/>
              </w:rPr>
              <w:t xml:space="preserve">                                                             </w:t>
            </w:r>
            <w:proofErr w:type="spellStart"/>
            <w:r w:rsidRPr="00861B41">
              <w:rPr>
                <w:rFonts w:ascii="Arial" w:hAnsi="Arial"/>
                <w:highlight w:val="yellow"/>
                <w:lang w:eastAsia="en-GB"/>
              </w:rPr>
              <w:t>cr_NG_DEREGISTRATION_REQUEST_</w:t>
            </w:r>
            <w:proofErr w:type="gramStart"/>
            <w:r w:rsidRPr="00861B41">
              <w:rPr>
                <w:rFonts w:ascii="Arial" w:hAnsi="Arial"/>
                <w:highlight w:val="yellow"/>
                <w:lang w:eastAsia="en-GB"/>
              </w:rPr>
              <w:t>MO</w:t>
            </w:r>
            <w:proofErr w:type="spellEnd"/>
            <w:r w:rsidRPr="00861B41">
              <w:rPr>
                <w:rFonts w:ascii="Arial" w:hAnsi="Arial"/>
                <w:highlight w:val="yellow"/>
                <w:lang w:eastAsia="en-GB"/>
              </w:rPr>
              <w:t>(</w:t>
            </w:r>
            <w:proofErr w:type="spellStart"/>
            <w:proofErr w:type="gramEnd"/>
            <w:r w:rsidRPr="00861B41">
              <w:rPr>
                <w:rFonts w:ascii="Arial" w:hAnsi="Arial"/>
                <w:highlight w:val="yellow"/>
                <w:lang w:eastAsia="en-GB"/>
              </w:rPr>
              <w:t>crs_DeregisterType</w:t>
            </w:r>
            <w:proofErr w:type="spellEnd"/>
            <w:r w:rsidRPr="00861B41">
              <w:rPr>
                <w:rFonts w:ascii="Arial" w:hAnsi="Arial"/>
                <w:highlight w:val="yellow"/>
                <w:lang w:eastAsia="en-GB"/>
              </w:rPr>
              <w:t xml:space="preserve">('0'B, '0'B,'01'B),?,?)))) -&gt; value </w:t>
            </w:r>
            <w:proofErr w:type="spellStart"/>
            <w:r w:rsidRPr="00861B41">
              <w:rPr>
                <w:rFonts w:ascii="Arial" w:hAnsi="Arial"/>
                <w:highlight w:val="yellow"/>
                <w:lang w:eastAsia="en-GB"/>
              </w:rPr>
              <w:t>v_ReceivedAsp</w:t>
            </w:r>
            <w:proofErr w:type="spellEnd"/>
          </w:p>
          <w:p w14:paraId="19C1EB4A" w14:textId="77777777" w:rsidR="00445104" w:rsidRPr="00861B41" w:rsidRDefault="00445104" w:rsidP="00445104">
            <w:pPr>
              <w:spacing w:after="0"/>
              <w:rPr>
                <w:rFonts w:ascii="Arial" w:hAnsi="Arial"/>
                <w:highlight w:val="yellow"/>
                <w:lang w:eastAsia="en-GB"/>
              </w:rPr>
            </w:pPr>
            <w:r w:rsidRPr="00861B41">
              <w:rPr>
                <w:rFonts w:ascii="Arial" w:hAnsi="Arial"/>
                <w:highlight w:val="yellow"/>
                <w:lang w:eastAsia="en-GB"/>
              </w:rPr>
              <w:t xml:space="preserve">      {          </w:t>
            </w:r>
          </w:p>
          <w:p w14:paraId="3F6C2FE1" w14:textId="77777777" w:rsidR="00445104" w:rsidRPr="00861B41" w:rsidRDefault="00445104" w:rsidP="00445104">
            <w:pPr>
              <w:spacing w:after="0"/>
              <w:rPr>
                <w:rFonts w:ascii="Arial" w:hAnsi="Arial"/>
                <w:highlight w:val="yellow"/>
                <w:lang w:eastAsia="en-GB"/>
              </w:rPr>
            </w:pPr>
            <w:r w:rsidRPr="00861B41">
              <w:rPr>
                <w:rFonts w:ascii="Arial" w:hAnsi="Arial"/>
                <w:highlight w:val="yellow"/>
                <w:lang w:eastAsia="en-GB"/>
              </w:rPr>
              <w:t xml:space="preserve">          repeat;</w:t>
            </w:r>
          </w:p>
          <w:p w14:paraId="347594D8" w14:textId="77777777" w:rsidR="00445104" w:rsidRPr="00861B41" w:rsidRDefault="00445104" w:rsidP="00445104">
            <w:pPr>
              <w:spacing w:after="0"/>
              <w:rPr>
                <w:rFonts w:ascii="Arial" w:hAnsi="Arial"/>
                <w:highlight w:val="yellow"/>
                <w:lang w:eastAsia="en-GB"/>
              </w:rPr>
            </w:pPr>
            <w:r w:rsidRPr="00861B41">
              <w:rPr>
                <w:rFonts w:ascii="Arial" w:hAnsi="Arial"/>
                <w:highlight w:val="yellow"/>
                <w:lang w:eastAsia="en-GB"/>
              </w:rPr>
              <w:t xml:space="preserve">      }      </w:t>
            </w:r>
          </w:p>
          <w:p w14:paraId="7C816CC1" w14:textId="1DDBEE99" w:rsidR="007F33F1" w:rsidRPr="00861B41" w:rsidRDefault="00445104" w:rsidP="00445104">
            <w:pPr>
              <w:spacing w:after="0"/>
              <w:rPr>
                <w:rFonts w:ascii="Arial" w:hAnsi="Arial"/>
                <w:highlight w:val="yellow"/>
                <w:lang w:eastAsia="en-GB"/>
              </w:rPr>
            </w:pPr>
            <w:r w:rsidRPr="00861B41">
              <w:rPr>
                <w:rFonts w:ascii="Arial" w:hAnsi="Arial"/>
                <w:highlight w:val="yellow"/>
                <w:lang w:eastAsia="en-GB"/>
              </w:rPr>
              <w:t xml:space="preserve">   }</w:t>
            </w:r>
          </w:p>
        </w:tc>
      </w:tr>
      <w:tr w:rsidR="007F33F1" w14:paraId="7DD04A0F" w14:textId="77777777" w:rsidTr="00FE236D">
        <w:tc>
          <w:tcPr>
            <w:tcW w:w="9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BB94C" w14:textId="77777777" w:rsidR="007F33F1" w:rsidRPr="00861B41" w:rsidRDefault="007F33F1" w:rsidP="00FE236D">
            <w:pPr>
              <w:spacing w:after="0"/>
              <w:rPr>
                <w:rFonts w:ascii="Arial" w:hAnsi="Arial"/>
                <w:b/>
                <w:highlight w:val="yellow"/>
                <w:lang w:eastAsia="en-GB"/>
              </w:rPr>
            </w:pPr>
          </w:p>
        </w:tc>
      </w:tr>
    </w:tbl>
    <w:p w14:paraId="3AB61D28" w14:textId="77777777" w:rsidR="007F33F1" w:rsidRDefault="007F33F1" w:rsidP="007F33F1">
      <w:pPr>
        <w:spacing w:after="0"/>
        <w:rPr>
          <w:rFonts w:ascii="Arial" w:hAnsi="Arial"/>
          <w:b/>
          <w:lang w:eastAsia="en-GB"/>
        </w:rPr>
      </w:pPr>
    </w:p>
    <w:p w14:paraId="3805C77C" w14:textId="77777777" w:rsidR="007F33F1" w:rsidRDefault="007F33F1" w:rsidP="007F33F1">
      <w:pPr>
        <w:spacing w:after="0"/>
        <w:rPr>
          <w:rFonts w:ascii="Arial" w:hAnsi="Arial"/>
          <w:b/>
          <w:lang w:eastAsia="en-GB"/>
        </w:rPr>
      </w:pPr>
    </w:p>
    <w:p w14:paraId="349A54A0" w14:textId="77777777" w:rsidR="0063428C" w:rsidRPr="007F33F1" w:rsidRDefault="0063428C" w:rsidP="0063428C"/>
    <w:sectPr w:rsidR="0063428C" w:rsidRPr="007F33F1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4C25825" w14:textId="77777777" w:rsidR="00FD2AAC" w:rsidRDefault="00FD2AAC">
      <w:r>
        <w:separator/>
      </w:r>
    </w:p>
  </w:endnote>
  <w:endnote w:type="continuationSeparator" w:id="0">
    <w:p w14:paraId="48BE4293" w14:textId="77777777" w:rsidR="00FD2AAC" w:rsidRDefault="00FD2A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3852FB6" w14:textId="77777777" w:rsidR="00285A7C" w:rsidRDefault="00285A7C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4AC232" w14:textId="77777777" w:rsidR="00285A7C" w:rsidRDefault="00285A7C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3BB0A0F" w14:textId="77777777" w:rsidR="00285A7C" w:rsidRDefault="00285A7C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5CC162F" w14:textId="77777777" w:rsidR="00FD2AAC" w:rsidRDefault="00FD2AAC">
      <w:r>
        <w:separator/>
      </w:r>
    </w:p>
  </w:footnote>
  <w:footnote w:type="continuationSeparator" w:id="0">
    <w:p w14:paraId="48A03DF9" w14:textId="77777777" w:rsidR="00FD2AAC" w:rsidRDefault="00FD2AA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27F8691" w14:textId="24668EE5" w:rsidR="002057B1" w:rsidRDefault="002057B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="00552C20" w:rsidRPr="002D3E8C"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0D84BB30" wp14:editId="380DEBAB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386671979"/>
                          </w:sdtPr>
                          <w:sdtEndPr>
                            <w:rPr>
                              <w:rStyle w:val="a0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2A531CED" w14:textId="2E08E0E4" w:rsidR="00552C20" w:rsidRPr="00A11327" w:rsidRDefault="00552C20" w:rsidP="00BA3B3E">
                              <w:pPr>
                                <w:pStyle w:val="af5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说明: 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386671979"/>
                    </w:sdtPr>
                    <w:sdtEndPr>
                      <w:rPr>
                        <w:rStyle w:val="a0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2A531CED" w14:textId="2E08E0E4" w:rsidR="00552C20" w:rsidRPr="00A11327" w:rsidRDefault="00552C20" w:rsidP="00BA3B3E">
                        <w:pPr>
                          <w:pStyle w:val="af5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3F19417" w14:textId="0291645D" w:rsidR="00351CC1" w:rsidRDefault="00552C20">
    <w:pPr>
      <w:pStyle w:val="a4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1EC3F1A5" wp14:editId="5E1A00B6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a0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7E726D9F" w14:textId="7449A342" w:rsidR="00552C20" w:rsidRPr="00A11327" w:rsidRDefault="00552C20" w:rsidP="00BA3B3E">
                              <w:pPr>
                                <w:pStyle w:val="af5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说明: 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a0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7E726D9F" w14:textId="7449A342" w:rsidR="00552C20" w:rsidRPr="00A11327" w:rsidRDefault="00552C20" w:rsidP="00BA3B3E">
                        <w:pPr>
                          <w:pStyle w:val="af5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9E0981" w14:textId="125171EE" w:rsidR="00351CC1" w:rsidRDefault="00552C20">
    <w:pPr>
      <w:pStyle w:val="a4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598C755A" wp14:editId="7C7ED8E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76512341"/>
                          </w:sdtPr>
                          <w:sdtEndPr>
                            <w:rPr>
                              <w:rStyle w:val="a0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1AD6B4EF" w14:textId="6DC132CF" w:rsidR="00552C20" w:rsidRPr="00A11327" w:rsidRDefault="00552C20" w:rsidP="00BA3B3E">
                              <w:pPr>
                                <w:pStyle w:val="af5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说明: 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76512341"/>
                    </w:sdtPr>
                    <w:sdtEndPr>
                      <w:rPr>
                        <w:rStyle w:val="a0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1AD6B4EF" w14:textId="6DC132CF" w:rsidR="00552C20" w:rsidRPr="00A11327" w:rsidRDefault="00552C20" w:rsidP="00BA3B3E">
                        <w:pPr>
                          <w:pStyle w:val="af5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0AABD1F" w14:textId="45E71A73" w:rsidR="002057B1" w:rsidRDefault="00552C20">
    <w:pPr>
      <w:pStyle w:val="a4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4DEE9A59" wp14:editId="55A429BD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247386101"/>
                          </w:sdtPr>
                          <w:sdtEndPr>
                            <w:rPr>
                              <w:rStyle w:val="a0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4EB53A88" w14:textId="253C343E" w:rsidR="00552C20" w:rsidRPr="00A11327" w:rsidRDefault="00552C20" w:rsidP="00BA3B3E">
                              <w:pPr>
                                <w:pStyle w:val="af5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说明: 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247386101"/>
                    </w:sdtPr>
                    <w:sdtEndPr>
                      <w:rPr>
                        <w:rStyle w:val="a0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4EB53A88" w14:textId="253C343E" w:rsidR="00552C20" w:rsidRPr="00A11327" w:rsidRDefault="00552C20" w:rsidP="00BA3B3E">
                        <w:pPr>
                          <w:pStyle w:val="af5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1922B8A" w14:textId="0375D5FC" w:rsidR="002057B1" w:rsidRDefault="002057B1">
    <w:pPr>
      <w:pStyle w:val="a4"/>
      <w:tabs>
        <w:tab w:val="right" w:pos="9639"/>
      </w:tabs>
    </w:pPr>
    <w:r>
      <w:tab/>
    </w:r>
    <w:r w:rsidR="00552C20"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5A9ECB0F" wp14:editId="18E0E63A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304976341"/>
                          </w:sdtPr>
                          <w:sdtEndPr>
                            <w:rPr>
                              <w:rStyle w:val="a0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735E7F72" w14:textId="64E3270C" w:rsidR="00552C20" w:rsidRPr="00A11327" w:rsidRDefault="00552C20" w:rsidP="00BA3B3E">
                              <w:pPr>
                                <w:pStyle w:val="af5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说明: 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304976341"/>
                    </w:sdtPr>
                    <w:sdtEndPr>
                      <w:rPr>
                        <w:rStyle w:val="a0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735E7F72" w14:textId="64E3270C" w:rsidR="00552C20" w:rsidRPr="00A11327" w:rsidRDefault="00552C20" w:rsidP="00BA3B3E">
                        <w:pPr>
                          <w:pStyle w:val="af5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4445CD2" w14:textId="6AF3261C" w:rsidR="002057B1" w:rsidRDefault="00552C20">
    <w:pPr>
      <w:pStyle w:val="a4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0D09E434" wp14:editId="4F84653F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232430807"/>
                          </w:sdtPr>
                          <w:sdtEndPr>
                            <w:rPr>
                              <w:rStyle w:val="a0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1DFB8AC3" w14:textId="64052FC6" w:rsidR="00552C20" w:rsidRPr="00A11327" w:rsidRDefault="00552C20" w:rsidP="00BA3B3E">
                              <w:pPr>
                                <w:pStyle w:val="af5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说明: 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232430807"/>
                    </w:sdtPr>
                    <w:sdtEndPr>
                      <w:rPr>
                        <w:rStyle w:val="a0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1DFB8AC3" w14:textId="64052FC6" w:rsidR="00552C20" w:rsidRPr="00A11327" w:rsidRDefault="00552C20" w:rsidP="00BA3B3E">
                        <w:pPr>
                          <w:pStyle w:val="af5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497797"/>
    <w:multiLevelType w:val="hybridMultilevel"/>
    <w:tmpl w:val="4E4C309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2E331E"/>
    <w:multiLevelType w:val="hybridMultilevel"/>
    <w:tmpl w:val="0BFACC52"/>
    <w:lvl w:ilvl="0" w:tplc="12B06DDC">
      <w:start w:val="1"/>
      <w:numFmt w:val="decimal"/>
      <w:lvlText w:val="%1."/>
      <w:lvlJc w:val="left"/>
      <w:pPr>
        <w:ind w:left="525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245" w:hanging="360"/>
      </w:pPr>
    </w:lvl>
    <w:lvl w:ilvl="2" w:tplc="0407001B" w:tentative="1">
      <w:start w:val="1"/>
      <w:numFmt w:val="lowerRoman"/>
      <w:lvlText w:val="%3."/>
      <w:lvlJc w:val="right"/>
      <w:pPr>
        <w:ind w:left="1965" w:hanging="180"/>
      </w:pPr>
    </w:lvl>
    <w:lvl w:ilvl="3" w:tplc="0407000F" w:tentative="1">
      <w:start w:val="1"/>
      <w:numFmt w:val="decimal"/>
      <w:lvlText w:val="%4."/>
      <w:lvlJc w:val="left"/>
      <w:pPr>
        <w:ind w:left="2685" w:hanging="360"/>
      </w:pPr>
    </w:lvl>
    <w:lvl w:ilvl="4" w:tplc="04070019" w:tentative="1">
      <w:start w:val="1"/>
      <w:numFmt w:val="lowerLetter"/>
      <w:lvlText w:val="%5."/>
      <w:lvlJc w:val="left"/>
      <w:pPr>
        <w:ind w:left="3405" w:hanging="360"/>
      </w:pPr>
    </w:lvl>
    <w:lvl w:ilvl="5" w:tplc="0407001B" w:tentative="1">
      <w:start w:val="1"/>
      <w:numFmt w:val="lowerRoman"/>
      <w:lvlText w:val="%6."/>
      <w:lvlJc w:val="right"/>
      <w:pPr>
        <w:ind w:left="4125" w:hanging="180"/>
      </w:pPr>
    </w:lvl>
    <w:lvl w:ilvl="6" w:tplc="0407000F" w:tentative="1">
      <w:start w:val="1"/>
      <w:numFmt w:val="decimal"/>
      <w:lvlText w:val="%7."/>
      <w:lvlJc w:val="left"/>
      <w:pPr>
        <w:ind w:left="4845" w:hanging="360"/>
      </w:pPr>
    </w:lvl>
    <w:lvl w:ilvl="7" w:tplc="04070019" w:tentative="1">
      <w:start w:val="1"/>
      <w:numFmt w:val="lowerLetter"/>
      <w:lvlText w:val="%8."/>
      <w:lvlJc w:val="left"/>
      <w:pPr>
        <w:ind w:left="5565" w:hanging="360"/>
      </w:pPr>
    </w:lvl>
    <w:lvl w:ilvl="8" w:tplc="0407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2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>
    <w:nsid w:val="203129F1"/>
    <w:multiLevelType w:val="hybridMultilevel"/>
    <w:tmpl w:val="C1FED6D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B8E146B"/>
    <w:multiLevelType w:val="hybridMultilevel"/>
    <w:tmpl w:val="D494C656"/>
    <w:lvl w:ilvl="0" w:tplc="0407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2CB4A88"/>
    <w:multiLevelType w:val="hybridMultilevel"/>
    <w:tmpl w:val="8796F44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4270B4C"/>
    <w:multiLevelType w:val="multilevel"/>
    <w:tmpl w:val="5150C5F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>
    <w:nsid w:val="39176279"/>
    <w:multiLevelType w:val="multilevel"/>
    <w:tmpl w:val="1F569EF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>
    <w:nsid w:val="3C124DDE"/>
    <w:multiLevelType w:val="multilevel"/>
    <w:tmpl w:val="FB020EC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>
    <w:nsid w:val="3C7F1A6D"/>
    <w:multiLevelType w:val="hybridMultilevel"/>
    <w:tmpl w:val="444EC96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15D4B39"/>
    <w:multiLevelType w:val="multilevel"/>
    <w:tmpl w:val="280E1FA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>
    <w:nsid w:val="47943CA7"/>
    <w:multiLevelType w:val="hybridMultilevel"/>
    <w:tmpl w:val="444EC96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4DD7997"/>
    <w:multiLevelType w:val="hybridMultilevel"/>
    <w:tmpl w:val="FE00E984"/>
    <w:lvl w:ilvl="0" w:tplc="B544665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>
    <w:nsid w:val="5A3F6206"/>
    <w:multiLevelType w:val="hybridMultilevel"/>
    <w:tmpl w:val="432E929A"/>
    <w:lvl w:ilvl="0" w:tplc="FFFFFFFF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BC432E2"/>
    <w:multiLevelType w:val="hybridMultilevel"/>
    <w:tmpl w:val="622805D6"/>
    <w:lvl w:ilvl="0" w:tplc="512C62E4">
      <w:start w:val="1"/>
      <w:numFmt w:val="decimal"/>
      <w:lvlText w:val="%1."/>
      <w:lvlJc w:val="left"/>
      <w:pPr>
        <w:ind w:left="525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245" w:hanging="360"/>
      </w:pPr>
    </w:lvl>
    <w:lvl w:ilvl="2" w:tplc="0407001B" w:tentative="1">
      <w:start w:val="1"/>
      <w:numFmt w:val="lowerRoman"/>
      <w:lvlText w:val="%3."/>
      <w:lvlJc w:val="right"/>
      <w:pPr>
        <w:ind w:left="1965" w:hanging="180"/>
      </w:pPr>
    </w:lvl>
    <w:lvl w:ilvl="3" w:tplc="0407000F" w:tentative="1">
      <w:start w:val="1"/>
      <w:numFmt w:val="decimal"/>
      <w:lvlText w:val="%4."/>
      <w:lvlJc w:val="left"/>
      <w:pPr>
        <w:ind w:left="2685" w:hanging="360"/>
      </w:pPr>
    </w:lvl>
    <w:lvl w:ilvl="4" w:tplc="04070019" w:tentative="1">
      <w:start w:val="1"/>
      <w:numFmt w:val="lowerLetter"/>
      <w:lvlText w:val="%5."/>
      <w:lvlJc w:val="left"/>
      <w:pPr>
        <w:ind w:left="3405" w:hanging="360"/>
      </w:pPr>
    </w:lvl>
    <w:lvl w:ilvl="5" w:tplc="0407001B" w:tentative="1">
      <w:start w:val="1"/>
      <w:numFmt w:val="lowerRoman"/>
      <w:lvlText w:val="%6."/>
      <w:lvlJc w:val="right"/>
      <w:pPr>
        <w:ind w:left="4125" w:hanging="180"/>
      </w:pPr>
    </w:lvl>
    <w:lvl w:ilvl="6" w:tplc="0407000F" w:tentative="1">
      <w:start w:val="1"/>
      <w:numFmt w:val="decimal"/>
      <w:lvlText w:val="%7."/>
      <w:lvlJc w:val="left"/>
      <w:pPr>
        <w:ind w:left="4845" w:hanging="360"/>
      </w:pPr>
    </w:lvl>
    <w:lvl w:ilvl="7" w:tplc="04070019" w:tentative="1">
      <w:start w:val="1"/>
      <w:numFmt w:val="lowerLetter"/>
      <w:lvlText w:val="%8."/>
      <w:lvlJc w:val="left"/>
      <w:pPr>
        <w:ind w:left="5565" w:hanging="360"/>
      </w:pPr>
    </w:lvl>
    <w:lvl w:ilvl="8" w:tplc="0407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15">
    <w:nsid w:val="62D12668"/>
    <w:multiLevelType w:val="multilevel"/>
    <w:tmpl w:val="25802AA2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6">
    <w:nsid w:val="66C26752"/>
    <w:multiLevelType w:val="hybridMultilevel"/>
    <w:tmpl w:val="42AAEBA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743512C"/>
    <w:multiLevelType w:val="multilevel"/>
    <w:tmpl w:val="810AFBD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>
    <w:nsid w:val="78A93CCB"/>
    <w:multiLevelType w:val="hybridMultilevel"/>
    <w:tmpl w:val="75CEFDA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CF17140"/>
    <w:multiLevelType w:val="hybridMultilevel"/>
    <w:tmpl w:val="DA38416C"/>
    <w:lvl w:ilvl="0" w:tplc="0407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5"/>
  </w:num>
  <w:num w:numId="5">
    <w:abstractNumId w:val="1"/>
  </w:num>
  <w:num w:numId="6">
    <w:abstractNumId w:val="14"/>
  </w:num>
  <w:num w:numId="7">
    <w:abstractNumId w:val="19"/>
  </w:num>
  <w:num w:numId="8">
    <w:abstractNumId w:val="4"/>
  </w:num>
  <w:num w:numId="9">
    <w:abstractNumId w:val="12"/>
  </w:num>
  <w:num w:numId="10">
    <w:abstractNumId w:val="7"/>
  </w:num>
  <w:num w:numId="11">
    <w:abstractNumId w:val="3"/>
  </w:num>
  <w:num w:numId="12">
    <w:abstractNumId w:val="18"/>
  </w:num>
  <w:num w:numId="13">
    <w:abstractNumId w:val="8"/>
  </w:num>
  <w:num w:numId="14">
    <w:abstractNumId w:val="10"/>
  </w:num>
  <w:num w:numId="15">
    <w:abstractNumId w:val="17"/>
  </w:num>
  <w:num w:numId="16">
    <w:abstractNumId w:val="16"/>
  </w:num>
  <w:num w:numId="17">
    <w:abstractNumId w:val="0"/>
  </w:num>
  <w:num w:numId="18">
    <w:abstractNumId w:val="5"/>
  </w:num>
  <w:num w:numId="19">
    <w:abstractNumId w:val="9"/>
  </w:num>
  <w:num w:numId="2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D7E"/>
    <w:rsid w:val="00010EA2"/>
    <w:rsid w:val="00014417"/>
    <w:rsid w:val="00014FD8"/>
    <w:rsid w:val="00020C0A"/>
    <w:rsid w:val="00021F0A"/>
    <w:rsid w:val="00022E4A"/>
    <w:rsid w:val="00023A2C"/>
    <w:rsid w:val="00025A9C"/>
    <w:rsid w:val="00032AFA"/>
    <w:rsid w:val="000332AC"/>
    <w:rsid w:val="000365EE"/>
    <w:rsid w:val="000513D5"/>
    <w:rsid w:val="00052B7E"/>
    <w:rsid w:val="00053283"/>
    <w:rsid w:val="0005385C"/>
    <w:rsid w:val="000548E1"/>
    <w:rsid w:val="0005799C"/>
    <w:rsid w:val="00062C5F"/>
    <w:rsid w:val="0008170F"/>
    <w:rsid w:val="000870C6"/>
    <w:rsid w:val="00087FC4"/>
    <w:rsid w:val="00094232"/>
    <w:rsid w:val="00094CD2"/>
    <w:rsid w:val="000960A6"/>
    <w:rsid w:val="0009636A"/>
    <w:rsid w:val="000A3F5F"/>
    <w:rsid w:val="000A4A75"/>
    <w:rsid w:val="000A5C5C"/>
    <w:rsid w:val="000A6394"/>
    <w:rsid w:val="000B168B"/>
    <w:rsid w:val="000B3B85"/>
    <w:rsid w:val="000B5B5B"/>
    <w:rsid w:val="000B7FED"/>
    <w:rsid w:val="000C038A"/>
    <w:rsid w:val="000C2897"/>
    <w:rsid w:val="000C5378"/>
    <w:rsid w:val="000C6598"/>
    <w:rsid w:val="000D189B"/>
    <w:rsid w:val="000D40E6"/>
    <w:rsid w:val="000D478C"/>
    <w:rsid w:val="000E1662"/>
    <w:rsid w:val="000E320B"/>
    <w:rsid w:val="000E5278"/>
    <w:rsid w:val="00101556"/>
    <w:rsid w:val="00101917"/>
    <w:rsid w:val="00103A7D"/>
    <w:rsid w:val="001070A6"/>
    <w:rsid w:val="00113F96"/>
    <w:rsid w:val="0011688C"/>
    <w:rsid w:val="0011735A"/>
    <w:rsid w:val="00123D9C"/>
    <w:rsid w:val="00126787"/>
    <w:rsid w:val="00126B57"/>
    <w:rsid w:val="00130544"/>
    <w:rsid w:val="001400B0"/>
    <w:rsid w:val="00145D43"/>
    <w:rsid w:val="00147063"/>
    <w:rsid w:val="001516B4"/>
    <w:rsid w:val="0015409A"/>
    <w:rsid w:val="00155A28"/>
    <w:rsid w:val="0016364A"/>
    <w:rsid w:val="00165F27"/>
    <w:rsid w:val="00166893"/>
    <w:rsid w:val="001676BC"/>
    <w:rsid w:val="00167BBB"/>
    <w:rsid w:val="001746B2"/>
    <w:rsid w:val="00174FA0"/>
    <w:rsid w:val="001759BB"/>
    <w:rsid w:val="001806E3"/>
    <w:rsid w:val="001909D2"/>
    <w:rsid w:val="00192C46"/>
    <w:rsid w:val="00192CC7"/>
    <w:rsid w:val="00194BA6"/>
    <w:rsid w:val="00196CE1"/>
    <w:rsid w:val="001A08B3"/>
    <w:rsid w:val="001A277A"/>
    <w:rsid w:val="001A32FF"/>
    <w:rsid w:val="001A7B60"/>
    <w:rsid w:val="001B1EC2"/>
    <w:rsid w:val="001B5052"/>
    <w:rsid w:val="001B52F0"/>
    <w:rsid w:val="001B7A65"/>
    <w:rsid w:val="001B7D43"/>
    <w:rsid w:val="001C1DBF"/>
    <w:rsid w:val="001C2DEE"/>
    <w:rsid w:val="001C75E8"/>
    <w:rsid w:val="001D2640"/>
    <w:rsid w:val="001D686C"/>
    <w:rsid w:val="001D786B"/>
    <w:rsid w:val="001E41F3"/>
    <w:rsid w:val="001E5DA1"/>
    <w:rsid w:val="001F13A2"/>
    <w:rsid w:val="001F20C8"/>
    <w:rsid w:val="00200286"/>
    <w:rsid w:val="002017E2"/>
    <w:rsid w:val="0020278A"/>
    <w:rsid w:val="002037D2"/>
    <w:rsid w:val="002049C9"/>
    <w:rsid w:val="002057B1"/>
    <w:rsid w:val="002067A7"/>
    <w:rsid w:val="00212B63"/>
    <w:rsid w:val="00212CF9"/>
    <w:rsid w:val="00212DC0"/>
    <w:rsid w:val="002130E5"/>
    <w:rsid w:val="0022085D"/>
    <w:rsid w:val="002224C4"/>
    <w:rsid w:val="00222692"/>
    <w:rsid w:val="00223A37"/>
    <w:rsid w:val="0022723D"/>
    <w:rsid w:val="00227619"/>
    <w:rsid w:val="0024018C"/>
    <w:rsid w:val="00247A0D"/>
    <w:rsid w:val="00250CD8"/>
    <w:rsid w:val="00250F0B"/>
    <w:rsid w:val="0026004D"/>
    <w:rsid w:val="002640DD"/>
    <w:rsid w:val="002658E6"/>
    <w:rsid w:val="00265ED8"/>
    <w:rsid w:val="00267A1C"/>
    <w:rsid w:val="002702F7"/>
    <w:rsid w:val="00271465"/>
    <w:rsid w:val="00272E2D"/>
    <w:rsid w:val="00275D12"/>
    <w:rsid w:val="00283283"/>
    <w:rsid w:val="00284791"/>
    <w:rsid w:val="0028488B"/>
    <w:rsid w:val="00284A11"/>
    <w:rsid w:val="00284FEB"/>
    <w:rsid w:val="00285A7C"/>
    <w:rsid w:val="002860C4"/>
    <w:rsid w:val="00286DE9"/>
    <w:rsid w:val="0029035C"/>
    <w:rsid w:val="002906F4"/>
    <w:rsid w:val="0029660A"/>
    <w:rsid w:val="002A0667"/>
    <w:rsid w:val="002B0546"/>
    <w:rsid w:val="002B2D6F"/>
    <w:rsid w:val="002B5741"/>
    <w:rsid w:val="002B6EC7"/>
    <w:rsid w:val="002C2EC3"/>
    <w:rsid w:val="002C4220"/>
    <w:rsid w:val="002C48F6"/>
    <w:rsid w:val="002C50EA"/>
    <w:rsid w:val="002C73AF"/>
    <w:rsid w:val="002D0FB6"/>
    <w:rsid w:val="002D2D9F"/>
    <w:rsid w:val="002D4A50"/>
    <w:rsid w:val="002D7C7D"/>
    <w:rsid w:val="002E65B2"/>
    <w:rsid w:val="002E6B50"/>
    <w:rsid w:val="002E6FCB"/>
    <w:rsid w:val="002F10C7"/>
    <w:rsid w:val="002F54BD"/>
    <w:rsid w:val="00300143"/>
    <w:rsid w:val="00302855"/>
    <w:rsid w:val="00302C70"/>
    <w:rsid w:val="00305409"/>
    <w:rsid w:val="00305616"/>
    <w:rsid w:val="003061B9"/>
    <w:rsid w:val="00310CD9"/>
    <w:rsid w:val="00313683"/>
    <w:rsid w:val="00315BDB"/>
    <w:rsid w:val="003164C8"/>
    <w:rsid w:val="0032118D"/>
    <w:rsid w:val="00321959"/>
    <w:rsid w:val="00321F14"/>
    <w:rsid w:val="00327317"/>
    <w:rsid w:val="0033365F"/>
    <w:rsid w:val="003336EB"/>
    <w:rsid w:val="00333E67"/>
    <w:rsid w:val="003361A3"/>
    <w:rsid w:val="00336328"/>
    <w:rsid w:val="00337788"/>
    <w:rsid w:val="00337D13"/>
    <w:rsid w:val="003431B4"/>
    <w:rsid w:val="00346CEF"/>
    <w:rsid w:val="003476D1"/>
    <w:rsid w:val="00351792"/>
    <w:rsid w:val="00351CC1"/>
    <w:rsid w:val="00353459"/>
    <w:rsid w:val="0036017A"/>
    <w:rsid w:val="003609EF"/>
    <w:rsid w:val="00361E40"/>
    <w:rsid w:val="0036231A"/>
    <w:rsid w:val="00363A60"/>
    <w:rsid w:val="00374DD4"/>
    <w:rsid w:val="00375DD1"/>
    <w:rsid w:val="00377DCE"/>
    <w:rsid w:val="0038078F"/>
    <w:rsid w:val="00382B4D"/>
    <w:rsid w:val="00382EBD"/>
    <w:rsid w:val="00390996"/>
    <w:rsid w:val="00390D3A"/>
    <w:rsid w:val="0039126E"/>
    <w:rsid w:val="003941FA"/>
    <w:rsid w:val="003A0102"/>
    <w:rsid w:val="003A07CD"/>
    <w:rsid w:val="003A0FEA"/>
    <w:rsid w:val="003A26C8"/>
    <w:rsid w:val="003A3695"/>
    <w:rsid w:val="003A40FB"/>
    <w:rsid w:val="003A7B52"/>
    <w:rsid w:val="003A7D71"/>
    <w:rsid w:val="003B34F9"/>
    <w:rsid w:val="003B5696"/>
    <w:rsid w:val="003B5F68"/>
    <w:rsid w:val="003C0C00"/>
    <w:rsid w:val="003C4CE2"/>
    <w:rsid w:val="003C5557"/>
    <w:rsid w:val="003C7631"/>
    <w:rsid w:val="003C7ACB"/>
    <w:rsid w:val="003D0875"/>
    <w:rsid w:val="003D0B97"/>
    <w:rsid w:val="003D1907"/>
    <w:rsid w:val="003D37E3"/>
    <w:rsid w:val="003D5249"/>
    <w:rsid w:val="003D6508"/>
    <w:rsid w:val="003E0920"/>
    <w:rsid w:val="003E1A36"/>
    <w:rsid w:val="003E1B6F"/>
    <w:rsid w:val="003E3219"/>
    <w:rsid w:val="003E3EC2"/>
    <w:rsid w:val="003E65C3"/>
    <w:rsid w:val="003F277F"/>
    <w:rsid w:val="003F50EF"/>
    <w:rsid w:val="003F5CE9"/>
    <w:rsid w:val="00400226"/>
    <w:rsid w:val="00400B2B"/>
    <w:rsid w:val="004024E3"/>
    <w:rsid w:val="0040270C"/>
    <w:rsid w:val="00410371"/>
    <w:rsid w:val="004108D3"/>
    <w:rsid w:val="00415B96"/>
    <w:rsid w:val="0041715F"/>
    <w:rsid w:val="004224C2"/>
    <w:rsid w:val="004240D4"/>
    <w:rsid w:val="004242F1"/>
    <w:rsid w:val="004300FB"/>
    <w:rsid w:val="00430F02"/>
    <w:rsid w:val="00443565"/>
    <w:rsid w:val="00445104"/>
    <w:rsid w:val="00447EFD"/>
    <w:rsid w:val="00450B75"/>
    <w:rsid w:val="00450EFA"/>
    <w:rsid w:val="00452AA6"/>
    <w:rsid w:val="0046086D"/>
    <w:rsid w:val="0046273F"/>
    <w:rsid w:val="00465034"/>
    <w:rsid w:val="0046581F"/>
    <w:rsid w:val="004718F0"/>
    <w:rsid w:val="004719E7"/>
    <w:rsid w:val="0047420D"/>
    <w:rsid w:val="00474242"/>
    <w:rsid w:val="00477148"/>
    <w:rsid w:val="0048440C"/>
    <w:rsid w:val="004859BC"/>
    <w:rsid w:val="00485C1D"/>
    <w:rsid w:val="004925B4"/>
    <w:rsid w:val="00495ED3"/>
    <w:rsid w:val="00497A3B"/>
    <w:rsid w:val="004A74D1"/>
    <w:rsid w:val="004A7BCB"/>
    <w:rsid w:val="004B1724"/>
    <w:rsid w:val="004B31C2"/>
    <w:rsid w:val="004B443F"/>
    <w:rsid w:val="004B4D3F"/>
    <w:rsid w:val="004B592A"/>
    <w:rsid w:val="004B75B7"/>
    <w:rsid w:val="004C33EB"/>
    <w:rsid w:val="004D03BE"/>
    <w:rsid w:val="004D2368"/>
    <w:rsid w:val="004D3D04"/>
    <w:rsid w:val="004D7B79"/>
    <w:rsid w:val="004E173B"/>
    <w:rsid w:val="004E1C54"/>
    <w:rsid w:val="004E3E32"/>
    <w:rsid w:val="004E5526"/>
    <w:rsid w:val="004E5F3F"/>
    <w:rsid w:val="004E6D69"/>
    <w:rsid w:val="004E7CB7"/>
    <w:rsid w:val="004E7D46"/>
    <w:rsid w:val="004F6941"/>
    <w:rsid w:val="00501B87"/>
    <w:rsid w:val="005036F5"/>
    <w:rsid w:val="005053CA"/>
    <w:rsid w:val="00505425"/>
    <w:rsid w:val="0051110E"/>
    <w:rsid w:val="00512641"/>
    <w:rsid w:val="0051296C"/>
    <w:rsid w:val="00513717"/>
    <w:rsid w:val="0051580D"/>
    <w:rsid w:val="005219AC"/>
    <w:rsid w:val="00530ECA"/>
    <w:rsid w:val="005314B2"/>
    <w:rsid w:val="005334E2"/>
    <w:rsid w:val="00534173"/>
    <w:rsid w:val="0053451B"/>
    <w:rsid w:val="005351E9"/>
    <w:rsid w:val="00542785"/>
    <w:rsid w:val="0054392E"/>
    <w:rsid w:val="00543D31"/>
    <w:rsid w:val="00544544"/>
    <w:rsid w:val="00547111"/>
    <w:rsid w:val="00547A6B"/>
    <w:rsid w:val="00551CE7"/>
    <w:rsid w:val="0055200E"/>
    <w:rsid w:val="00552AC7"/>
    <w:rsid w:val="00552C20"/>
    <w:rsid w:val="00553C1E"/>
    <w:rsid w:val="005566F9"/>
    <w:rsid w:val="005568A9"/>
    <w:rsid w:val="00565D42"/>
    <w:rsid w:val="00566723"/>
    <w:rsid w:val="00566E0B"/>
    <w:rsid w:val="0057253B"/>
    <w:rsid w:val="00573E9D"/>
    <w:rsid w:val="005749BD"/>
    <w:rsid w:val="00575A8F"/>
    <w:rsid w:val="00587D1B"/>
    <w:rsid w:val="00590337"/>
    <w:rsid w:val="00592D74"/>
    <w:rsid w:val="00592ECD"/>
    <w:rsid w:val="005932FA"/>
    <w:rsid w:val="00595FC1"/>
    <w:rsid w:val="00596286"/>
    <w:rsid w:val="0059681D"/>
    <w:rsid w:val="005A701D"/>
    <w:rsid w:val="005A7365"/>
    <w:rsid w:val="005A7798"/>
    <w:rsid w:val="005B1846"/>
    <w:rsid w:val="005B4464"/>
    <w:rsid w:val="005B4AC9"/>
    <w:rsid w:val="005B4B85"/>
    <w:rsid w:val="005C2550"/>
    <w:rsid w:val="005C2758"/>
    <w:rsid w:val="005C4681"/>
    <w:rsid w:val="005C54A7"/>
    <w:rsid w:val="005C6E49"/>
    <w:rsid w:val="005D20E4"/>
    <w:rsid w:val="005D4A6B"/>
    <w:rsid w:val="005D66D8"/>
    <w:rsid w:val="005E2045"/>
    <w:rsid w:val="005E2A1B"/>
    <w:rsid w:val="005E2C44"/>
    <w:rsid w:val="005E3B27"/>
    <w:rsid w:val="005F0C96"/>
    <w:rsid w:val="005F40FC"/>
    <w:rsid w:val="005F4EBC"/>
    <w:rsid w:val="00602C4A"/>
    <w:rsid w:val="00604735"/>
    <w:rsid w:val="00607310"/>
    <w:rsid w:val="0060799D"/>
    <w:rsid w:val="00607EC7"/>
    <w:rsid w:val="00607FC7"/>
    <w:rsid w:val="00616EE9"/>
    <w:rsid w:val="00621188"/>
    <w:rsid w:val="0062210C"/>
    <w:rsid w:val="00624017"/>
    <w:rsid w:val="0062480B"/>
    <w:rsid w:val="00624DA5"/>
    <w:rsid w:val="00624DA9"/>
    <w:rsid w:val="006257ED"/>
    <w:rsid w:val="00632151"/>
    <w:rsid w:val="006325C0"/>
    <w:rsid w:val="00634222"/>
    <w:rsid w:val="0063428C"/>
    <w:rsid w:val="00647F8D"/>
    <w:rsid w:val="006558E7"/>
    <w:rsid w:val="006665FD"/>
    <w:rsid w:val="00672AEA"/>
    <w:rsid w:val="0067311F"/>
    <w:rsid w:val="00673479"/>
    <w:rsid w:val="00676CD0"/>
    <w:rsid w:val="00682659"/>
    <w:rsid w:val="00684BE0"/>
    <w:rsid w:val="00684C96"/>
    <w:rsid w:val="00690976"/>
    <w:rsid w:val="0069313B"/>
    <w:rsid w:val="00695808"/>
    <w:rsid w:val="006961DF"/>
    <w:rsid w:val="00696508"/>
    <w:rsid w:val="006A0CCA"/>
    <w:rsid w:val="006A4D6D"/>
    <w:rsid w:val="006A53E7"/>
    <w:rsid w:val="006A6E7C"/>
    <w:rsid w:val="006B46FB"/>
    <w:rsid w:val="006C1039"/>
    <w:rsid w:val="006C1A0D"/>
    <w:rsid w:val="006C2617"/>
    <w:rsid w:val="006C2882"/>
    <w:rsid w:val="006C3011"/>
    <w:rsid w:val="006C343C"/>
    <w:rsid w:val="006C3C95"/>
    <w:rsid w:val="006C567C"/>
    <w:rsid w:val="006C5AE7"/>
    <w:rsid w:val="006D0454"/>
    <w:rsid w:val="006D1832"/>
    <w:rsid w:val="006D2168"/>
    <w:rsid w:val="006E21FB"/>
    <w:rsid w:val="006E2915"/>
    <w:rsid w:val="006E4E23"/>
    <w:rsid w:val="006E5000"/>
    <w:rsid w:val="006E5F56"/>
    <w:rsid w:val="006F1C64"/>
    <w:rsid w:val="006F2177"/>
    <w:rsid w:val="006F29CF"/>
    <w:rsid w:val="006F2AAB"/>
    <w:rsid w:val="006F4767"/>
    <w:rsid w:val="007035D6"/>
    <w:rsid w:val="00705AEC"/>
    <w:rsid w:val="007111EE"/>
    <w:rsid w:val="00713526"/>
    <w:rsid w:val="00713B12"/>
    <w:rsid w:val="007169C4"/>
    <w:rsid w:val="00716A9B"/>
    <w:rsid w:val="007174C0"/>
    <w:rsid w:val="007176D3"/>
    <w:rsid w:val="0072018A"/>
    <w:rsid w:val="007219B0"/>
    <w:rsid w:val="00722BD3"/>
    <w:rsid w:val="00722CF4"/>
    <w:rsid w:val="00723555"/>
    <w:rsid w:val="00725930"/>
    <w:rsid w:val="00725F0C"/>
    <w:rsid w:val="00730D8B"/>
    <w:rsid w:val="007327C9"/>
    <w:rsid w:val="0073327F"/>
    <w:rsid w:val="00734806"/>
    <w:rsid w:val="0073550D"/>
    <w:rsid w:val="00737027"/>
    <w:rsid w:val="00740A4F"/>
    <w:rsid w:val="00751E34"/>
    <w:rsid w:val="00752B56"/>
    <w:rsid w:val="00754FAD"/>
    <w:rsid w:val="00756DC7"/>
    <w:rsid w:val="00757A31"/>
    <w:rsid w:val="007612D7"/>
    <w:rsid w:val="0077032E"/>
    <w:rsid w:val="0077067E"/>
    <w:rsid w:val="00772CE7"/>
    <w:rsid w:val="007762A0"/>
    <w:rsid w:val="007800EF"/>
    <w:rsid w:val="00783153"/>
    <w:rsid w:val="0078406D"/>
    <w:rsid w:val="00792342"/>
    <w:rsid w:val="00793CB9"/>
    <w:rsid w:val="007977A8"/>
    <w:rsid w:val="007A4632"/>
    <w:rsid w:val="007B512A"/>
    <w:rsid w:val="007C028B"/>
    <w:rsid w:val="007C179E"/>
    <w:rsid w:val="007C2097"/>
    <w:rsid w:val="007D3AE4"/>
    <w:rsid w:val="007D412C"/>
    <w:rsid w:val="007D6A07"/>
    <w:rsid w:val="007E0C19"/>
    <w:rsid w:val="007E0F29"/>
    <w:rsid w:val="007E1BFB"/>
    <w:rsid w:val="007E4120"/>
    <w:rsid w:val="007F33F1"/>
    <w:rsid w:val="007F4D18"/>
    <w:rsid w:val="007F5A0F"/>
    <w:rsid w:val="007F7259"/>
    <w:rsid w:val="0080122E"/>
    <w:rsid w:val="00803D36"/>
    <w:rsid w:val="00803F0A"/>
    <w:rsid w:val="008040A8"/>
    <w:rsid w:val="00810213"/>
    <w:rsid w:val="00811C42"/>
    <w:rsid w:val="00811CDE"/>
    <w:rsid w:val="0081253B"/>
    <w:rsid w:val="0081458D"/>
    <w:rsid w:val="00814E39"/>
    <w:rsid w:val="00814E81"/>
    <w:rsid w:val="008161A2"/>
    <w:rsid w:val="008225DA"/>
    <w:rsid w:val="008256FD"/>
    <w:rsid w:val="008279FA"/>
    <w:rsid w:val="00831090"/>
    <w:rsid w:val="00831BBA"/>
    <w:rsid w:val="0083564B"/>
    <w:rsid w:val="00840249"/>
    <w:rsid w:val="00840ECC"/>
    <w:rsid w:val="0084401E"/>
    <w:rsid w:val="0085238E"/>
    <w:rsid w:val="00852961"/>
    <w:rsid w:val="00855AD4"/>
    <w:rsid w:val="0086025A"/>
    <w:rsid w:val="00860C7A"/>
    <w:rsid w:val="00861B41"/>
    <w:rsid w:val="008626E7"/>
    <w:rsid w:val="0086394A"/>
    <w:rsid w:val="00863A6B"/>
    <w:rsid w:val="00864035"/>
    <w:rsid w:val="00866657"/>
    <w:rsid w:val="008706A9"/>
    <w:rsid w:val="00870EE7"/>
    <w:rsid w:val="008731FD"/>
    <w:rsid w:val="0087475F"/>
    <w:rsid w:val="00876F32"/>
    <w:rsid w:val="00877FE4"/>
    <w:rsid w:val="00891BA2"/>
    <w:rsid w:val="008921F3"/>
    <w:rsid w:val="0089719A"/>
    <w:rsid w:val="00897F8F"/>
    <w:rsid w:val="008A45A6"/>
    <w:rsid w:val="008A4CB5"/>
    <w:rsid w:val="008B0A87"/>
    <w:rsid w:val="008B0EC1"/>
    <w:rsid w:val="008B3579"/>
    <w:rsid w:val="008C48C5"/>
    <w:rsid w:val="008C783B"/>
    <w:rsid w:val="008D0EEE"/>
    <w:rsid w:val="008D61D6"/>
    <w:rsid w:val="008E0124"/>
    <w:rsid w:val="008E33C7"/>
    <w:rsid w:val="008E4B11"/>
    <w:rsid w:val="008E4F81"/>
    <w:rsid w:val="008F686C"/>
    <w:rsid w:val="00902980"/>
    <w:rsid w:val="00907252"/>
    <w:rsid w:val="00907D24"/>
    <w:rsid w:val="009131B6"/>
    <w:rsid w:val="009148DE"/>
    <w:rsid w:val="00920F40"/>
    <w:rsid w:val="00932383"/>
    <w:rsid w:val="009328EA"/>
    <w:rsid w:val="009337D6"/>
    <w:rsid w:val="0093685E"/>
    <w:rsid w:val="009373D0"/>
    <w:rsid w:val="009411E1"/>
    <w:rsid w:val="009440F0"/>
    <w:rsid w:val="009448B0"/>
    <w:rsid w:val="00944F0A"/>
    <w:rsid w:val="00945597"/>
    <w:rsid w:val="00950F52"/>
    <w:rsid w:val="00954832"/>
    <w:rsid w:val="0095514C"/>
    <w:rsid w:val="009604C0"/>
    <w:rsid w:val="00960A70"/>
    <w:rsid w:val="009612F0"/>
    <w:rsid w:val="00962777"/>
    <w:rsid w:val="00967AAF"/>
    <w:rsid w:val="0097042C"/>
    <w:rsid w:val="00971EAA"/>
    <w:rsid w:val="00972574"/>
    <w:rsid w:val="009725FA"/>
    <w:rsid w:val="00972D45"/>
    <w:rsid w:val="009751CB"/>
    <w:rsid w:val="009777D9"/>
    <w:rsid w:val="00981B01"/>
    <w:rsid w:val="00983151"/>
    <w:rsid w:val="00987E51"/>
    <w:rsid w:val="00991B88"/>
    <w:rsid w:val="009933F9"/>
    <w:rsid w:val="00993D04"/>
    <w:rsid w:val="009947A7"/>
    <w:rsid w:val="00995BD7"/>
    <w:rsid w:val="009A2B22"/>
    <w:rsid w:val="009A5753"/>
    <w:rsid w:val="009A579D"/>
    <w:rsid w:val="009A5CE1"/>
    <w:rsid w:val="009B3C4A"/>
    <w:rsid w:val="009B642B"/>
    <w:rsid w:val="009C1022"/>
    <w:rsid w:val="009C18A2"/>
    <w:rsid w:val="009C1E24"/>
    <w:rsid w:val="009C4967"/>
    <w:rsid w:val="009C751C"/>
    <w:rsid w:val="009D3022"/>
    <w:rsid w:val="009D4E14"/>
    <w:rsid w:val="009E020E"/>
    <w:rsid w:val="009E021B"/>
    <w:rsid w:val="009E3297"/>
    <w:rsid w:val="009E52D1"/>
    <w:rsid w:val="009F2F1C"/>
    <w:rsid w:val="009F4C0C"/>
    <w:rsid w:val="009F5DC0"/>
    <w:rsid w:val="009F734F"/>
    <w:rsid w:val="009F7B67"/>
    <w:rsid w:val="009F7ED6"/>
    <w:rsid w:val="00A028A6"/>
    <w:rsid w:val="00A031C9"/>
    <w:rsid w:val="00A03EB9"/>
    <w:rsid w:val="00A06C9D"/>
    <w:rsid w:val="00A0718C"/>
    <w:rsid w:val="00A07881"/>
    <w:rsid w:val="00A10B7F"/>
    <w:rsid w:val="00A21CCD"/>
    <w:rsid w:val="00A246B6"/>
    <w:rsid w:val="00A300B3"/>
    <w:rsid w:val="00A3660D"/>
    <w:rsid w:val="00A40144"/>
    <w:rsid w:val="00A40833"/>
    <w:rsid w:val="00A414F5"/>
    <w:rsid w:val="00A42C31"/>
    <w:rsid w:val="00A441F3"/>
    <w:rsid w:val="00A4518F"/>
    <w:rsid w:val="00A45675"/>
    <w:rsid w:val="00A478EB"/>
    <w:rsid w:val="00A47E70"/>
    <w:rsid w:val="00A50CF0"/>
    <w:rsid w:val="00A53689"/>
    <w:rsid w:val="00A55983"/>
    <w:rsid w:val="00A56770"/>
    <w:rsid w:val="00A5713B"/>
    <w:rsid w:val="00A57529"/>
    <w:rsid w:val="00A577AF"/>
    <w:rsid w:val="00A629E1"/>
    <w:rsid w:val="00A63864"/>
    <w:rsid w:val="00A638E0"/>
    <w:rsid w:val="00A6602E"/>
    <w:rsid w:val="00A7011C"/>
    <w:rsid w:val="00A71CF5"/>
    <w:rsid w:val="00A72762"/>
    <w:rsid w:val="00A74392"/>
    <w:rsid w:val="00A7671C"/>
    <w:rsid w:val="00A77635"/>
    <w:rsid w:val="00A7769C"/>
    <w:rsid w:val="00A80280"/>
    <w:rsid w:val="00A815F0"/>
    <w:rsid w:val="00A82084"/>
    <w:rsid w:val="00A840BB"/>
    <w:rsid w:val="00A854B7"/>
    <w:rsid w:val="00A86771"/>
    <w:rsid w:val="00A86E69"/>
    <w:rsid w:val="00A86F6F"/>
    <w:rsid w:val="00A90CB4"/>
    <w:rsid w:val="00A923CF"/>
    <w:rsid w:val="00A93EFD"/>
    <w:rsid w:val="00A944B9"/>
    <w:rsid w:val="00A94AD7"/>
    <w:rsid w:val="00A9554E"/>
    <w:rsid w:val="00A95551"/>
    <w:rsid w:val="00A96B2C"/>
    <w:rsid w:val="00AA2505"/>
    <w:rsid w:val="00AA2A78"/>
    <w:rsid w:val="00AA2CBC"/>
    <w:rsid w:val="00AA6E80"/>
    <w:rsid w:val="00AA7112"/>
    <w:rsid w:val="00AA768D"/>
    <w:rsid w:val="00AB038D"/>
    <w:rsid w:val="00AB03D6"/>
    <w:rsid w:val="00AB0990"/>
    <w:rsid w:val="00AB1104"/>
    <w:rsid w:val="00AC42A9"/>
    <w:rsid w:val="00AC5405"/>
    <w:rsid w:val="00AC5820"/>
    <w:rsid w:val="00AC5FF7"/>
    <w:rsid w:val="00AC6108"/>
    <w:rsid w:val="00AC7F1E"/>
    <w:rsid w:val="00AD1CD8"/>
    <w:rsid w:val="00AD693D"/>
    <w:rsid w:val="00AD7EB2"/>
    <w:rsid w:val="00AE12FB"/>
    <w:rsid w:val="00AE149F"/>
    <w:rsid w:val="00AE432C"/>
    <w:rsid w:val="00AE55A1"/>
    <w:rsid w:val="00AE7C31"/>
    <w:rsid w:val="00AF3431"/>
    <w:rsid w:val="00AF72A9"/>
    <w:rsid w:val="00B02863"/>
    <w:rsid w:val="00B036DB"/>
    <w:rsid w:val="00B0518D"/>
    <w:rsid w:val="00B0683C"/>
    <w:rsid w:val="00B0725F"/>
    <w:rsid w:val="00B10BB9"/>
    <w:rsid w:val="00B1570E"/>
    <w:rsid w:val="00B160DF"/>
    <w:rsid w:val="00B245EC"/>
    <w:rsid w:val="00B24CC0"/>
    <w:rsid w:val="00B258BB"/>
    <w:rsid w:val="00B26060"/>
    <w:rsid w:val="00B26829"/>
    <w:rsid w:val="00B273CA"/>
    <w:rsid w:val="00B35603"/>
    <w:rsid w:val="00B35C4A"/>
    <w:rsid w:val="00B35F20"/>
    <w:rsid w:val="00B36C91"/>
    <w:rsid w:val="00B378E7"/>
    <w:rsid w:val="00B427F5"/>
    <w:rsid w:val="00B43EE8"/>
    <w:rsid w:val="00B4563F"/>
    <w:rsid w:val="00B472F6"/>
    <w:rsid w:val="00B54073"/>
    <w:rsid w:val="00B55541"/>
    <w:rsid w:val="00B6249E"/>
    <w:rsid w:val="00B634BE"/>
    <w:rsid w:val="00B670AE"/>
    <w:rsid w:val="00B67B97"/>
    <w:rsid w:val="00B70EA0"/>
    <w:rsid w:val="00B71FDE"/>
    <w:rsid w:val="00B74501"/>
    <w:rsid w:val="00B82563"/>
    <w:rsid w:val="00B82DEA"/>
    <w:rsid w:val="00B8590A"/>
    <w:rsid w:val="00B865E5"/>
    <w:rsid w:val="00B93CA7"/>
    <w:rsid w:val="00B968C8"/>
    <w:rsid w:val="00B9773B"/>
    <w:rsid w:val="00BA0E15"/>
    <w:rsid w:val="00BA1474"/>
    <w:rsid w:val="00BA3A6A"/>
    <w:rsid w:val="00BA3EC5"/>
    <w:rsid w:val="00BA51D9"/>
    <w:rsid w:val="00BB138B"/>
    <w:rsid w:val="00BB1FB1"/>
    <w:rsid w:val="00BB5DFC"/>
    <w:rsid w:val="00BC1975"/>
    <w:rsid w:val="00BC37AF"/>
    <w:rsid w:val="00BC470D"/>
    <w:rsid w:val="00BC763F"/>
    <w:rsid w:val="00BD02C6"/>
    <w:rsid w:val="00BD0A4D"/>
    <w:rsid w:val="00BD15BD"/>
    <w:rsid w:val="00BD279D"/>
    <w:rsid w:val="00BD4B5B"/>
    <w:rsid w:val="00BD6BB8"/>
    <w:rsid w:val="00BE18AC"/>
    <w:rsid w:val="00BE669F"/>
    <w:rsid w:val="00BE7224"/>
    <w:rsid w:val="00BF58B7"/>
    <w:rsid w:val="00BF7CAD"/>
    <w:rsid w:val="00C0079A"/>
    <w:rsid w:val="00C0300E"/>
    <w:rsid w:val="00C072A0"/>
    <w:rsid w:val="00C1080B"/>
    <w:rsid w:val="00C1261E"/>
    <w:rsid w:val="00C13FCD"/>
    <w:rsid w:val="00C15B1A"/>
    <w:rsid w:val="00C15BC8"/>
    <w:rsid w:val="00C15EEA"/>
    <w:rsid w:val="00C23E4B"/>
    <w:rsid w:val="00C36B70"/>
    <w:rsid w:val="00C45D90"/>
    <w:rsid w:val="00C4795B"/>
    <w:rsid w:val="00C50369"/>
    <w:rsid w:val="00C60DA1"/>
    <w:rsid w:val="00C65505"/>
    <w:rsid w:val="00C66BA2"/>
    <w:rsid w:val="00C720B5"/>
    <w:rsid w:val="00C74C75"/>
    <w:rsid w:val="00C75365"/>
    <w:rsid w:val="00C75BF0"/>
    <w:rsid w:val="00C76A0E"/>
    <w:rsid w:val="00C82106"/>
    <w:rsid w:val="00C86B80"/>
    <w:rsid w:val="00C909C3"/>
    <w:rsid w:val="00C928C2"/>
    <w:rsid w:val="00C93C88"/>
    <w:rsid w:val="00C95985"/>
    <w:rsid w:val="00CA09AC"/>
    <w:rsid w:val="00CA3B97"/>
    <w:rsid w:val="00CA7CA7"/>
    <w:rsid w:val="00CB102F"/>
    <w:rsid w:val="00CB185C"/>
    <w:rsid w:val="00CB1C0A"/>
    <w:rsid w:val="00CB3CB0"/>
    <w:rsid w:val="00CB3F2D"/>
    <w:rsid w:val="00CB506E"/>
    <w:rsid w:val="00CC0D03"/>
    <w:rsid w:val="00CC3558"/>
    <w:rsid w:val="00CC5026"/>
    <w:rsid w:val="00CC68D0"/>
    <w:rsid w:val="00CC71D6"/>
    <w:rsid w:val="00CD0A95"/>
    <w:rsid w:val="00CD37D5"/>
    <w:rsid w:val="00CD3FFD"/>
    <w:rsid w:val="00CE08EE"/>
    <w:rsid w:val="00CE5AB0"/>
    <w:rsid w:val="00D0218C"/>
    <w:rsid w:val="00D03F9A"/>
    <w:rsid w:val="00D06D51"/>
    <w:rsid w:val="00D248EC"/>
    <w:rsid w:val="00D24991"/>
    <w:rsid w:val="00D33AAA"/>
    <w:rsid w:val="00D36BCC"/>
    <w:rsid w:val="00D4148A"/>
    <w:rsid w:val="00D427F5"/>
    <w:rsid w:val="00D43688"/>
    <w:rsid w:val="00D50255"/>
    <w:rsid w:val="00D54400"/>
    <w:rsid w:val="00D62AF5"/>
    <w:rsid w:val="00D65877"/>
    <w:rsid w:val="00D6768E"/>
    <w:rsid w:val="00D70A94"/>
    <w:rsid w:val="00D715CB"/>
    <w:rsid w:val="00D7765B"/>
    <w:rsid w:val="00D778A9"/>
    <w:rsid w:val="00D81EE4"/>
    <w:rsid w:val="00DA2011"/>
    <w:rsid w:val="00DA257E"/>
    <w:rsid w:val="00DA34DF"/>
    <w:rsid w:val="00DA6B17"/>
    <w:rsid w:val="00DA725F"/>
    <w:rsid w:val="00DB1792"/>
    <w:rsid w:val="00DB7A8F"/>
    <w:rsid w:val="00DC2CDA"/>
    <w:rsid w:val="00DC59B2"/>
    <w:rsid w:val="00DC6958"/>
    <w:rsid w:val="00DC6A34"/>
    <w:rsid w:val="00DD115E"/>
    <w:rsid w:val="00DD2A8D"/>
    <w:rsid w:val="00DD67C4"/>
    <w:rsid w:val="00DE07F2"/>
    <w:rsid w:val="00DE0B53"/>
    <w:rsid w:val="00DE19E4"/>
    <w:rsid w:val="00DE34CF"/>
    <w:rsid w:val="00DE65FC"/>
    <w:rsid w:val="00DE70E2"/>
    <w:rsid w:val="00DE73A3"/>
    <w:rsid w:val="00DF1720"/>
    <w:rsid w:val="00DF6312"/>
    <w:rsid w:val="00E05BB5"/>
    <w:rsid w:val="00E05EE0"/>
    <w:rsid w:val="00E101ED"/>
    <w:rsid w:val="00E10979"/>
    <w:rsid w:val="00E13F3D"/>
    <w:rsid w:val="00E14482"/>
    <w:rsid w:val="00E147D8"/>
    <w:rsid w:val="00E171DF"/>
    <w:rsid w:val="00E17A66"/>
    <w:rsid w:val="00E20C44"/>
    <w:rsid w:val="00E241C0"/>
    <w:rsid w:val="00E277D2"/>
    <w:rsid w:val="00E31F71"/>
    <w:rsid w:val="00E34898"/>
    <w:rsid w:val="00E3495C"/>
    <w:rsid w:val="00E3760D"/>
    <w:rsid w:val="00E40CB8"/>
    <w:rsid w:val="00E40FCE"/>
    <w:rsid w:val="00E4597F"/>
    <w:rsid w:val="00E54D1F"/>
    <w:rsid w:val="00E55295"/>
    <w:rsid w:val="00E56D64"/>
    <w:rsid w:val="00E65EAB"/>
    <w:rsid w:val="00E706EF"/>
    <w:rsid w:val="00E70D41"/>
    <w:rsid w:val="00E74065"/>
    <w:rsid w:val="00E756C0"/>
    <w:rsid w:val="00E75DB2"/>
    <w:rsid w:val="00E7772E"/>
    <w:rsid w:val="00E80173"/>
    <w:rsid w:val="00E80DB5"/>
    <w:rsid w:val="00E81836"/>
    <w:rsid w:val="00E82F51"/>
    <w:rsid w:val="00E83D37"/>
    <w:rsid w:val="00E83F45"/>
    <w:rsid w:val="00E86ED7"/>
    <w:rsid w:val="00E87343"/>
    <w:rsid w:val="00E937D5"/>
    <w:rsid w:val="00E952B8"/>
    <w:rsid w:val="00EA4153"/>
    <w:rsid w:val="00EB09B7"/>
    <w:rsid w:val="00EC15DD"/>
    <w:rsid w:val="00EC24B1"/>
    <w:rsid w:val="00EC67CC"/>
    <w:rsid w:val="00ED23DA"/>
    <w:rsid w:val="00EE2E76"/>
    <w:rsid w:val="00EE6DE6"/>
    <w:rsid w:val="00EE7D7C"/>
    <w:rsid w:val="00EF3E5C"/>
    <w:rsid w:val="00EF5910"/>
    <w:rsid w:val="00EF5EDD"/>
    <w:rsid w:val="00EF6362"/>
    <w:rsid w:val="00F001C2"/>
    <w:rsid w:val="00F03F72"/>
    <w:rsid w:val="00F05CCE"/>
    <w:rsid w:val="00F05F99"/>
    <w:rsid w:val="00F06A77"/>
    <w:rsid w:val="00F12796"/>
    <w:rsid w:val="00F14E2B"/>
    <w:rsid w:val="00F21DCE"/>
    <w:rsid w:val="00F2407F"/>
    <w:rsid w:val="00F24A93"/>
    <w:rsid w:val="00F25D98"/>
    <w:rsid w:val="00F263D5"/>
    <w:rsid w:val="00F27083"/>
    <w:rsid w:val="00F300FB"/>
    <w:rsid w:val="00F30CD9"/>
    <w:rsid w:val="00F30EB7"/>
    <w:rsid w:val="00F40619"/>
    <w:rsid w:val="00F43A03"/>
    <w:rsid w:val="00F52CA3"/>
    <w:rsid w:val="00F535A6"/>
    <w:rsid w:val="00F60BDF"/>
    <w:rsid w:val="00F612BD"/>
    <w:rsid w:val="00F61FD5"/>
    <w:rsid w:val="00F62040"/>
    <w:rsid w:val="00F634FA"/>
    <w:rsid w:val="00F652C1"/>
    <w:rsid w:val="00F66194"/>
    <w:rsid w:val="00F674A1"/>
    <w:rsid w:val="00F7157E"/>
    <w:rsid w:val="00F750D5"/>
    <w:rsid w:val="00F75883"/>
    <w:rsid w:val="00F77FC8"/>
    <w:rsid w:val="00F81B56"/>
    <w:rsid w:val="00F84BEE"/>
    <w:rsid w:val="00F92AD0"/>
    <w:rsid w:val="00FA09B0"/>
    <w:rsid w:val="00FA64D4"/>
    <w:rsid w:val="00FB1D56"/>
    <w:rsid w:val="00FB6011"/>
    <w:rsid w:val="00FB6386"/>
    <w:rsid w:val="00FC37A0"/>
    <w:rsid w:val="00FC38C2"/>
    <w:rsid w:val="00FC3E4B"/>
    <w:rsid w:val="00FC412F"/>
    <w:rsid w:val="00FC6A89"/>
    <w:rsid w:val="00FD2AAC"/>
    <w:rsid w:val="00FD4924"/>
    <w:rsid w:val="00FD5EA4"/>
    <w:rsid w:val="00FD7FA6"/>
    <w:rsid w:val="00FE07E0"/>
    <w:rsid w:val="00FE261F"/>
    <w:rsid w:val="00FE405F"/>
    <w:rsid w:val="00FE4431"/>
    <w:rsid w:val="00FF27FB"/>
    <w:rsid w:val="00FF2E2F"/>
    <w:rsid w:val="00FF5404"/>
    <w:rsid w:val="00FF5F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BD4EA0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Code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5C1D"/>
    <w:pPr>
      <w:spacing w:after="180"/>
    </w:pPr>
    <w:rPr>
      <w:rFonts w:ascii="Times New Roman" w:hAnsi="Times New Roman"/>
      <w:lang w:val="en-GB"/>
    </w:rPr>
  </w:style>
  <w:style w:type="paragraph" w:styleId="1">
    <w:name w:val="heading 1"/>
    <w:aliases w:val="H1,Huvudrubrik,app heading 1,l1,h1,h11,h12,h13,h14,h15,h16,NMP Heading 1,heading 1,h17,h111,h121,h131,h141,h151,h161,h18,h112,h122,h132,h142,h152,h162,h19,h113,h123,h133,h143,h153,h163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2">
    <w:name w:val="heading 2"/>
    <w:aliases w:val="Head2A,2,H2,h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af1">
    <w:name w:val="Emphasis"/>
    <w:qFormat/>
    <w:rsid w:val="00267A1C"/>
    <w:rPr>
      <w:i/>
      <w:iCs/>
    </w:rPr>
  </w:style>
  <w:style w:type="paragraph" w:styleId="af2">
    <w:name w:val="Title"/>
    <w:basedOn w:val="a"/>
    <w:next w:val="a"/>
    <w:link w:val="Char"/>
    <w:qFormat/>
    <w:rsid w:val="00267A1C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Char">
    <w:name w:val="标题 Char"/>
    <w:link w:val="af2"/>
    <w:rsid w:val="00267A1C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166893"/>
    <w:rPr>
      <w:rFonts w:ascii="Arial" w:hAnsi="Arial"/>
      <w:lang w:val="en-GB" w:eastAsia="en-US"/>
    </w:rPr>
  </w:style>
  <w:style w:type="character" w:styleId="HTML">
    <w:name w:val="HTML Code"/>
    <w:uiPriority w:val="99"/>
    <w:semiHidden/>
    <w:unhideWhenUsed/>
    <w:rsid w:val="00223A37"/>
    <w:rPr>
      <w:rFonts w:ascii="Courier New" w:eastAsia="Times New Roman" w:hAnsi="Courier New" w:cs="Courier New"/>
      <w:sz w:val="20"/>
      <w:szCs w:val="20"/>
    </w:rPr>
  </w:style>
  <w:style w:type="character" w:customStyle="1" w:styleId="file-label">
    <w:name w:val="file-label"/>
    <w:basedOn w:val="a0"/>
    <w:rsid w:val="00F05F99"/>
  </w:style>
  <w:style w:type="character" w:customStyle="1" w:styleId="2Char">
    <w:name w:val="标题 2 Char"/>
    <w:aliases w:val="Head2A Char,2 Char,H2 Char,h2 Char"/>
    <w:basedOn w:val="a0"/>
    <w:link w:val="2"/>
    <w:rsid w:val="00BC470D"/>
    <w:rPr>
      <w:rFonts w:ascii="Arial" w:hAnsi="Arial"/>
      <w:sz w:val="32"/>
      <w:lang w:val="en-GB"/>
    </w:rPr>
  </w:style>
  <w:style w:type="paragraph" w:styleId="af3">
    <w:name w:val="List Paragraph"/>
    <w:basedOn w:val="a"/>
    <w:uiPriority w:val="34"/>
    <w:qFormat/>
    <w:rsid w:val="00757A31"/>
    <w:pPr>
      <w:ind w:left="720"/>
      <w:contextualSpacing/>
    </w:pPr>
  </w:style>
  <w:style w:type="character" w:customStyle="1" w:styleId="1Char">
    <w:name w:val="标题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a0"/>
    <w:link w:val="1"/>
    <w:rsid w:val="00647F8D"/>
    <w:rPr>
      <w:rFonts w:ascii="Arial" w:hAnsi="Arial"/>
      <w:sz w:val="36"/>
      <w:lang w:val="en-GB"/>
    </w:rPr>
  </w:style>
  <w:style w:type="character" w:customStyle="1" w:styleId="UnresolvedMention">
    <w:name w:val="Unresolved Mention"/>
    <w:basedOn w:val="a0"/>
    <w:uiPriority w:val="99"/>
    <w:semiHidden/>
    <w:unhideWhenUsed/>
    <w:rsid w:val="007111EE"/>
    <w:rPr>
      <w:color w:val="605E5C"/>
      <w:shd w:val="clear" w:color="auto" w:fill="E1DFDD"/>
    </w:rPr>
  </w:style>
  <w:style w:type="character" w:customStyle="1" w:styleId="B1Char">
    <w:name w:val="B1 Char"/>
    <w:link w:val="B1"/>
    <w:qFormat/>
    <w:rsid w:val="00BF7CAD"/>
    <w:rPr>
      <w:rFonts w:ascii="Times New Roman" w:hAnsi="Times New Roman"/>
      <w:lang w:val="en-GB"/>
    </w:rPr>
  </w:style>
  <w:style w:type="character" w:customStyle="1" w:styleId="H6Char">
    <w:name w:val="H6 Char"/>
    <w:link w:val="H6"/>
    <w:qFormat/>
    <w:rsid w:val="00BF7CAD"/>
    <w:rPr>
      <w:rFonts w:ascii="Arial" w:hAnsi="Arial"/>
      <w:lang w:val="en-GB"/>
    </w:rPr>
  </w:style>
  <w:style w:type="character" w:customStyle="1" w:styleId="PlaceholderClassification">
    <w:name w:val="Placeholder Classification"/>
    <w:basedOn w:val="a0"/>
    <w:uiPriority w:val="99"/>
    <w:unhideWhenUsed/>
    <w:rsid w:val="00552C20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a0"/>
    <w:uiPriority w:val="99"/>
    <w:qFormat/>
    <w:rsid w:val="00552C20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af4">
    <w:name w:val="Placeholder Text"/>
    <w:basedOn w:val="a0"/>
    <w:uiPriority w:val="99"/>
    <w:unhideWhenUsed/>
    <w:rsid w:val="00552C20"/>
    <w:rPr>
      <w:vanish/>
      <w:color w:val="AEB5BB"/>
    </w:rPr>
  </w:style>
  <w:style w:type="paragraph" w:styleId="af5">
    <w:name w:val="No Spacing"/>
    <w:basedOn w:val="a"/>
    <w:link w:val="Char0"/>
    <w:uiPriority w:val="1"/>
    <w:qFormat/>
    <w:rsid w:val="00552C20"/>
    <w:pPr>
      <w:spacing w:after="0"/>
    </w:pPr>
    <w:rPr>
      <w:rFonts w:asciiTheme="minorHAnsi" w:hAnsiTheme="minorHAnsi" w:cstheme="minorBidi"/>
      <w:lang w:val="en-US" w:eastAsia="zh-CN"/>
    </w:rPr>
  </w:style>
  <w:style w:type="character" w:customStyle="1" w:styleId="Char0">
    <w:name w:val="无间隔 Char"/>
    <w:basedOn w:val="a0"/>
    <w:link w:val="af5"/>
    <w:uiPriority w:val="1"/>
    <w:rsid w:val="00552C20"/>
    <w:rPr>
      <w:rFonts w:asciiTheme="minorHAnsi" w:eastAsiaTheme="minorEastAsia" w:hAnsiTheme="minorHAnsi" w:cstheme="minorBidi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Code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5C1D"/>
    <w:pPr>
      <w:spacing w:after="180"/>
    </w:pPr>
    <w:rPr>
      <w:rFonts w:ascii="Times New Roman" w:hAnsi="Times New Roman"/>
      <w:lang w:val="en-GB"/>
    </w:rPr>
  </w:style>
  <w:style w:type="paragraph" w:styleId="1">
    <w:name w:val="heading 1"/>
    <w:aliases w:val="H1,Huvudrubrik,app heading 1,l1,h1,h11,h12,h13,h14,h15,h16,NMP Heading 1,heading 1,h17,h111,h121,h131,h141,h151,h161,h18,h112,h122,h132,h142,h152,h162,h19,h113,h123,h133,h143,h153,h163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2">
    <w:name w:val="heading 2"/>
    <w:aliases w:val="Head2A,2,H2,h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af1">
    <w:name w:val="Emphasis"/>
    <w:qFormat/>
    <w:rsid w:val="00267A1C"/>
    <w:rPr>
      <w:i/>
      <w:iCs/>
    </w:rPr>
  </w:style>
  <w:style w:type="paragraph" w:styleId="af2">
    <w:name w:val="Title"/>
    <w:basedOn w:val="a"/>
    <w:next w:val="a"/>
    <w:link w:val="Char"/>
    <w:qFormat/>
    <w:rsid w:val="00267A1C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Char">
    <w:name w:val="标题 Char"/>
    <w:link w:val="af2"/>
    <w:rsid w:val="00267A1C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166893"/>
    <w:rPr>
      <w:rFonts w:ascii="Arial" w:hAnsi="Arial"/>
      <w:lang w:val="en-GB" w:eastAsia="en-US"/>
    </w:rPr>
  </w:style>
  <w:style w:type="character" w:styleId="HTML">
    <w:name w:val="HTML Code"/>
    <w:uiPriority w:val="99"/>
    <w:semiHidden/>
    <w:unhideWhenUsed/>
    <w:rsid w:val="00223A37"/>
    <w:rPr>
      <w:rFonts w:ascii="Courier New" w:eastAsia="Times New Roman" w:hAnsi="Courier New" w:cs="Courier New"/>
      <w:sz w:val="20"/>
      <w:szCs w:val="20"/>
    </w:rPr>
  </w:style>
  <w:style w:type="character" w:customStyle="1" w:styleId="file-label">
    <w:name w:val="file-label"/>
    <w:basedOn w:val="a0"/>
    <w:rsid w:val="00F05F99"/>
  </w:style>
  <w:style w:type="character" w:customStyle="1" w:styleId="2Char">
    <w:name w:val="标题 2 Char"/>
    <w:aliases w:val="Head2A Char,2 Char,H2 Char,h2 Char"/>
    <w:basedOn w:val="a0"/>
    <w:link w:val="2"/>
    <w:rsid w:val="00BC470D"/>
    <w:rPr>
      <w:rFonts w:ascii="Arial" w:hAnsi="Arial"/>
      <w:sz w:val="32"/>
      <w:lang w:val="en-GB"/>
    </w:rPr>
  </w:style>
  <w:style w:type="paragraph" w:styleId="af3">
    <w:name w:val="List Paragraph"/>
    <w:basedOn w:val="a"/>
    <w:uiPriority w:val="34"/>
    <w:qFormat/>
    <w:rsid w:val="00757A31"/>
    <w:pPr>
      <w:ind w:left="720"/>
      <w:contextualSpacing/>
    </w:pPr>
  </w:style>
  <w:style w:type="character" w:customStyle="1" w:styleId="1Char">
    <w:name w:val="标题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a0"/>
    <w:link w:val="1"/>
    <w:rsid w:val="00647F8D"/>
    <w:rPr>
      <w:rFonts w:ascii="Arial" w:hAnsi="Arial"/>
      <w:sz w:val="36"/>
      <w:lang w:val="en-GB"/>
    </w:rPr>
  </w:style>
  <w:style w:type="character" w:customStyle="1" w:styleId="UnresolvedMention">
    <w:name w:val="Unresolved Mention"/>
    <w:basedOn w:val="a0"/>
    <w:uiPriority w:val="99"/>
    <w:semiHidden/>
    <w:unhideWhenUsed/>
    <w:rsid w:val="007111EE"/>
    <w:rPr>
      <w:color w:val="605E5C"/>
      <w:shd w:val="clear" w:color="auto" w:fill="E1DFDD"/>
    </w:rPr>
  </w:style>
  <w:style w:type="character" w:customStyle="1" w:styleId="B1Char">
    <w:name w:val="B1 Char"/>
    <w:link w:val="B1"/>
    <w:qFormat/>
    <w:rsid w:val="00BF7CAD"/>
    <w:rPr>
      <w:rFonts w:ascii="Times New Roman" w:hAnsi="Times New Roman"/>
      <w:lang w:val="en-GB"/>
    </w:rPr>
  </w:style>
  <w:style w:type="character" w:customStyle="1" w:styleId="H6Char">
    <w:name w:val="H6 Char"/>
    <w:link w:val="H6"/>
    <w:qFormat/>
    <w:rsid w:val="00BF7CAD"/>
    <w:rPr>
      <w:rFonts w:ascii="Arial" w:hAnsi="Arial"/>
      <w:lang w:val="en-GB"/>
    </w:rPr>
  </w:style>
  <w:style w:type="character" w:customStyle="1" w:styleId="PlaceholderClassification">
    <w:name w:val="Placeholder Classification"/>
    <w:basedOn w:val="a0"/>
    <w:uiPriority w:val="99"/>
    <w:unhideWhenUsed/>
    <w:rsid w:val="00552C20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a0"/>
    <w:uiPriority w:val="99"/>
    <w:qFormat/>
    <w:rsid w:val="00552C20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af4">
    <w:name w:val="Placeholder Text"/>
    <w:basedOn w:val="a0"/>
    <w:uiPriority w:val="99"/>
    <w:unhideWhenUsed/>
    <w:rsid w:val="00552C20"/>
    <w:rPr>
      <w:vanish/>
      <w:color w:val="AEB5BB"/>
    </w:rPr>
  </w:style>
  <w:style w:type="paragraph" w:styleId="af5">
    <w:name w:val="No Spacing"/>
    <w:basedOn w:val="a"/>
    <w:link w:val="Char0"/>
    <w:uiPriority w:val="1"/>
    <w:qFormat/>
    <w:rsid w:val="00552C20"/>
    <w:pPr>
      <w:spacing w:after="0"/>
    </w:pPr>
    <w:rPr>
      <w:rFonts w:asciiTheme="minorHAnsi" w:hAnsiTheme="minorHAnsi" w:cstheme="minorBidi"/>
      <w:lang w:val="en-US" w:eastAsia="zh-CN"/>
    </w:rPr>
  </w:style>
  <w:style w:type="character" w:customStyle="1" w:styleId="Char0">
    <w:name w:val="无间隔 Char"/>
    <w:basedOn w:val="a0"/>
    <w:link w:val="af5"/>
    <w:uiPriority w:val="1"/>
    <w:rsid w:val="00552C20"/>
    <w:rPr>
      <w:rFonts w:asciiTheme="minorHAnsi" w:eastAsiaTheme="minorEastAsia" w:hAnsiTheme="minorHAnsi" w:cstheme="minorBidi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471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2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1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7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8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numbering" Target="numbering.xml"/><Relationship Id="rId21" Type="http://schemas.openxmlformats.org/officeDocument/2006/relationships/header" Target="header5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theme" Target="theme/theme1.xml"/><Relationship Id="rId5" Type="http://schemas.microsoft.com/office/2007/relationships/stylesWithEffects" Target="stylesWithEffects.xml"/><Relationship Id="rId15" Type="http://schemas.openxmlformats.org/officeDocument/2006/relationships/footer" Target="footer1.xml"/><Relationship Id="rId23" Type="http://schemas.openxmlformats.org/officeDocument/2006/relationships/fontTable" Target="fontTable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yperlink" Target="mailto:Parikshit.bhise@rohde-schwarz.co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507124-06D4-4CF4-9888-78E9622898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11</Pages>
  <Words>4439</Words>
  <Characters>25305</Characters>
  <Application>Microsoft Office Word</Application>
  <DocSecurity>0</DocSecurity>
  <Lines>210</Lines>
  <Paragraphs>59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29685</CharactersWithSpaces>
  <SharedDoc>false</SharedDoc>
  <HLinks>
    <vt:vector size="30" baseType="variant">
      <vt:variant>
        <vt:i4>8061006</vt:i4>
      </vt:variant>
      <vt:variant>
        <vt:i4>59</vt:i4>
      </vt:variant>
      <vt:variant>
        <vt:i4>0</vt:i4>
      </vt:variant>
      <vt:variant>
        <vt:i4>5</vt:i4>
      </vt:variant>
      <vt:variant>
        <vt:lpwstr>https://bitbucket.it.keysight.com/projects/NESPCT/repos/ttcn3_etsi/pull-requests/2173/diff</vt:lpwstr>
      </vt:variant>
      <vt:variant>
        <vt:lpwstr>IWD_21wk24/IWD_21wk24/Common/IMS/IMS_eCall_Functions.ttcn</vt:lpwstr>
      </vt:variant>
      <vt:variant>
        <vt:i4>8061006</vt:i4>
      </vt:variant>
      <vt:variant>
        <vt:i4>56</vt:i4>
      </vt:variant>
      <vt:variant>
        <vt:i4>0</vt:i4>
      </vt:variant>
      <vt:variant>
        <vt:i4>5</vt:i4>
      </vt:variant>
      <vt:variant>
        <vt:lpwstr>https://bitbucket.it.keysight.com/projects/NESPCT/repos/ttcn3_etsi/pull-requests/2173/diff</vt:lpwstr>
      </vt:variant>
      <vt:variant>
        <vt:lpwstr>IWD_21wk24/IWD_21wk24/Common/IMS/IMS_eCall_Functions.ttcn</vt:lpwstr>
      </vt:variant>
      <vt:variant>
        <vt:i4>2031686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WANGYUFEI</cp:lastModifiedBy>
  <cp:revision>2</cp:revision>
  <cp:lastPrinted>1900-12-31T16:00:00Z</cp:lastPrinted>
  <dcterms:created xsi:type="dcterms:W3CDTF">2023-02-20T01:55:00Z</dcterms:created>
  <dcterms:modified xsi:type="dcterms:W3CDTF">2023-02-20T01:55:00Z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de0c7d85-f4eb-423c-9905-750db2e7dbcf</vt:lpwstr>
  </property>
  <property fmtid="{D5CDD505-2E9C-101B-9397-08002B2CF9AE}" pid="22" name="HCLClassD6">
    <vt:lpwstr>False</vt:lpwstr>
  </property>
  <property fmtid="{D5CDD505-2E9C-101B-9397-08002B2CF9AE}" pid="23" name="HCLClassification">
    <vt:lpwstr>HCL_Cla5s_Publ1c</vt:lpwstr>
  </property>
  <property fmtid="{D5CDD505-2E9C-101B-9397-08002B2CF9AE}" pid="24" name="MSIP_Label_9764cdcd-3664-4d05-9615-7cbf65a4f0a8_Enabled">
    <vt:lpwstr>true</vt:lpwstr>
  </property>
  <property fmtid="{D5CDD505-2E9C-101B-9397-08002B2CF9AE}" pid="25" name="MSIP_Label_9764cdcd-3664-4d05-9615-7cbf65a4f0a8_SetDate">
    <vt:lpwstr>2022-06-29T07:48:49Z</vt:lpwstr>
  </property>
  <property fmtid="{D5CDD505-2E9C-101B-9397-08002B2CF9AE}" pid="26" name="MSIP_Label_9764cdcd-3664-4d05-9615-7cbf65a4f0a8_Method">
    <vt:lpwstr>Privileged</vt:lpwstr>
  </property>
  <property fmtid="{D5CDD505-2E9C-101B-9397-08002B2CF9AE}" pid="27" name="MSIP_Label_9764cdcd-3664-4d05-9615-7cbf65a4f0a8_Name">
    <vt:lpwstr>UNRESTRICTED</vt:lpwstr>
  </property>
  <property fmtid="{D5CDD505-2E9C-101B-9397-08002B2CF9AE}" pid="28" name="MSIP_Label_9764cdcd-3664-4d05-9615-7cbf65a4f0a8_SiteId">
    <vt:lpwstr>74bddbd9-705c-456e-aabd-99beb719a2b2</vt:lpwstr>
  </property>
  <property fmtid="{D5CDD505-2E9C-101B-9397-08002B2CF9AE}" pid="29" name="MSIP_Label_9764cdcd-3664-4d05-9615-7cbf65a4f0a8_ActionId">
    <vt:lpwstr>f36e3a44-91b1-4448-998f-042c7d77e91b</vt:lpwstr>
  </property>
  <property fmtid="{D5CDD505-2E9C-101B-9397-08002B2CF9AE}" pid="30" name="MSIP_Label_9764cdcd-3664-4d05-9615-7cbf65a4f0a8_ContentBits">
    <vt:lpwstr>0</vt:lpwstr>
  </property>
</Properties>
</file>