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7CBE4975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4E7AE0">
          <w:rPr>
            <w:b/>
            <w:i/>
            <w:noProof/>
            <w:sz w:val="28"/>
          </w:rPr>
          <w:t>128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5E77300F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4E7AE0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039EF95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E7AE0">
                <w:rPr>
                  <w:b/>
                  <w:noProof/>
                  <w:sz w:val="28"/>
                </w:rPr>
                <w:t>4712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2AADC2B" w:rsidR="000460FA" w:rsidRDefault="00E870D1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E870D1">
              <w:t>Correction for EUTRA RRC measurement test case 8.3.1.13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5DB90FFE" w:rsidR="000460FA" w:rsidRDefault="004E7AE0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4E7AE0"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0BC65F1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2023-01-</w:t>
              </w:r>
              <w:r w:rsidR="004E7AE0">
                <w:rPr>
                  <w:noProof/>
                </w:rPr>
                <w:t>23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6F1B3504" w:rsidR="000460FA" w:rsidRPr="00D268E5" w:rsidRDefault="000221DF" w:rsidP="000460FA">
            <w:pPr>
              <w:pStyle w:val="CRCoverPage"/>
              <w:spacing w:after="0"/>
              <w:rPr>
                <w:noProof/>
              </w:rPr>
            </w:pPr>
            <w:r w:rsidRPr="00694058">
              <w:rPr>
                <w:rFonts w:cs="Arial"/>
              </w:rPr>
              <w:t xml:space="preserve">As per the spec 36.523-1 parallel behaviour, After the 1st message is received, step 1 below shall be repeated every time the duration indicated in the IE </w:t>
            </w:r>
            <w:proofErr w:type="spellStart"/>
            <w:r w:rsidRPr="00694058">
              <w:rPr>
                <w:rFonts w:cs="Arial"/>
              </w:rPr>
              <w:t>reportInterval</w:t>
            </w:r>
            <w:proofErr w:type="spellEnd"/>
            <w:r w:rsidRPr="00694058">
              <w:rPr>
                <w:rFonts w:cs="Arial"/>
              </w:rPr>
              <w:t xml:space="preserve"> has elapsed. So, implementation to handle first measurement report is missing.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2F55875C" w:rsidR="000460FA" w:rsidRPr="00D268E5" w:rsidRDefault="000221DF" w:rsidP="000460FA">
            <w:pPr>
              <w:pStyle w:val="CRCoverPage"/>
              <w:spacing w:after="0"/>
              <w:rPr>
                <w:noProof/>
              </w:rPr>
            </w:pPr>
            <w:r w:rsidRPr="00694058">
              <w:rPr>
                <w:rFonts w:cs="Arial"/>
              </w:rPr>
              <w:t xml:space="preserve">Handling of </w:t>
            </w:r>
            <w:r>
              <w:rPr>
                <w:rFonts w:cs="Arial"/>
              </w:rPr>
              <w:t>1</w:t>
            </w:r>
            <w:r w:rsidRPr="00694058">
              <w:rPr>
                <w:rFonts w:cs="Arial"/>
              </w:rPr>
              <w:t>st measurement report is added.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C3BDF99" w:rsidR="000460FA" w:rsidRDefault="00E870D1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E870D1">
              <w:t>8.3.1.13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Verzeichnis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Verzeichnis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Verzeichnis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4058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694058" w:rsidRDefault="00694058" w:rsidP="006940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353AE361" w:rsidR="00694058" w:rsidRPr="00694058" w:rsidRDefault="00694058" w:rsidP="00694058">
            <w:pPr>
              <w:spacing w:after="0"/>
              <w:rPr>
                <w:rFonts w:ascii="Arial" w:hAnsi="Arial" w:cs="Arial"/>
              </w:rPr>
            </w:pPr>
            <w:r w:rsidRPr="00694058">
              <w:rPr>
                <w:rFonts w:ascii="Arial" w:hAnsi="Arial" w:cs="Arial"/>
              </w:rPr>
              <w:t>f_Check_EUTRA_HighFreq_PeriodicalMeasurmentReport_2Meas_8_3_1_13</w:t>
            </w:r>
          </w:p>
        </w:tc>
      </w:tr>
      <w:tr w:rsidR="00694058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694058" w:rsidRDefault="00694058" w:rsidP="006940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27233BF5" w:rsidR="00694058" w:rsidRPr="00694058" w:rsidRDefault="00694058" w:rsidP="006940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94058">
              <w:rPr>
                <w:rFonts w:cs="Arial"/>
              </w:rPr>
              <w:t xml:space="preserve">As per the spec 36.523-1 parallel behaviour, After the 1st message is received, step 1 below shall be repeated every time the duration indicated in the IE </w:t>
            </w:r>
            <w:proofErr w:type="spellStart"/>
            <w:r w:rsidRPr="00694058">
              <w:rPr>
                <w:rFonts w:cs="Arial"/>
              </w:rPr>
              <w:t>reportInterval</w:t>
            </w:r>
            <w:proofErr w:type="spellEnd"/>
            <w:r w:rsidRPr="00694058">
              <w:rPr>
                <w:rFonts w:cs="Arial"/>
              </w:rPr>
              <w:t xml:space="preserve"> has elapsed. So, implementation to handle first measurement report is missing.</w:t>
            </w:r>
          </w:p>
        </w:tc>
      </w:tr>
      <w:tr w:rsidR="00694058" w14:paraId="4403EECE" w14:textId="77777777" w:rsidTr="0053135D">
        <w:tc>
          <w:tcPr>
            <w:tcW w:w="1985" w:type="dxa"/>
          </w:tcPr>
          <w:p w14:paraId="37831C4A" w14:textId="77777777" w:rsidR="00694058" w:rsidRDefault="00694058" w:rsidP="006940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1779EBE5" w:rsidR="00694058" w:rsidRPr="00694058" w:rsidRDefault="00694058" w:rsidP="00694058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94058">
              <w:rPr>
                <w:rFonts w:cs="Arial"/>
              </w:rPr>
              <w:t xml:space="preserve">Handling of </w:t>
            </w:r>
            <w:r w:rsidR="00703276">
              <w:rPr>
                <w:rFonts w:cs="Arial"/>
              </w:rPr>
              <w:t>1</w:t>
            </w:r>
            <w:r w:rsidRPr="00694058">
              <w:rPr>
                <w:rFonts w:cs="Arial"/>
              </w:rPr>
              <w:t>st measurement report is added.</w:t>
            </w:r>
          </w:p>
        </w:tc>
      </w:tr>
      <w:tr w:rsidR="00694058" w14:paraId="170F8D79" w14:textId="77777777" w:rsidTr="0053135D">
        <w:tc>
          <w:tcPr>
            <w:tcW w:w="1985" w:type="dxa"/>
          </w:tcPr>
          <w:p w14:paraId="65ED295A" w14:textId="77777777" w:rsidR="00694058" w:rsidRDefault="00694058" w:rsidP="006940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170A3EED" w:rsidR="00694058" w:rsidRPr="00694058" w:rsidRDefault="00694058" w:rsidP="00694058">
            <w:pPr>
              <w:spacing w:after="0"/>
              <w:rPr>
                <w:rFonts w:ascii="Arial" w:hAnsi="Arial" w:cs="Arial"/>
              </w:rPr>
            </w:pPr>
            <w:proofErr w:type="spellStart"/>
            <w:r w:rsidRPr="00694058">
              <w:rPr>
                <w:rFonts w:ascii="Arial" w:hAnsi="Arial" w:cs="Arial"/>
              </w:rPr>
              <w:t>RRC_Measurement.ttcn</w:t>
            </w:r>
            <w:proofErr w:type="spellEnd"/>
          </w:p>
        </w:tc>
      </w:tr>
      <w:tr w:rsidR="00350603" w14:paraId="59716B47" w14:textId="77777777" w:rsidTr="00DB472D">
        <w:tc>
          <w:tcPr>
            <w:tcW w:w="1985" w:type="dxa"/>
          </w:tcPr>
          <w:p w14:paraId="2DE7DE4A" w14:textId="3A113B28" w:rsidR="00350603" w:rsidRDefault="00350603" w:rsidP="00694058">
            <w:pPr>
              <w:spacing w:before="40" w:after="40"/>
              <w:rPr>
                <w:rFonts w:ascii="Arial" w:hAnsi="Arial"/>
                <w:b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shd w:val="clear" w:color="auto" w:fill="FF0000"/>
          </w:tcPr>
          <w:p w14:paraId="334782CB" w14:textId="6D6CA01F" w:rsidR="00350603" w:rsidRPr="00694058" w:rsidRDefault="00DB472D" w:rsidP="0069405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needed (same change as in R5s223123)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4E8AA98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function f_Check_EUTRA_HighFreq_PeriodicalMeasurmentReport_2Meas_8_3_1_13(EUTRA_CellId_Type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p_CellId</w:t>
            </w:r>
            <w:proofErr w:type="spellEnd"/>
            <w:r w:rsidRPr="00694058">
              <w:rPr>
                <w:rFonts w:asciiTheme="minorHAnsi" w:hAnsiTheme="minorHAnsi" w:cstheme="minorHAnsi"/>
              </w:rPr>
              <w:t>,</w:t>
            </w:r>
          </w:p>
          <w:p w14:paraId="389680E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float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p_TotalTimer</w:t>
            </w:r>
            <w:proofErr w:type="spellEnd"/>
            <w:r w:rsidRPr="00694058">
              <w:rPr>
                <w:rFonts w:asciiTheme="minorHAnsi" w:hAnsiTheme="minorHAnsi" w:cstheme="minorHAnsi"/>
              </w:rPr>
              <w:t>,</w:t>
            </w:r>
          </w:p>
          <w:p w14:paraId="00DCD89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template (present) </w:t>
            </w:r>
            <w:proofErr w:type="spellStart"/>
            <w:r w:rsidRPr="00694058">
              <w:rPr>
                <w:rFonts w:asciiTheme="minorHAnsi" w:hAnsiTheme="minorHAnsi" w:cstheme="minorHAnsi"/>
              </w:rPr>
              <w:t>UL_DCCH_Message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p_MeasurementReport_1,</w:t>
            </w:r>
          </w:p>
          <w:p w14:paraId="336EFB0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template (present) </w:t>
            </w:r>
            <w:proofErr w:type="spellStart"/>
            <w:r w:rsidRPr="00694058">
              <w:rPr>
                <w:rFonts w:asciiTheme="minorHAnsi" w:hAnsiTheme="minorHAnsi" w:cstheme="minorHAnsi"/>
              </w:rPr>
              <w:t>UL_DCCH_Message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p_MeasurementReport_2,</w:t>
            </w:r>
          </w:p>
          <w:p w14:paraId="43A1A01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float p_ReportInterval_1 := 1.024,</w:t>
            </w:r>
          </w:p>
          <w:p w14:paraId="2A86DE6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float p_ReportInterval_2 := 1.024) runs on EUTRA_PTC</w:t>
            </w:r>
          </w:p>
          <w:p w14:paraId="130E90A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{ //@sic R5-225419 sic@</w:t>
            </w:r>
          </w:p>
          <w:p w14:paraId="30CF0BF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SRB_COMMON_IND v_ReceivedAsp_1;</w:t>
            </w:r>
          </w:p>
          <w:p w14:paraId="120BB5C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v_PreviousSFN_1 := 0;</w:t>
            </w:r>
          </w:p>
          <w:p w14:paraId="6649C7C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v_CurrentSFN_1 := 0;</w:t>
            </w:r>
          </w:p>
          <w:p w14:paraId="3782A68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v_SFNLapse_1;</w:t>
            </w:r>
          </w:p>
          <w:p w14:paraId="2A3BD64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</w:p>
          <w:p w14:paraId="5498029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SRB_COMMON_IND v_ReceivedAsp_2;</w:t>
            </w:r>
          </w:p>
          <w:p w14:paraId="66A909F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v_PreviousSFN_2 := 0;</w:t>
            </w:r>
          </w:p>
          <w:p w14:paraId="7DEF3245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nl-NL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  <w:r w:rsidRPr="00350603">
              <w:rPr>
                <w:rFonts w:asciiTheme="minorHAnsi" w:hAnsiTheme="minorHAnsi" w:cstheme="minorHAnsi"/>
                <w:lang w:val="nl-NL"/>
              </w:rPr>
              <w:t>var integer v_CurrentSFN_2 := 0;</w:t>
            </w:r>
          </w:p>
          <w:p w14:paraId="5C688B75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nl-NL"/>
              </w:rPr>
            </w:pPr>
            <w:r w:rsidRPr="00350603">
              <w:rPr>
                <w:rFonts w:asciiTheme="minorHAnsi" w:hAnsiTheme="minorHAnsi" w:cstheme="minorHAnsi"/>
                <w:lang w:val="nl-NL"/>
              </w:rPr>
              <w:t xml:space="preserve">    var integer v_SFNLapse_2;</w:t>
            </w:r>
          </w:p>
          <w:p w14:paraId="31BAF43A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nl-NL"/>
              </w:rPr>
            </w:pPr>
            <w:r w:rsidRPr="00350603">
              <w:rPr>
                <w:rFonts w:asciiTheme="minorHAnsi" w:hAnsiTheme="minorHAnsi" w:cstheme="minorHAnsi"/>
                <w:lang w:val="nl-NL"/>
              </w:rPr>
              <w:t xml:space="preserve">        </w:t>
            </w:r>
          </w:p>
          <w:p w14:paraId="6C381E0C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fr-FR"/>
              </w:rPr>
            </w:pPr>
            <w:r w:rsidRPr="00350603">
              <w:rPr>
                <w:rFonts w:asciiTheme="minorHAnsi" w:hAnsiTheme="minorHAnsi" w:cstheme="minorHAnsi"/>
                <w:lang w:val="nl-NL"/>
              </w:rPr>
              <w:t xml:space="preserve">    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timer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 xml:space="preserve"> 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t_TotalTimer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>;</w:t>
            </w:r>
          </w:p>
          <w:p w14:paraId="3FE5AF6A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fr-FR"/>
              </w:rPr>
            </w:pPr>
            <w:r w:rsidRPr="00350603">
              <w:rPr>
                <w:rFonts w:asciiTheme="minorHAnsi" w:hAnsiTheme="minorHAnsi" w:cstheme="minorHAnsi"/>
                <w:lang w:val="fr-FR"/>
              </w:rPr>
              <w:t xml:space="preserve">    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timer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 xml:space="preserve"> t_TimeoutTimer_1;</w:t>
            </w:r>
          </w:p>
          <w:p w14:paraId="6987557D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fr-FR"/>
              </w:rPr>
            </w:pPr>
            <w:r w:rsidRPr="00350603">
              <w:rPr>
                <w:rFonts w:asciiTheme="minorHAnsi" w:hAnsiTheme="minorHAnsi" w:cstheme="minorHAnsi"/>
                <w:lang w:val="fr-FR"/>
              </w:rPr>
              <w:t xml:space="preserve">    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timer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 xml:space="preserve"> t_TimeoutTimer_2;</w:t>
            </w:r>
          </w:p>
          <w:p w14:paraId="07E79067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fr-FR"/>
              </w:rPr>
            </w:pPr>
          </w:p>
          <w:p w14:paraId="599B79C9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fr-FR"/>
              </w:rPr>
            </w:pPr>
            <w:r w:rsidRPr="00350603">
              <w:rPr>
                <w:rFonts w:asciiTheme="minorHAnsi" w:hAnsiTheme="minorHAnsi" w:cstheme="minorHAnsi"/>
                <w:lang w:val="fr-FR"/>
              </w:rPr>
              <w:t xml:space="preserve">    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t_TotalTimer.start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>(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p_TotalTimer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>);</w:t>
            </w:r>
          </w:p>
          <w:p w14:paraId="3C9C00F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350603">
              <w:rPr>
                <w:rFonts w:asciiTheme="minorHAnsi" w:hAnsiTheme="minorHAnsi" w:cstheme="minorHAnsi"/>
                <w:lang w:val="fr-FR"/>
              </w:rPr>
              <w:t xml:space="preserve">    </w:t>
            </w:r>
            <w:r w:rsidRPr="00694058">
              <w:rPr>
                <w:rFonts w:asciiTheme="minorHAnsi" w:hAnsiTheme="minorHAnsi" w:cstheme="minorHAnsi"/>
              </w:rPr>
              <w:t>t_TimeoutTimer_1.start(5.0);</w:t>
            </w:r>
          </w:p>
          <w:p w14:paraId="47DDE19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t_TimeoutTimer_2.start(5.0);</w:t>
            </w:r>
          </w:p>
          <w:p w14:paraId="262534B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</w:p>
          <w:p w14:paraId="7C64A49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alt {</w:t>
            </w:r>
          </w:p>
          <w:p w14:paraId="3C0B8A6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694058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694058">
              <w:rPr>
                <w:rFonts w:asciiTheme="minorHAnsi" w:hAnsiTheme="minorHAnsi" w:cstheme="minorHAnsi"/>
              </w:rPr>
              <w:t>(car_SRB1_RrcPdu_IND(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p_CellId</w:t>
            </w:r>
            <w:proofErr w:type="spellEnd"/>
            <w:r w:rsidRPr="00694058">
              <w:rPr>
                <w:rFonts w:asciiTheme="minorHAnsi" w:hAnsiTheme="minorHAnsi" w:cstheme="minorHAnsi"/>
              </w:rPr>
              <w:t>, p_MeasurementReport_1)) -&gt; value v_ReceivedAsp_1</w:t>
            </w:r>
          </w:p>
          <w:p w14:paraId="21C95EF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lastRenderedPageBreak/>
              <w:t xml:space="preserve">        {</w:t>
            </w:r>
          </w:p>
          <w:p w14:paraId="454D29D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t_TimeoutTimer_1.stop;</w:t>
            </w:r>
          </w:p>
          <w:p w14:paraId="3C4BA7A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t_TimeoutTimer_1.start(2.0);</w:t>
            </w:r>
          </w:p>
          <w:p w14:paraId="3D6A82A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v_CurrentSFN_1 := v_ReceivedAsp_1.Common.TimingInfo.SubFrame.SFN.Number;</w:t>
            </w:r>
          </w:p>
          <w:p w14:paraId="3A22751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</w:p>
          <w:p w14:paraId="56F1DC7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v_SFNLapse_1 := (v_CurrentSFN_1 - v_PreviousSFN_1) mod 1024;</w:t>
            </w:r>
          </w:p>
          <w:p w14:paraId="17A3085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</w:p>
          <w:p w14:paraId="6484906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if ((int2float(v_SFNLapse_1) &gt; p_ReportInterval_1 * 110.0) or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&gt;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110% * 1000</w:t>
            </w:r>
          </w:p>
          <w:p w14:paraId="4CA5B21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(int2float(v_SFNLapse_1) &lt; p_ReportInterval_1 * 90.0)) { 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&lt;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90% * 1000</w:t>
            </w:r>
          </w:p>
          <w:p w14:paraId="0BADE5F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"Abnormal report interval of MeasurementReport_1!");</w:t>
            </w:r>
          </w:p>
          <w:p w14:paraId="295AE9E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1FCC01D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else {</w:t>
            </w:r>
          </w:p>
          <w:p w14:paraId="70701E9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f_EUTRA_PreliminaryPass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"Preliminary pass: periodical MeasurementReport_1 message received");</w:t>
            </w:r>
          </w:p>
          <w:p w14:paraId="1851DC7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1782E2C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v_PreviousSFN_1 := v_CurrentSFN_1;</w:t>
            </w:r>
          </w:p>
          <w:p w14:paraId="1341915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repeat;</w:t>
            </w:r>
          </w:p>
          <w:p w14:paraId="55720CF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1368A02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694058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694058">
              <w:rPr>
                <w:rFonts w:asciiTheme="minorHAnsi" w:hAnsiTheme="minorHAnsi" w:cstheme="minorHAnsi"/>
              </w:rPr>
              <w:t>(car_SRB1_RrcPdu_IND(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p_CellId</w:t>
            </w:r>
            <w:proofErr w:type="spellEnd"/>
            <w:r w:rsidRPr="00694058">
              <w:rPr>
                <w:rFonts w:asciiTheme="minorHAnsi" w:hAnsiTheme="minorHAnsi" w:cstheme="minorHAnsi"/>
              </w:rPr>
              <w:t>, p_MeasurementReport_2)) -&gt; value v_ReceivedAsp_2</w:t>
            </w:r>
          </w:p>
          <w:p w14:paraId="2FD496A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09A4CED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t_TimeoutTimer_2.stop;</w:t>
            </w:r>
          </w:p>
          <w:p w14:paraId="129F510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t_TimeoutTimer_2.start(2.0);</w:t>
            </w:r>
          </w:p>
          <w:p w14:paraId="04F4C50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v_CurrentSFN_2 := v_ReceivedAsp_2.Common.TimingInfo.SubFrame.SFN.Number;</w:t>
            </w:r>
          </w:p>
          <w:p w14:paraId="3D38441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</w:t>
            </w:r>
          </w:p>
          <w:p w14:paraId="3298DAF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v_SFNLapse_2 := (v_CurrentSFN_2 - v_PreviousSFN_2) mod 1024;</w:t>
            </w:r>
          </w:p>
          <w:p w14:paraId="2D14B01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</w:p>
          <w:p w14:paraId="0DB50A7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if ((int2float(v_SFNLapse_2) &gt; p_ReportInterval_2 * 110.0) or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&gt;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110% * 1000</w:t>
            </w:r>
          </w:p>
          <w:p w14:paraId="755F97C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(int2float(v_SFNLapse_2) &lt; p_ReportInterval_2 * 90.0)) { 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&lt;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90% * 1000</w:t>
            </w:r>
          </w:p>
          <w:p w14:paraId="6F4F772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"Abnormal report interval of MeasurementReport_2!");</w:t>
            </w:r>
          </w:p>
          <w:p w14:paraId="5699F6F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6BA3602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else {</w:t>
            </w:r>
          </w:p>
          <w:p w14:paraId="75AD9C6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f_EUTRA_PreliminaryPass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"Preliminary pass: periodical MeasurementReport_2 message received");</w:t>
            </w:r>
          </w:p>
          <w:p w14:paraId="2054FCC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7772E39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v_PreviousSFN_2 := v_CurrentSFN_2;</w:t>
            </w:r>
          </w:p>
          <w:p w14:paraId="0D911A2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repeat;</w:t>
            </w:r>
          </w:p>
          <w:p w14:paraId="12A41F8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3D5B73F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t_TimeoutTimer_1.timeout</w:t>
            </w:r>
          </w:p>
          <w:p w14:paraId="787B807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34FD7ED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"Timeout when receiving periodical MeasurementReport_1 message!");</w:t>
            </w:r>
          </w:p>
          <w:p w14:paraId="7BF733B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55874C1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t_TimeoutTimer_2.timeout</w:t>
            </w:r>
          </w:p>
          <w:p w14:paraId="427E13B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79C6869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"Timeout when receiving periodical MeasurementReport_2 message!");</w:t>
            </w:r>
          </w:p>
          <w:p w14:paraId="5026B43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77DC559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694058">
              <w:rPr>
                <w:rFonts w:asciiTheme="minorHAnsi" w:hAnsiTheme="minorHAnsi" w:cstheme="minorHAnsi"/>
              </w:rPr>
              <w:t>t_TotalTimer.timeout</w:t>
            </w:r>
            <w:proofErr w:type="spellEnd"/>
          </w:p>
          <w:p w14:paraId="5ACCFAE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04C2DA8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t_TimeoutTimer_1.stop;</w:t>
            </w:r>
          </w:p>
          <w:p w14:paraId="4245EF4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t_TimeoutTimer_2.stop;</w:t>
            </w:r>
          </w:p>
          <w:p w14:paraId="0FF9D4F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f_EUTRA_PreliminaryPass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(__FILE__, __LINE__, "Periodical </w:t>
            </w:r>
            <w:proofErr w:type="spellStart"/>
            <w:r w:rsidRPr="00694058">
              <w:rPr>
                <w:rFonts w:asciiTheme="minorHAnsi" w:hAnsiTheme="minorHAnsi" w:cstheme="minorHAnsi"/>
              </w:rPr>
              <w:t>MeasurementReport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test pass!");</w:t>
            </w:r>
          </w:p>
          <w:p w14:paraId="7E6B842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lastRenderedPageBreak/>
              <w:t xml:space="preserve">        }</w:t>
            </w:r>
          </w:p>
          <w:p w14:paraId="7DB8F0F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}</w:t>
            </w:r>
          </w:p>
          <w:p w14:paraId="107124E4" w14:textId="3B01A4ED" w:rsidR="00213FE3" w:rsidRDefault="00694058" w:rsidP="00694058">
            <w:pPr>
              <w:spacing w:after="0"/>
            </w:pPr>
            <w:r w:rsidRPr="00694058">
              <w:rPr>
                <w:rFonts w:asciiTheme="minorHAnsi" w:hAnsiTheme="minorHAnsi" w:cstheme="minorHAnsi"/>
              </w:rPr>
              <w:t xml:space="preserve">  } //@sic R5-225419 sic@ //end of f_Check_EUTRA_HighFreq_PeriodicalMeasurmentReport_2Meas_8_3_1_13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538A4FF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function f_Check_EUTRA_HighFreq_PeriodicalMeasurmentReport_2Meas_8_3_1_13(EUTRA_CellId_Type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p_CellId</w:t>
            </w:r>
            <w:proofErr w:type="spellEnd"/>
            <w:r w:rsidRPr="00694058">
              <w:rPr>
                <w:rFonts w:asciiTheme="minorHAnsi" w:hAnsiTheme="minorHAnsi" w:cstheme="minorHAnsi"/>
              </w:rPr>
              <w:t>,</w:t>
            </w:r>
          </w:p>
          <w:p w14:paraId="7C2A536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float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p_TotalTimer</w:t>
            </w:r>
            <w:proofErr w:type="spellEnd"/>
            <w:r w:rsidRPr="00694058">
              <w:rPr>
                <w:rFonts w:asciiTheme="minorHAnsi" w:hAnsiTheme="minorHAnsi" w:cstheme="minorHAnsi"/>
              </w:rPr>
              <w:t>,</w:t>
            </w:r>
          </w:p>
          <w:p w14:paraId="7ECF6C3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template (present) </w:t>
            </w:r>
            <w:proofErr w:type="spellStart"/>
            <w:r w:rsidRPr="00694058">
              <w:rPr>
                <w:rFonts w:asciiTheme="minorHAnsi" w:hAnsiTheme="minorHAnsi" w:cstheme="minorHAnsi"/>
              </w:rPr>
              <w:t>UL_DCCH_Message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p_MeasurementReport_1,</w:t>
            </w:r>
          </w:p>
          <w:p w14:paraId="767852D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template (present) </w:t>
            </w:r>
            <w:proofErr w:type="spellStart"/>
            <w:r w:rsidRPr="00694058">
              <w:rPr>
                <w:rFonts w:asciiTheme="minorHAnsi" w:hAnsiTheme="minorHAnsi" w:cstheme="minorHAnsi"/>
              </w:rPr>
              <w:t>UL_DCCH_Message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p_MeasurementReport_2,</w:t>
            </w:r>
          </w:p>
          <w:p w14:paraId="011038D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float p_ReportInterval_1 := 1.024,</w:t>
            </w:r>
          </w:p>
          <w:p w14:paraId="66604A8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float p_ReportInterval_2 := 1.024) runs on EUTRA_PTC</w:t>
            </w:r>
          </w:p>
          <w:p w14:paraId="1717AAA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{ //@sic R5-225419 sic@</w:t>
            </w:r>
          </w:p>
          <w:p w14:paraId="01FBBCC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SRB_COMMON_IND v_ReceivedAsp_1;</w:t>
            </w:r>
          </w:p>
          <w:p w14:paraId="31855FB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v_PreviousSFN_1 := 0;</w:t>
            </w:r>
          </w:p>
          <w:p w14:paraId="64B6491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v_CurrentSFN_1 := 0;</w:t>
            </w:r>
          </w:p>
          <w:p w14:paraId="401E3AF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v_SFNLapse_1;</w:t>
            </w:r>
          </w:p>
          <w:p w14:paraId="62C8E022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  <w:r w:rsidRPr="00694058">
              <w:rPr>
                <w:rFonts w:asciiTheme="minorHAnsi" w:hAnsiTheme="minorHAnsi" w:cstheme="minorHAnsi"/>
                <w:highlight w:val="yellow"/>
              </w:rPr>
              <w:t xml:space="preserve">var </w:t>
            </w:r>
            <w:proofErr w:type="spellStart"/>
            <w:r w:rsidRPr="00694058">
              <w:rPr>
                <w:rFonts w:asciiTheme="minorHAnsi" w:hAnsiTheme="minorHAnsi" w:cstheme="minorHAnsi"/>
                <w:highlight w:val="yellow"/>
              </w:rPr>
              <w:t>boolean</w:t>
            </w:r>
            <w:proofErr w:type="spellEnd"/>
            <w:r w:rsidRPr="00694058">
              <w:rPr>
                <w:rFonts w:asciiTheme="minorHAnsi" w:hAnsiTheme="minorHAnsi" w:cstheme="minorHAnsi"/>
                <w:highlight w:val="yellow"/>
              </w:rPr>
              <w:t xml:space="preserve"> v_MeasRpt1stFlag_1 := true;</w:t>
            </w:r>
          </w:p>
          <w:p w14:paraId="4F4B605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</w:p>
          <w:p w14:paraId="19BC3B08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SRB_COMMON_IND v_ReceivedAsp_2;</w:t>
            </w:r>
          </w:p>
          <w:p w14:paraId="65316FA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v_PreviousSFN_2 := 0;</w:t>
            </w:r>
          </w:p>
          <w:p w14:paraId="349654E2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v_CurrentSFN_2 := 0;</w:t>
            </w:r>
          </w:p>
          <w:p w14:paraId="06432072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v_SFNLapse_2;</w:t>
            </w:r>
          </w:p>
          <w:p w14:paraId="58406DA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  <w:r w:rsidRPr="00694058">
              <w:rPr>
                <w:rFonts w:asciiTheme="minorHAnsi" w:hAnsiTheme="minorHAnsi" w:cstheme="minorHAnsi"/>
                <w:highlight w:val="yellow"/>
              </w:rPr>
              <w:t xml:space="preserve">var </w:t>
            </w:r>
            <w:proofErr w:type="spellStart"/>
            <w:r w:rsidRPr="00694058">
              <w:rPr>
                <w:rFonts w:asciiTheme="minorHAnsi" w:hAnsiTheme="minorHAnsi" w:cstheme="minorHAnsi"/>
                <w:highlight w:val="yellow"/>
              </w:rPr>
              <w:t>boolean</w:t>
            </w:r>
            <w:proofErr w:type="spellEnd"/>
            <w:r w:rsidRPr="00694058">
              <w:rPr>
                <w:rFonts w:asciiTheme="minorHAnsi" w:hAnsiTheme="minorHAnsi" w:cstheme="minorHAnsi"/>
                <w:highlight w:val="yellow"/>
              </w:rPr>
              <w:t xml:space="preserve"> v_MeasRpt1stFlag_2 := true;</w:t>
            </w:r>
          </w:p>
          <w:p w14:paraId="3ABCBC3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</w:p>
          <w:p w14:paraId="758DB4E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timer </w:t>
            </w:r>
            <w:proofErr w:type="spellStart"/>
            <w:r w:rsidRPr="00694058">
              <w:rPr>
                <w:rFonts w:asciiTheme="minorHAnsi" w:hAnsiTheme="minorHAnsi" w:cstheme="minorHAnsi"/>
              </w:rPr>
              <w:t>t_TotalTimer</w:t>
            </w:r>
            <w:proofErr w:type="spellEnd"/>
            <w:r w:rsidRPr="00694058">
              <w:rPr>
                <w:rFonts w:asciiTheme="minorHAnsi" w:hAnsiTheme="minorHAnsi" w:cstheme="minorHAnsi"/>
              </w:rPr>
              <w:t>;</w:t>
            </w:r>
          </w:p>
          <w:p w14:paraId="58617507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fr-FR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timer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 xml:space="preserve"> t_TimeoutTimer_1;</w:t>
            </w:r>
          </w:p>
          <w:p w14:paraId="2DD38475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fr-FR"/>
              </w:rPr>
            </w:pPr>
            <w:r w:rsidRPr="00350603">
              <w:rPr>
                <w:rFonts w:asciiTheme="minorHAnsi" w:hAnsiTheme="minorHAnsi" w:cstheme="minorHAnsi"/>
                <w:lang w:val="fr-FR"/>
              </w:rPr>
              <w:t xml:space="preserve">    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timer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 xml:space="preserve"> t_TimeoutTimer_2;</w:t>
            </w:r>
          </w:p>
          <w:p w14:paraId="268D3A19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fr-FR"/>
              </w:rPr>
            </w:pPr>
          </w:p>
          <w:p w14:paraId="12FA9066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fr-FR"/>
              </w:rPr>
            </w:pPr>
            <w:r w:rsidRPr="00350603">
              <w:rPr>
                <w:rFonts w:asciiTheme="minorHAnsi" w:hAnsiTheme="minorHAnsi" w:cstheme="minorHAnsi"/>
                <w:lang w:val="fr-FR"/>
              </w:rPr>
              <w:t xml:space="preserve">    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t_TotalTimer.start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>(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p_TotalTimer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>);</w:t>
            </w:r>
          </w:p>
          <w:p w14:paraId="31825F3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350603">
              <w:rPr>
                <w:rFonts w:asciiTheme="minorHAnsi" w:hAnsiTheme="minorHAnsi" w:cstheme="minorHAnsi"/>
                <w:lang w:val="fr-FR"/>
              </w:rPr>
              <w:t xml:space="preserve">    </w:t>
            </w:r>
            <w:r w:rsidRPr="00694058">
              <w:rPr>
                <w:rFonts w:asciiTheme="minorHAnsi" w:hAnsiTheme="minorHAnsi" w:cstheme="minorHAnsi"/>
              </w:rPr>
              <w:t>t_TimeoutTimer_1.start(5.0);</w:t>
            </w:r>
          </w:p>
          <w:p w14:paraId="718A8EE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t_TimeoutTimer_2.start(5.0);</w:t>
            </w:r>
          </w:p>
          <w:p w14:paraId="6B980A6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</w:p>
          <w:p w14:paraId="42D4FCE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alt {</w:t>
            </w:r>
          </w:p>
          <w:p w14:paraId="7FF6BC6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694058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694058">
              <w:rPr>
                <w:rFonts w:asciiTheme="minorHAnsi" w:hAnsiTheme="minorHAnsi" w:cstheme="minorHAnsi"/>
              </w:rPr>
              <w:t>(car_SRB1_RrcPdu_IND(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p_CellId</w:t>
            </w:r>
            <w:proofErr w:type="spellEnd"/>
            <w:r w:rsidRPr="00694058">
              <w:rPr>
                <w:rFonts w:asciiTheme="minorHAnsi" w:hAnsiTheme="minorHAnsi" w:cstheme="minorHAnsi"/>
              </w:rPr>
              <w:t>, p_MeasurementReport_1)) -&gt; value v_ReceivedAsp_1</w:t>
            </w:r>
          </w:p>
          <w:p w14:paraId="37A7764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2E70F26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t_TimeoutTimer_1.stop;</w:t>
            </w:r>
          </w:p>
          <w:p w14:paraId="3E115D1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t_TimeoutTimer_1.start(2.0);</w:t>
            </w:r>
          </w:p>
          <w:p w14:paraId="3B2D5A9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v_CurrentSFN_1 := v_ReceivedAsp_1.Common.TimingInfo.SubFrame.SFN.Number;</w:t>
            </w:r>
          </w:p>
          <w:p w14:paraId="55F8B91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r w:rsidRPr="00694058">
              <w:rPr>
                <w:rFonts w:asciiTheme="minorHAnsi" w:hAnsiTheme="minorHAnsi" w:cstheme="minorHAnsi"/>
                <w:highlight w:val="yellow"/>
              </w:rPr>
              <w:t xml:space="preserve">if (v_MeasRpt1stFlag_1 == true) {      // the 1st </w:t>
            </w:r>
            <w:proofErr w:type="spellStart"/>
            <w:r w:rsidRPr="00694058">
              <w:rPr>
                <w:rFonts w:asciiTheme="minorHAnsi" w:hAnsiTheme="minorHAnsi" w:cstheme="minorHAnsi"/>
                <w:highlight w:val="yellow"/>
              </w:rPr>
              <w:t>MeasurementReport</w:t>
            </w:r>
            <w:proofErr w:type="spellEnd"/>
            <w:r w:rsidRPr="00694058">
              <w:rPr>
                <w:rFonts w:asciiTheme="minorHAnsi" w:hAnsiTheme="minorHAnsi" w:cstheme="minorHAnsi"/>
                <w:highlight w:val="yellow"/>
              </w:rPr>
              <w:t xml:space="preserve"> message</w:t>
            </w:r>
          </w:p>
          <w:p w14:paraId="41E121E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694058">
              <w:rPr>
                <w:rFonts w:asciiTheme="minorHAnsi" w:hAnsiTheme="minorHAnsi" w:cstheme="minorHAnsi"/>
                <w:highlight w:val="yellow"/>
              </w:rPr>
              <w:t xml:space="preserve">            v_MeasRpt1stFlag_1 := false;</w:t>
            </w:r>
          </w:p>
          <w:p w14:paraId="74DDD15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694058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7CB4C23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  <w:highlight w:val="yellow"/>
              </w:rPr>
              <w:t xml:space="preserve">          else {</w:t>
            </w:r>
          </w:p>
          <w:p w14:paraId="3D8B4FB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</w:p>
          <w:p w14:paraId="247EA91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v_SFNLapse_1 := (v_CurrentSFN_1 - v_PreviousSFN_1) mod 1024;</w:t>
            </w:r>
          </w:p>
          <w:p w14:paraId="2A2A211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</w:p>
          <w:p w14:paraId="2D433BC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if ((int2float(v_SFNLapse_1) &gt; p_ReportInterval_1 * 110.0) or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&gt;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110% * 1000</w:t>
            </w:r>
          </w:p>
          <w:p w14:paraId="075825E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(int2float(v_SFNLapse_1) &lt; p_ReportInterval_1 * 90.0)) { 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&lt;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90% * 1000</w:t>
            </w:r>
          </w:p>
          <w:p w14:paraId="5BB2804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"Abnormal report interval of MeasurementReport_1!");</w:t>
            </w:r>
          </w:p>
          <w:p w14:paraId="69F1206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6275EB9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else {</w:t>
            </w:r>
          </w:p>
          <w:p w14:paraId="60DC9CB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f_EUTRA_PreliminaryPass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"Preliminary pass: periodical MeasurementReport_1 message received");</w:t>
            </w:r>
          </w:p>
          <w:p w14:paraId="0A75A2B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5DEF9507" w14:textId="50B4D9F8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</w:t>
            </w:r>
            <w:r w:rsidRPr="00694058">
              <w:rPr>
                <w:rFonts w:asciiTheme="minorHAnsi" w:hAnsiTheme="minorHAnsi" w:cstheme="minorHAnsi"/>
                <w:highlight w:val="yellow"/>
              </w:rPr>
              <w:t>} //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B350BE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lastRenderedPageBreak/>
              <w:t xml:space="preserve">          v_PreviousSFN_1 := v_CurrentSFN_1;</w:t>
            </w:r>
          </w:p>
          <w:p w14:paraId="4D15848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repeat;</w:t>
            </w:r>
          </w:p>
          <w:p w14:paraId="4D898442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2FA3BCA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694058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694058">
              <w:rPr>
                <w:rFonts w:asciiTheme="minorHAnsi" w:hAnsiTheme="minorHAnsi" w:cstheme="minorHAnsi"/>
              </w:rPr>
              <w:t>(car_SRB1_RrcPdu_IND(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p_CellId</w:t>
            </w:r>
            <w:proofErr w:type="spellEnd"/>
            <w:r w:rsidRPr="00694058">
              <w:rPr>
                <w:rFonts w:asciiTheme="minorHAnsi" w:hAnsiTheme="minorHAnsi" w:cstheme="minorHAnsi"/>
              </w:rPr>
              <w:t>, p_MeasurementReport_2)) -&gt; value v_ReceivedAsp_2</w:t>
            </w:r>
          </w:p>
          <w:p w14:paraId="378A3DD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4D73711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t_TimeoutTimer_2.stop;</w:t>
            </w:r>
          </w:p>
          <w:p w14:paraId="60C76A1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t_TimeoutTimer_2.start(2.0);</w:t>
            </w:r>
          </w:p>
          <w:p w14:paraId="5D3D8DD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v_CurrentSFN_2 := v_ReceivedAsp_2.Common.TimingInfo.SubFrame.SFN.Number;</w:t>
            </w:r>
          </w:p>
          <w:p w14:paraId="1D76F4E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r w:rsidRPr="00694058">
              <w:rPr>
                <w:rFonts w:asciiTheme="minorHAnsi" w:hAnsiTheme="minorHAnsi" w:cstheme="minorHAnsi"/>
                <w:highlight w:val="yellow"/>
              </w:rPr>
              <w:t xml:space="preserve">if (v_MeasRpt1stFlag_2 == true) {      // the 1st </w:t>
            </w:r>
            <w:proofErr w:type="spellStart"/>
            <w:r w:rsidRPr="00694058">
              <w:rPr>
                <w:rFonts w:asciiTheme="minorHAnsi" w:hAnsiTheme="minorHAnsi" w:cstheme="minorHAnsi"/>
                <w:highlight w:val="yellow"/>
              </w:rPr>
              <w:t>MeasurementReport</w:t>
            </w:r>
            <w:proofErr w:type="spellEnd"/>
            <w:r w:rsidRPr="00694058">
              <w:rPr>
                <w:rFonts w:asciiTheme="minorHAnsi" w:hAnsiTheme="minorHAnsi" w:cstheme="minorHAnsi"/>
                <w:highlight w:val="yellow"/>
              </w:rPr>
              <w:t xml:space="preserve"> message</w:t>
            </w:r>
          </w:p>
          <w:p w14:paraId="779F0C0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694058">
              <w:rPr>
                <w:rFonts w:asciiTheme="minorHAnsi" w:hAnsiTheme="minorHAnsi" w:cstheme="minorHAnsi"/>
                <w:highlight w:val="yellow"/>
              </w:rPr>
              <w:t xml:space="preserve">            v_MeasRpt1stFlag_2 := false;</w:t>
            </w:r>
          </w:p>
          <w:p w14:paraId="2B9E346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694058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6F4D19A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  <w:highlight w:val="yellow"/>
              </w:rPr>
              <w:t xml:space="preserve">          else {</w:t>
            </w:r>
          </w:p>
          <w:p w14:paraId="7BDCF08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</w:p>
          <w:p w14:paraId="6604705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v_SFNLapse_2 := (v_CurrentSFN_2 - v_PreviousSFN_2) mod 1024;</w:t>
            </w:r>
          </w:p>
          <w:p w14:paraId="535698D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</w:p>
          <w:p w14:paraId="3C3244C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if ((int2float(v_SFNLapse_2) &gt; p_ReportInterval_2 * 110.0) or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&gt;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110% * 1000</w:t>
            </w:r>
          </w:p>
          <w:p w14:paraId="6F854382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(int2float(v_SFNLapse_2) &lt; p_ReportInterval_2 * 90.0)) { 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&lt;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90% * 1000</w:t>
            </w:r>
          </w:p>
          <w:p w14:paraId="667BBB6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"Abnormal report interval of MeasurementReport_2!");</w:t>
            </w:r>
          </w:p>
          <w:p w14:paraId="33D21F5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1F08FEC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else {</w:t>
            </w:r>
          </w:p>
          <w:p w14:paraId="3724198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f_EUTRA_PreliminaryPass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"Preliminary pass: periodical MeasurementReport_2 message received");</w:t>
            </w:r>
          </w:p>
          <w:p w14:paraId="7EF31638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4EA85090" w14:textId="306EAC9A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</w:t>
            </w:r>
            <w:r w:rsidRPr="00694058">
              <w:rPr>
                <w:rFonts w:asciiTheme="minorHAnsi" w:hAnsiTheme="minorHAnsi" w:cstheme="minorHAnsi"/>
                <w:highlight w:val="yellow"/>
              </w:rPr>
              <w:t>}  //</w:t>
            </w:r>
          </w:p>
          <w:p w14:paraId="2A2785A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v_PreviousSFN_2 := v_CurrentSFN_2;</w:t>
            </w:r>
          </w:p>
          <w:p w14:paraId="493EE2E8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repeat;</w:t>
            </w:r>
          </w:p>
          <w:p w14:paraId="0C93C19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1B757EA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t_TimeoutTimer_1.timeout</w:t>
            </w:r>
          </w:p>
          <w:p w14:paraId="05881E7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520485C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"Timeout when receiving periodical MeasurementReport_1 message!");</w:t>
            </w:r>
          </w:p>
          <w:p w14:paraId="128C198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23BB1BE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t_TimeoutTimer_2.timeout</w:t>
            </w:r>
          </w:p>
          <w:p w14:paraId="5C2AC6B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7016F542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"Timeout when receiving periodical MeasurementReport_2 message!");</w:t>
            </w:r>
          </w:p>
          <w:p w14:paraId="3BCBD27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155547C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694058">
              <w:rPr>
                <w:rFonts w:asciiTheme="minorHAnsi" w:hAnsiTheme="minorHAnsi" w:cstheme="minorHAnsi"/>
              </w:rPr>
              <w:t>t_TotalTimer.timeout</w:t>
            </w:r>
            <w:proofErr w:type="spellEnd"/>
          </w:p>
          <w:p w14:paraId="03AFEB3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0EDEBCB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t_TimeoutTimer_1.stop;</w:t>
            </w:r>
          </w:p>
          <w:p w14:paraId="11F9E93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t_TimeoutTimer_2.stop;</w:t>
            </w:r>
          </w:p>
          <w:p w14:paraId="3B74695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f_EUTRA_PreliminaryPass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(__FILE__, __LINE__, "Periodical </w:t>
            </w:r>
            <w:proofErr w:type="spellStart"/>
            <w:r w:rsidRPr="00694058">
              <w:rPr>
                <w:rFonts w:asciiTheme="minorHAnsi" w:hAnsiTheme="minorHAnsi" w:cstheme="minorHAnsi"/>
              </w:rPr>
              <w:t>MeasurementReport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test pass!");</w:t>
            </w:r>
          </w:p>
          <w:p w14:paraId="7BFA660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50290D8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}</w:t>
            </w:r>
          </w:p>
          <w:p w14:paraId="51F9F9E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} //@sic R5-225419 sic@ //end of f_Check_EUTRA_HighFreq_PeriodicalMeasurmentReport_2Meas_8_3_1_13</w:t>
            </w:r>
          </w:p>
          <w:p w14:paraId="5729D31F" w14:textId="7DF4A2F3" w:rsidR="00213FE3" w:rsidRDefault="00694058" w:rsidP="00694058">
            <w:r>
              <w:t xml:space="preserve"> 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9F9AE" w14:textId="77777777" w:rsidR="00955A9B" w:rsidRDefault="00955A9B">
      <w:r>
        <w:separator/>
      </w:r>
    </w:p>
  </w:endnote>
  <w:endnote w:type="continuationSeparator" w:id="0">
    <w:p w14:paraId="5E2B6BF5" w14:textId="77777777" w:rsidR="00955A9B" w:rsidRDefault="00955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35EB9" w14:textId="77777777" w:rsidR="00955A9B" w:rsidRDefault="00955A9B">
      <w:r>
        <w:separator/>
      </w:r>
    </w:p>
  </w:footnote>
  <w:footnote w:type="continuationSeparator" w:id="0">
    <w:p w14:paraId="412A7E15" w14:textId="77777777" w:rsidR="00955A9B" w:rsidRDefault="00955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8646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6084721">
    <w:abstractNumId w:val="14"/>
  </w:num>
  <w:num w:numId="3" w16cid:durableId="229120250">
    <w:abstractNumId w:val="8"/>
  </w:num>
  <w:num w:numId="4" w16cid:durableId="1291131460">
    <w:abstractNumId w:val="15"/>
  </w:num>
  <w:num w:numId="5" w16cid:durableId="942685070">
    <w:abstractNumId w:val="0"/>
  </w:num>
  <w:num w:numId="6" w16cid:durableId="437875539">
    <w:abstractNumId w:val="28"/>
  </w:num>
  <w:num w:numId="7" w16cid:durableId="1341468513">
    <w:abstractNumId w:val="16"/>
  </w:num>
  <w:num w:numId="8" w16cid:durableId="269819219">
    <w:abstractNumId w:val="1"/>
  </w:num>
  <w:num w:numId="9" w16cid:durableId="1851866555">
    <w:abstractNumId w:val="9"/>
  </w:num>
  <w:num w:numId="10" w16cid:durableId="777796263">
    <w:abstractNumId w:val="4"/>
  </w:num>
  <w:num w:numId="11" w16cid:durableId="1187478592">
    <w:abstractNumId w:val="23"/>
  </w:num>
  <w:num w:numId="12" w16cid:durableId="1418790378">
    <w:abstractNumId w:val="11"/>
  </w:num>
  <w:num w:numId="13" w16cid:durableId="54163711">
    <w:abstractNumId w:val="31"/>
  </w:num>
  <w:num w:numId="14" w16cid:durableId="648637149">
    <w:abstractNumId w:val="34"/>
  </w:num>
  <w:num w:numId="15" w16cid:durableId="486749261">
    <w:abstractNumId w:val="24"/>
  </w:num>
  <w:num w:numId="16" w16cid:durableId="523634390">
    <w:abstractNumId w:val="32"/>
  </w:num>
  <w:num w:numId="17" w16cid:durableId="1544291493">
    <w:abstractNumId w:val="25"/>
  </w:num>
  <w:num w:numId="18" w16cid:durableId="2124616409">
    <w:abstractNumId w:val="13"/>
  </w:num>
  <w:num w:numId="19" w16cid:durableId="967131083">
    <w:abstractNumId w:val="29"/>
  </w:num>
  <w:num w:numId="20" w16cid:durableId="2088336411">
    <w:abstractNumId w:val="30"/>
  </w:num>
  <w:num w:numId="21" w16cid:durableId="485323888">
    <w:abstractNumId w:val="2"/>
  </w:num>
  <w:num w:numId="22" w16cid:durableId="905920510">
    <w:abstractNumId w:val="33"/>
  </w:num>
  <w:num w:numId="23" w16cid:durableId="8065502">
    <w:abstractNumId w:val="19"/>
  </w:num>
  <w:num w:numId="24" w16cid:durableId="279341765">
    <w:abstractNumId w:val="7"/>
  </w:num>
  <w:num w:numId="25" w16cid:durableId="20786647">
    <w:abstractNumId w:val="12"/>
  </w:num>
  <w:num w:numId="26" w16cid:durableId="1580366325">
    <w:abstractNumId w:val="5"/>
  </w:num>
  <w:num w:numId="27" w16cid:durableId="124860304">
    <w:abstractNumId w:val="26"/>
  </w:num>
  <w:num w:numId="28" w16cid:durableId="1420826809">
    <w:abstractNumId w:val="18"/>
  </w:num>
  <w:num w:numId="29" w16cid:durableId="434596018">
    <w:abstractNumId w:val="17"/>
  </w:num>
  <w:num w:numId="30" w16cid:durableId="837160618">
    <w:abstractNumId w:val="6"/>
  </w:num>
  <w:num w:numId="31" w16cid:durableId="1506238604">
    <w:abstractNumId w:val="10"/>
  </w:num>
  <w:num w:numId="32" w16cid:durableId="1141728716">
    <w:abstractNumId w:val="20"/>
  </w:num>
  <w:num w:numId="33" w16cid:durableId="1541942775">
    <w:abstractNumId w:val="21"/>
  </w:num>
  <w:num w:numId="34" w16cid:durableId="1625697593">
    <w:abstractNumId w:val="27"/>
  </w:num>
  <w:num w:numId="35" w16cid:durableId="2075353986">
    <w:abstractNumId w:val="22"/>
  </w:num>
  <w:num w:numId="36" w16cid:durableId="109964034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80C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1DF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603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E7AE0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058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3276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7F42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5A9B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1FE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C16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472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0D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540D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AA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C94DFE"/>
    <w:pPr>
      <w:ind w:left="720"/>
    </w:pPr>
  </w:style>
  <w:style w:type="character" w:styleId="NichtaufgelsteErwhnung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link w:val="berschrift2"/>
    <w:qFormat/>
    <w:rsid w:val="00C15688"/>
    <w:rPr>
      <w:rFonts w:ascii="Arial" w:hAnsi="Arial"/>
      <w:sz w:val="32"/>
      <w:lang w:val="en-GB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link w:val="berschrift1"/>
    <w:rsid w:val="00A01CF2"/>
    <w:rPr>
      <w:rFonts w:ascii="Arial" w:hAnsi="Arial"/>
      <w:sz w:val="36"/>
      <w:lang w:val="en-GB"/>
    </w:rPr>
  </w:style>
  <w:style w:type="character" w:customStyle="1" w:styleId="berschrift3Zchn">
    <w:name w:val="Überschrift 3 Zchn"/>
    <w:aliases w:val="Underrubrik2 Zchn,H3 Zchn,0H Zchn,h3 Zchn,no break Zchn"/>
    <w:link w:val="berschrift3"/>
    <w:rsid w:val="00A01CF2"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rsid w:val="00A01CF2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A01CF2"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rsid w:val="00A01CF2"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rsid w:val="00A01CF2"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rsid w:val="00A01CF2"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rsid w:val="00A01CF2"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unotentextZchn">
    <w:name w:val="Fußnotentext Zchn"/>
    <w:link w:val="Funoten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KommentartextZchn">
    <w:name w:val="Kommentartext Zchn"/>
    <w:link w:val="Kommentartext"/>
    <w:semiHidden/>
    <w:rsid w:val="00A01CF2"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584659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1603</Words>
  <Characters>10105</Characters>
  <Application>Microsoft Office Word</Application>
  <DocSecurity>0</DocSecurity>
  <Lines>84</Lines>
  <Paragraphs>23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11685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</cp:lastModifiedBy>
  <cp:revision>39</cp:revision>
  <cp:lastPrinted>1900-01-01T00:00:00Z</cp:lastPrinted>
  <dcterms:created xsi:type="dcterms:W3CDTF">2023-01-04T11:09:00Z</dcterms:created>
  <dcterms:modified xsi:type="dcterms:W3CDTF">2023-01-30T16:20:00Z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