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11D" w:rsidRDefault="002C5D5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2023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  <w:t>R5s230126</w:t>
      </w:r>
    </w:p>
    <w:p w:rsidR="00D8611D" w:rsidRDefault="002C5D5E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9th Dec 2022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1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11D" w:rsidRDefault="002C5D5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86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11D" w:rsidRDefault="002C5D5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86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11D">
        <w:tc>
          <w:tcPr>
            <w:tcW w:w="142" w:type="dxa"/>
            <w:tcBorders>
              <w:lef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8611D" w:rsidRDefault="002C5D5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8611D" w:rsidRDefault="002C5D5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611D" w:rsidRDefault="002C5D5E">
            <w:pPr>
              <w:pStyle w:val="CRCoverPage"/>
              <w:spacing w:after="0"/>
            </w:pPr>
            <w:r>
              <w:rPr>
                <w:b/>
                <w:sz w:val="28"/>
              </w:rPr>
              <w:t>2949</w:t>
            </w:r>
          </w:p>
        </w:tc>
        <w:tc>
          <w:tcPr>
            <w:tcW w:w="709" w:type="dxa"/>
          </w:tcPr>
          <w:p w:rsidR="00D8611D" w:rsidRDefault="002C5D5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611D" w:rsidRDefault="002C5D5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8611D" w:rsidRDefault="002C5D5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611D" w:rsidRDefault="002C5D5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</w:pPr>
          </w:p>
        </w:tc>
      </w:tr>
      <w:tr w:rsidR="00D86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</w:pPr>
          </w:p>
        </w:tc>
      </w:tr>
      <w:tr w:rsidR="00D861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611D" w:rsidRDefault="002C5D5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611D">
        <w:tc>
          <w:tcPr>
            <w:tcW w:w="9641" w:type="dxa"/>
            <w:gridSpan w:val="9"/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8611D" w:rsidRDefault="00D861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11D">
        <w:tc>
          <w:tcPr>
            <w:tcW w:w="2835" w:type="dxa"/>
          </w:tcPr>
          <w:p w:rsidR="00D8611D" w:rsidRDefault="002C5D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8611D" w:rsidRDefault="002C5D5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611D" w:rsidRDefault="00D861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611D" w:rsidRDefault="002C5D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611D" w:rsidRDefault="00D861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8611D" w:rsidRDefault="002C5D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611D" w:rsidRDefault="00D861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8611D" w:rsidRDefault="002C5D5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611D" w:rsidRDefault="00D8611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8611D" w:rsidRDefault="00D861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11D">
        <w:tc>
          <w:tcPr>
            <w:tcW w:w="9640" w:type="dxa"/>
            <w:gridSpan w:val="11"/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1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>
              <w:rPr>
                <w:rFonts w:hint="eastAsia"/>
                <w:lang w:val="en-US" w:eastAsia="zh-CN"/>
              </w:rPr>
              <w:t>NR test case 6.1.1.6</w:t>
            </w:r>
          </w:p>
        </w:tc>
      </w:tr>
      <w:tr w:rsidR="00D8611D">
        <w:tc>
          <w:tcPr>
            <w:tcW w:w="1843" w:type="dxa"/>
            <w:tcBorders>
              <w:lef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11D">
        <w:tc>
          <w:tcPr>
            <w:tcW w:w="1843" w:type="dxa"/>
            <w:tcBorders>
              <w:left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Starpoint</w:t>
            </w:r>
            <w:proofErr w:type="spellEnd"/>
            <w:r>
              <w:rPr>
                <w:rFonts w:hint="eastAsia"/>
                <w:lang w:val="en-US" w:eastAsia="zh-CN"/>
              </w:rPr>
              <w:t>, TDIA</w:t>
            </w:r>
          </w:p>
        </w:tc>
      </w:tr>
      <w:tr w:rsidR="00D8611D">
        <w:tc>
          <w:tcPr>
            <w:tcW w:w="1843" w:type="dxa"/>
            <w:tcBorders>
              <w:left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8611D">
        <w:tc>
          <w:tcPr>
            <w:tcW w:w="1843" w:type="dxa"/>
            <w:tcBorders>
              <w:lef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11D">
        <w:tc>
          <w:tcPr>
            <w:tcW w:w="1843" w:type="dxa"/>
            <w:tcBorders>
              <w:left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611D" w:rsidRDefault="002C5D5E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8611D" w:rsidRDefault="00D8611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611D" w:rsidRDefault="002C5D5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01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D8611D">
        <w:tc>
          <w:tcPr>
            <w:tcW w:w="1843" w:type="dxa"/>
            <w:tcBorders>
              <w:lef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1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611D" w:rsidRDefault="002C5D5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611D" w:rsidRDefault="00D8611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611D" w:rsidRDefault="002C5D5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D861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611D" w:rsidRDefault="002C5D5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8611D" w:rsidRDefault="002C5D5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8611D">
        <w:tc>
          <w:tcPr>
            <w:tcW w:w="1843" w:type="dxa"/>
          </w:tcPr>
          <w:p w:rsidR="00D8611D" w:rsidRDefault="00D86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11D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According to TS38.523-1 </w:t>
            </w:r>
            <w:r>
              <w:t>Table 6.1.1.6.3.2-3</w:t>
            </w:r>
            <w:proofErr w:type="gramStart"/>
            <w:r>
              <w:rPr>
                <w:rFonts w:hint="eastAsia"/>
                <w:lang w:val="en-US" w:eastAsia="zh-CN"/>
              </w:rPr>
              <w:t>,</w:t>
            </w:r>
            <w:r>
              <w:t>UE</w:t>
            </w:r>
            <w:proofErr w:type="gramEnd"/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t xml:space="preserve">send an </w:t>
            </w:r>
            <w:proofErr w:type="spellStart"/>
            <w:r>
              <w:rPr>
                <w:i/>
              </w:rPr>
              <w:t>RRCSetupRequest</w:t>
            </w:r>
            <w:proofErr w:type="spellEnd"/>
            <w:r>
              <w:t xml:space="preserve"> on NR Cell 13 after 120 seconds, but before 720 seconds </w:t>
            </w:r>
            <w:r>
              <w:rPr>
                <w:rFonts w:hint="eastAsia"/>
                <w:lang w:val="en-US" w:eastAsia="zh-CN"/>
              </w:rPr>
              <w:t xml:space="preserve">in step23. Then in step30, </w:t>
            </w:r>
            <w:r>
              <w:t xml:space="preserve">the UE send an </w:t>
            </w:r>
            <w:proofErr w:type="spellStart"/>
            <w:r>
              <w:rPr>
                <w:i/>
              </w:rPr>
              <w:t>RRCSetupRequest</w:t>
            </w:r>
            <w:proofErr w:type="spellEnd"/>
            <w:r>
              <w:t xml:space="preserve"> on NR Cell 11 after 420 seconds (“</w:t>
            </w:r>
            <w:proofErr w:type="spellStart"/>
            <w:r>
              <w:rPr>
                <w:iCs/>
              </w:rPr>
              <w:t>MinimumPeriodicSearchTimer</w:t>
            </w:r>
            <w:proofErr w:type="spellEnd"/>
            <w:r>
              <w:rPr>
                <w:iCs/>
              </w:rPr>
              <w:t xml:space="preserve">”) </w:t>
            </w:r>
            <w:r>
              <w:t>from step 24</w:t>
            </w:r>
            <w:r>
              <w:rPr>
                <w:rFonts w:hint="eastAsia"/>
                <w:lang w:val="en-US" w:eastAsia="zh-CN"/>
              </w:rPr>
              <w:t>. This need 720s+420s=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1140s, the guard timer of 960s may not long enough for some UE.</w:t>
            </w:r>
          </w:p>
        </w:tc>
      </w:tr>
      <w:tr w:rsidR="00D86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D86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the guard timer to 1300s</w:t>
            </w:r>
          </w:p>
        </w:tc>
      </w:tr>
      <w:tr w:rsidR="00D86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861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D8611D">
        <w:tc>
          <w:tcPr>
            <w:tcW w:w="2694" w:type="dxa"/>
            <w:gridSpan w:val="2"/>
          </w:tcPr>
          <w:p w:rsidR="00D8611D" w:rsidRDefault="00D86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1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6.1.1.6.NR5GC</w:t>
            </w:r>
          </w:p>
        </w:tc>
      </w:tr>
      <w:tr w:rsidR="00D86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11D" w:rsidRDefault="00D86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11D" w:rsidRDefault="002C5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611D" w:rsidRDefault="002C5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8611D" w:rsidRDefault="00D8611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611D" w:rsidRDefault="00D8611D">
            <w:pPr>
              <w:pStyle w:val="CRCoverPage"/>
              <w:spacing w:after="0"/>
              <w:ind w:left="99"/>
            </w:pPr>
          </w:p>
        </w:tc>
      </w:tr>
      <w:tr w:rsidR="00D86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11D" w:rsidRDefault="00D861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8611D" w:rsidRDefault="002C5D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11D" w:rsidRDefault="00D8611D">
            <w:pPr>
              <w:pStyle w:val="CRCoverPage"/>
              <w:spacing w:after="0"/>
              <w:ind w:left="99"/>
            </w:pPr>
          </w:p>
        </w:tc>
      </w:tr>
      <w:tr w:rsidR="00D86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11D" w:rsidRDefault="002C5D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11D" w:rsidRDefault="00D861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8611D" w:rsidRDefault="002C5D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11D" w:rsidRDefault="00D8611D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D86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11D" w:rsidRDefault="002C5D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611D" w:rsidRDefault="00D861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11D" w:rsidRDefault="002C5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8611D" w:rsidRDefault="002C5D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611D" w:rsidRDefault="00D8611D">
            <w:pPr>
              <w:pStyle w:val="CRCoverPage"/>
              <w:spacing w:after="0"/>
              <w:ind w:left="99"/>
            </w:pPr>
          </w:p>
        </w:tc>
      </w:tr>
      <w:tr w:rsidR="00D86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611D" w:rsidRDefault="00D8611D">
            <w:pPr>
              <w:pStyle w:val="CRCoverPage"/>
              <w:spacing w:after="0"/>
            </w:pPr>
          </w:p>
        </w:tc>
      </w:tr>
      <w:tr w:rsidR="00D861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11D" w:rsidRDefault="00D8611D">
            <w:pPr>
              <w:pStyle w:val="CRCoverPage"/>
              <w:spacing w:after="0"/>
              <w:ind w:left="100"/>
            </w:pPr>
          </w:p>
        </w:tc>
      </w:tr>
      <w:tr w:rsidR="00D861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611D" w:rsidRDefault="00D86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611D" w:rsidRDefault="00D8611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61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11D" w:rsidRDefault="002C5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611D" w:rsidRDefault="00D8611D">
            <w:pPr>
              <w:pStyle w:val="CRCoverPage"/>
              <w:spacing w:after="0"/>
              <w:ind w:left="100"/>
            </w:pPr>
          </w:p>
        </w:tc>
      </w:tr>
    </w:tbl>
    <w:p w:rsidR="00D8611D" w:rsidRDefault="00D8611D"/>
    <w:p w:rsidR="00D8611D" w:rsidRDefault="00D8611D">
      <w:pPr>
        <w:sectPr w:rsidR="00D8611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8611D" w:rsidRDefault="00D8611D"/>
    <w:p w:rsidR="00D8611D" w:rsidRDefault="002C5D5E">
      <w:pPr>
        <w:pStyle w:val="ad"/>
        <w:jc w:val="left"/>
        <w:rPr>
          <w:rStyle w:val="af2"/>
          <w:rFonts w:ascii="Arial" w:hAnsi="Arial" w:cs="Arial"/>
          <w:i w:val="0"/>
          <w:lang w:eastAsia="en-GB"/>
        </w:rPr>
      </w:pPr>
      <w:bookmarkStart w:id="0" w:name="_Toc741"/>
      <w:r>
        <w:rPr>
          <w:rStyle w:val="af2"/>
          <w:rFonts w:ascii="Arial" w:hAnsi="Arial" w:cs="Arial"/>
          <w:i w:val="0"/>
        </w:rPr>
        <w:t>Table of Contents</w:t>
      </w:r>
      <w:bookmarkEnd w:id="0"/>
    </w:p>
    <w:p w:rsidR="00D8611D" w:rsidRDefault="002C5D5E">
      <w:pPr>
        <w:pStyle w:val="10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_Toc741 \h </w:instrText>
      </w:r>
      <w:r>
        <w:fldChar w:fldCharType="separate"/>
      </w:r>
      <w:r>
        <w:t>2</w:t>
      </w:r>
      <w:r>
        <w:fldChar w:fldCharType="end"/>
      </w:r>
    </w:p>
    <w:p w:rsidR="00D8611D" w:rsidRDefault="002C5D5E">
      <w:pPr>
        <w:pStyle w:val="10"/>
        <w:tabs>
          <w:tab w:val="clear" w:pos="9639"/>
          <w:tab w:val="right" w:leader="dot" w:pos="14288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_Toc22364 \h </w:instrText>
      </w:r>
      <w:r>
        <w:fldChar w:fldCharType="separate"/>
      </w:r>
      <w:r>
        <w:t>2</w:t>
      </w:r>
      <w:r>
        <w:fldChar w:fldCharType="end"/>
      </w:r>
    </w:p>
    <w:p w:rsidR="00D8611D" w:rsidRDefault="002C5D5E">
      <w:pPr>
        <w:pStyle w:val="10"/>
        <w:tabs>
          <w:tab w:val="clear" w:pos="9639"/>
          <w:tab w:val="right" w:leader="dot" w:pos="14288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_Toc2990 \h </w:instrText>
      </w:r>
      <w:r>
        <w:fldChar w:fldCharType="separate"/>
      </w:r>
      <w:r>
        <w:t>2</w:t>
      </w:r>
      <w:r>
        <w:fldChar w:fldCharType="end"/>
      </w:r>
    </w:p>
    <w:p w:rsidR="00D8611D" w:rsidRDefault="002C5D5E">
      <w:pPr>
        <w:pStyle w:val="21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cs="Arial" w:hint="eastAsia"/>
          <w:color w:val="000000"/>
          <w:lang w:eastAsia="de-DE"/>
        </w:rPr>
        <w:t>testcase TC_6_1_1_6_NR5GC</w:t>
      </w:r>
      <w:r>
        <w:tab/>
      </w:r>
      <w:r>
        <w:fldChar w:fldCharType="begin"/>
      </w:r>
      <w:r>
        <w:instrText xml:space="preserve"> PAGEREF _Toc30785 \h </w:instrText>
      </w:r>
      <w:r>
        <w:fldChar w:fldCharType="separate"/>
      </w:r>
      <w:r>
        <w:t>2</w:t>
      </w:r>
      <w:r>
        <w:fldChar w:fldCharType="end"/>
      </w:r>
    </w:p>
    <w:p w:rsidR="00D8611D" w:rsidRDefault="002C5D5E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1" w:name="_Toc22364"/>
      <w:r>
        <w:rPr>
          <w:b/>
          <w:lang w:eastAsia="ja-JP"/>
        </w:rPr>
        <w:t xml:space="preserve"> </w:t>
      </w:r>
      <w:bookmarkStart w:id="2" w:name="_Toc114471865"/>
      <w:bookmarkStart w:id="3" w:name="_Toc107401310"/>
      <w:bookmarkStart w:id="4" w:name="_Toc112694522"/>
      <w:bookmarkStart w:id="5" w:name="_Toc107260461"/>
      <w:bookmarkStart w:id="6" w:name="_Toc107319472"/>
      <w:bookmarkStart w:id="7" w:name="_Toc118176210"/>
      <w:bookmarkStart w:id="8" w:name="_Toc112754400"/>
      <w:bookmarkStart w:id="9" w:name="_Toc122434485"/>
      <w:bookmarkStart w:id="10" w:name="_Toc106348108"/>
      <w:bookmarkStart w:id="11" w:name="_Toc114387725"/>
      <w:bookmarkStart w:id="12" w:name="_Toc109296030"/>
      <w:bookmarkStart w:id="13" w:name="_Toc106347389"/>
      <w:bookmarkStart w:id="14" w:name="_Toc106353536"/>
      <w:bookmarkStart w:id="15" w:name="_Toc101884688"/>
      <w:bookmarkStart w:id="16" w:name="_Toc107232973"/>
      <w:bookmarkStart w:id="17" w:name="_Toc107233704"/>
      <w:bookmarkStart w:id="18" w:name="_Toc114478749"/>
      <w:bookmarkStart w:id="19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D8611D" w:rsidRDefault="002C5D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This document lists all the essential changes needed to correct problems in the iwd-TTCN3-B202</w:t>
      </w:r>
      <w:r>
        <w:rPr>
          <w:rFonts w:cs="Arial" w:hint="eastAsia"/>
          <w:lang w:val="en-US" w:eastAsia="zh-CN"/>
        </w:rPr>
        <w:t>2</w:t>
      </w:r>
      <w:r>
        <w:rPr>
          <w:rFonts w:cs="Arial"/>
        </w:rPr>
        <w:t>-09_D22wk49 related to the title of this CR</w:t>
      </w:r>
      <w:r>
        <w:rPr>
          <w:rFonts w:cs="Arial"/>
          <w:lang w:eastAsia="ja-JP"/>
        </w:rPr>
        <w:t xml:space="preserve">. </w:t>
      </w:r>
    </w:p>
    <w:p w:rsidR="00D8611D" w:rsidRDefault="002C5D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val="en-US" w:eastAsia="zh-CN"/>
        </w:rPr>
        <w:t xml:space="preserve">Ting </w:t>
      </w:r>
      <w:proofErr w:type="spellStart"/>
      <w:proofErr w:type="gramStart"/>
      <w:r>
        <w:rPr>
          <w:rFonts w:cs="Arial" w:hint="eastAsia"/>
          <w:b/>
          <w:sz w:val="24"/>
          <w:lang w:val="en-US" w:eastAsia="zh-CN"/>
        </w:rPr>
        <w:t>Gao</w:t>
      </w:r>
      <w:proofErr w:type="spellEnd"/>
      <w:proofErr w:type="gramEnd"/>
    </w:p>
    <w:p w:rsidR="00D8611D" w:rsidRDefault="002C5D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val="en-US" w:eastAsia="zh-CN"/>
        </w:rPr>
        <w:t>gaoting@starpointcomm.com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</w:p>
    <w:bookmarkEnd w:id="19"/>
    <w:p w:rsidR="00D8611D" w:rsidRDefault="00D8611D">
      <w:pPr>
        <w:rPr>
          <w:b/>
          <w:sz w:val="24"/>
          <w:lang w:eastAsia="ja-JP"/>
        </w:rPr>
      </w:pPr>
    </w:p>
    <w:p w:rsidR="00D8611D" w:rsidRDefault="002C5D5E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2990"/>
      <w:bookmarkStart w:id="21" w:name="_Toc295288959"/>
      <w:bookmarkStart w:id="22" w:name="_Toc122434488"/>
      <w:r>
        <w:rPr>
          <w:b/>
        </w:rPr>
        <w:t>Corrections required</w:t>
      </w:r>
      <w:bookmarkEnd w:id="20"/>
      <w:bookmarkEnd w:id="21"/>
      <w:bookmarkEnd w:id="22"/>
    </w:p>
    <w:p w:rsidR="00D8611D" w:rsidRDefault="002C5D5E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30785"/>
      <w:r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>
        <w:rPr>
          <w:rFonts w:cs="Arial" w:hint="eastAsia"/>
          <w:b/>
          <w:color w:val="000000"/>
          <w:lang w:eastAsia="de-DE"/>
        </w:rPr>
        <w:t>testcase</w:t>
      </w:r>
      <w:proofErr w:type="spellEnd"/>
      <w:r>
        <w:rPr>
          <w:rFonts w:cs="Arial" w:hint="eastAsia"/>
          <w:b/>
          <w:color w:val="000000"/>
          <w:lang w:eastAsia="de-DE"/>
        </w:rPr>
        <w:t xml:space="preserve"> TC_6_1_1_6_NR5GC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861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de-DE"/>
              </w:rPr>
              <w:t>testcase</w:t>
            </w:r>
            <w:proofErr w:type="spellEnd"/>
            <w:r>
              <w:rPr>
                <w:rFonts w:hint="eastAsia"/>
                <w:lang w:val="en-US" w:eastAsia="de-DE"/>
              </w:rPr>
              <w:t xml:space="preserve"> TC_6_1_1_6_NR5GC</w:t>
            </w:r>
          </w:p>
        </w:tc>
      </w:tr>
      <w:tr w:rsidR="00D8611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According to TS38.523-1 </w:t>
            </w:r>
            <w:r>
              <w:t>Table 6.1.1.6.3.2-3</w:t>
            </w:r>
            <w:proofErr w:type="gramStart"/>
            <w:r>
              <w:rPr>
                <w:rFonts w:hint="eastAsia"/>
                <w:lang w:val="en-US" w:eastAsia="zh-CN"/>
              </w:rPr>
              <w:t>,</w:t>
            </w:r>
            <w:r>
              <w:t>UE</w:t>
            </w:r>
            <w:proofErr w:type="gramEnd"/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t xml:space="preserve">send an </w:t>
            </w:r>
            <w:proofErr w:type="spellStart"/>
            <w:r>
              <w:rPr>
                <w:i/>
              </w:rPr>
              <w:t>RRCSetupRequest</w:t>
            </w:r>
            <w:proofErr w:type="spellEnd"/>
            <w:r>
              <w:t xml:space="preserve"> on NR Cell 13 after 120 seconds, but before 720 seconds </w:t>
            </w:r>
            <w:r>
              <w:rPr>
                <w:rFonts w:hint="eastAsia"/>
                <w:lang w:val="en-US" w:eastAsia="zh-CN"/>
              </w:rPr>
              <w:t xml:space="preserve">in step23. Then in step30, </w:t>
            </w:r>
            <w:r>
              <w:t xml:space="preserve">the UE send an </w:t>
            </w:r>
            <w:proofErr w:type="spellStart"/>
            <w:r>
              <w:rPr>
                <w:i/>
              </w:rPr>
              <w:t>RRCSetupRequest</w:t>
            </w:r>
            <w:proofErr w:type="spellEnd"/>
            <w:r>
              <w:t xml:space="preserve"> on NR Cell 11 after 420 seconds (“</w:t>
            </w:r>
            <w:proofErr w:type="spellStart"/>
            <w:r>
              <w:rPr>
                <w:iCs/>
              </w:rPr>
              <w:t>MinimumPeriodicSearchTimer</w:t>
            </w:r>
            <w:proofErr w:type="spellEnd"/>
            <w:r>
              <w:rPr>
                <w:iCs/>
              </w:rPr>
              <w:t xml:space="preserve">”) </w:t>
            </w:r>
            <w:r>
              <w:t>from step 24</w:t>
            </w:r>
            <w:r>
              <w:rPr>
                <w:rFonts w:hint="eastAsia"/>
                <w:lang w:val="en-US" w:eastAsia="zh-CN"/>
              </w:rPr>
              <w:t>. This need 720s+420s=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1140s, the guard timer of 960s may not long enough for some UE.</w:t>
            </w:r>
          </w:p>
        </w:tc>
      </w:tr>
      <w:tr w:rsidR="00D861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the  guard timer to 1300s</w:t>
            </w:r>
          </w:p>
        </w:tc>
      </w:tr>
      <w:tr w:rsidR="00D861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NR5GC_Testsuite</w:t>
            </w:r>
            <w:r>
              <w:rPr>
                <w:rFonts w:ascii="Arial" w:hAnsi="Arial" w:cs="Arial" w:hint="eastAsia"/>
                <w:lang w:val="en-US" w:eastAsia="zh-CN"/>
              </w:rPr>
              <w:t>.ttcn</w:t>
            </w:r>
          </w:p>
        </w:tc>
      </w:tr>
      <w:tr w:rsidR="00D861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6230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FF2C6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24" w:name="_GoBack"/>
            <w:bookmarkEnd w:id="24"/>
          </w:p>
        </w:tc>
      </w:tr>
    </w:tbl>
    <w:p w:rsidR="00D8611D" w:rsidRDefault="00D8611D">
      <w:pPr>
        <w:spacing w:after="0"/>
        <w:rPr>
          <w:rFonts w:ascii="Arial" w:hAnsi="Arial"/>
          <w:b/>
          <w:lang w:eastAsia="en-GB"/>
        </w:rPr>
      </w:pPr>
    </w:p>
    <w:p w:rsidR="00D8611D" w:rsidRDefault="002C5D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 w:rsidR="00D8611D" w:rsidRDefault="002C5D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:rsidR="00D8611D" w:rsidRDefault="00D8611D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8611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testcase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TC_6_1_1_6_NR5GC() runs on MTC_NR5GC system SYSTEM_NR5GC {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@purpose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  PLMN selection / Periodic reselection /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MinimumPeriodicSearchTimer</w:t>
            </w:r>
            <w:proofErr w:type="spellEnd"/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NR5GC_PTC        v_NR5GC      := null;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IMS_PTC          v_IMS1       := null;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IMS_PTC          v_IMS2       := null;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t_GuardTimer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int2float(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960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v_NR5GC := NR5GC_PTC.create("NR5GC") alive;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f_MTC_ConnectPTCs_NR5GC(system, v_NR5GC, v_IMS1, v_IMS2);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v_NR5GC.start(f_TC_6_1_1_6_NR5GC());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t_GuardTimer.start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f_MTC_MainLoop_NR5GC(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t_GuardTimer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:rsidR="00D8611D" w:rsidRDefault="00D8611D">
      <w:pPr>
        <w:spacing w:after="0"/>
        <w:rPr>
          <w:rFonts w:ascii="Arial" w:hAnsi="Arial"/>
          <w:b/>
          <w:color w:val="000000"/>
          <w:lang w:eastAsia="en-GB"/>
        </w:rPr>
      </w:pPr>
    </w:p>
    <w:p w:rsidR="00D8611D" w:rsidRDefault="002C5D5E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p w:rsidR="00D8611D" w:rsidRDefault="00D8611D">
      <w:pPr>
        <w:spacing w:after="0"/>
        <w:rPr>
          <w:rFonts w:ascii="Arial" w:hAnsi="Arial"/>
          <w:b/>
          <w:color w:val="000000"/>
          <w:lang w:eastAsia="en-GB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8611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testcase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TC_6_1_1_6_NR5GC() runs on MTC_NR5GC system SYSTEM_NR5GC {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@purpose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  PLMN selection / Periodic reselection /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MinimumPeriodicSearchTimer</w:t>
            </w:r>
            <w:proofErr w:type="spellEnd"/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NR5GC_PTC        v_NR5GC      := null;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IMS_PTC          v_IMS1       := null;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IMS_PTC          v_IMS2       := null;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t_GuardTimer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int2float(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val="en-US" w:eastAsia="zh-CN"/>
              </w:rPr>
              <w:t>1300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v_NR5GC := NR5GC_PTC.create("NR5GC") alive;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f_MTC_ConnectPTCs_NR5GC(system, v_NR5GC, v_IMS1, v_IMS2);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v_NR5GC.start(f_TC_6_1_1_6_NR5GC());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t_GuardTimer.start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f_MTC_MainLoop_NR5GC(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t_GuardTimer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:rsidR="00D8611D" w:rsidRDefault="002C5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:rsidR="00D8611D" w:rsidRDefault="00D8611D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D8611D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0F2" w:rsidRDefault="002100F2">
      <w:pPr>
        <w:spacing w:after="0"/>
      </w:pPr>
      <w:r>
        <w:separator/>
      </w:r>
    </w:p>
  </w:endnote>
  <w:endnote w:type="continuationSeparator" w:id="0">
    <w:p w:rsidR="002100F2" w:rsidRDefault="002100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11D" w:rsidRDefault="00D8611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11D" w:rsidRDefault="00D8611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11D" w:rsidRDefault="00D8611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0F2" w:rsidRDefault="002100F2">
      <w:pPr>
        <w:spacing w:after="0"/>
      </w:pPr>
      <w:r>
        <w:separator/>
      </w:r>
    </w:p>
  </w:footnote>
  <w:footnote w:type="continuationSeparator" w:id="0">
    <w:p w:rsidR="002100F2" w:rsidRDefault="002100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11D" w:rsidRDefault="002C5D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8611D" w:rsidRDefault="002C5D5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11D" w:rsidRDefault="002C5D5E">
    <w:pPr>
      <w:pStyle w:val="a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8611D" w:rsidRDefault="002C5D5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11D" w:rsidRDefault="002C5D5E">
    <w:pPr>
      <w:pStyle w:val="a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8611D" w:rsidRDefault="002C5D5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11D" w:rsidRDefault="002C5D5E">
    <w:pPr>
      <w:pStyle w:val="a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438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8611D" w:rsidRDefault="002C5D5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438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11D" w:rsidRDefault="002C5D5E">
    <w:pPr>
      <w:pStyle w:val="aa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8611D" w:rsidRDefault="002C5D5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11D" w:rsidRDefault="002C5D5E">
    <w:pPr>
      <w:pStyle w:val="a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8611D" w:rsidRDefault="002C5D5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3360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0F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D5E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0C9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304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11D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2C65"/>
    <w:rsid w:val="00FF41D4"/>
    <w:rsid w:val="00FF5019"/>
    <w:rsid w:val="00FF5074"/>
    <w:rsid w:val="00FF5654"/>
    <w:rsid w:val="00FF5A68"/>
    <w:rsid w:val="00FF7E97"/>
    <w:rsid w:val="01F86CD9"/>
    <w:rsid w:val="02D54924"/>
    <w:rsid w:val="033A06E7"/>
    <w:rsid w:val="03B750BE"/>
    <w:rsid w:val="05A22CA4"/>
    <w:rsid w:val="060519C4"/>
    <w:rsid w:val="07D23B28"/>
    <w:rsid w:val="08611AEB"/>
    <w:rsid w:val="086D11A9"/>
    <w:rsid w:val="090F11E2"/>
    <w:rsid w:val="0AE16866"/>
    <w:rsid w:val="0B1D0822"/>
    <w:rsid w:val="0C8C699B"/>
    <w:rsid w:val="0D4C612B"/>
    <w:rsid w:val="15D05756"/>
    <w:rsid w:val="15D31197"/>
    <w:rsid w:val="15D866E7"/>
    <w:rsid w:val="164832F5"/>
    <w:rsid w:val="16C64858"/>
    <w:rsid w:val="18C64FE3"/>
    <w:rsid w:val="1BB27EB8"/>
    <w:rsid w:val="1CAB5593"/>
    <w:rsid w:val="1D271DC8"/>
    <w:rsid w:val="1D2A3AA4"/>
    <w:rsid w:val="1D6362AF"/>
    <w:rsid w:val="1D887F78"/>
    <w:rsid w:val="1E6E5F01"/>
    <w:rsid w:val="1F02047B"/>
    <w:rsid w:val="1F9A2D26"/>
    <w:rsid w:val="1FBE41A9"/>
    <w:rsid w:val="202645B9"/>
    <w:rsid w:val="202D5948"/>
    <w:rsid w:val="20AC2D10"/>
    <w:rsid w:val="21003C5B"/>
    <w:rsid w:val="21DE514B"/>
    <w:rsid w:val="23007343"/>
    <w:rsid w:val="23144B4F"/>
    <w:rsid w:val="23973214"/>
    <w:rsid w:val="24415E66"/>
    <w:rsid w:val="244F40DF"/>
    <w:rsid w:val="25390B2B"/>
    <w:rsid w:val="26FC2682"/>
    <w:rsid w:val="27A1325B"/>
    <w:rsid w:val="27D5683C"/>
    <w:rsid w:val="28C657AC"/>
    <w:rsid w:val="2A2102CB"/>
    <w:rsid w:val="2A377D8E"/>
    <w:rsid w:val="2A576A6E"/>
    <w:rsid w:val="2AF7009E"/>
    <w:rsid w:val="2B7F5C5A"/>
    <w:rsid w:val="2B8A6B60"/>
    <w:rsid w:val="2BA32F62"/>
    <w:rsid w:val="2C314628"/>
    <w:rsid w:val="2C5F0DD5"/>
    <w:rsid w:val="2C970D19"/>
    <w:rsid w:val="2D810687"/>
    <w:rsid w:val="2D916E6B"/>
    <w:rsid w:val="2EC706F7"/>
    <w:rsid w:val="2EEE0998"/>
    <w:rsid w:val="31E87920"/>
    <w:rsid w:val="32805DAB"/>
    <w:rsid w:val="32CB777B"/>
    <w:rsid w:val="33C56EC4"/>
    <w:rsid w:val="33CA5530"/>
    <w:rsid w:val="352E6FDE"/>
    <w:rsid w:val="35F3187B"/>
    <w:rsid w:val="37E01B24"/>
    <w:rsid w:val="392B4CC2"/>
    <w:rsid w:val="39AB009B"/>
    <w:rsid w:val="39E871D0"/>
    <w:rsid w:val="3AE27603"/>
    <w:rsid w:val="3B820DE6"/>
    <w:rsid w:val="3CDD0A64"/>
    <w:rsid w:val="3D17730C"/>
    <w:rsid w:val="3EA846BF"/>
    <w:rsid w:val="3F47212A"/>
    <w:rsid w:val="3FCC262F"/>
    <w:rsid w:val="42AD499A"/>
    <w:rsid w:val="440A1978"/>
    <w:rsid w:val="44501A81"/>
    <w:rsid w:val="461E795D"/>
    <w:rsid w:val="469043B7"/>
    <w:rsid w:val="470E7A1C"/>
    <w:rsid w:val="486D24D6"/>
    <w:rsid w:val="48895562"/>
    <w:rsid w:val="488E2B78"/>
    <w:rsid w:val="48D80F37"/>
    <w:rsid w:val="48ED3EEC"/>
    <w:rsid w:val="495D69A1"/>
    <w:rsid w:val="4A407EA2"/>
    <w:rsid w:val="4A4F27DB"/>
    <w:rsid w:val="4A7B535B"/>
    <w:rsid w:val="4B9C37FE"/>
    <w:rsid w:val="4BE44194"/>
    <w:rsid w:val="4C6267F5"/>
    <w:rsid w:val="4E315D09"/>
    <w:rsid w:val="4ECA3267"/>
    <w:rsid w:val="4EF83441"/>
    <w:rsid w:val="508A631B"/>
    <w:rsid w:val="5183511B"/>
    <w:rsid w:val="51B00003"/>
    <w:rsid w:val="5385101B"/>
    <w:rsid w:val="53877749"/>
    <w:rsid w:val="55E24503"/>
    <w:rsid w:val="561F0F0E"/>
    <w:rsid w:val="56FC0889"/>
    <w:rsid w:val="57CF0AB7"/>
    <w:rsid w:val="59A541C5"/>
    <w:rsid w:val="59BC1DD2"/>
    <w:rsid w:val="5BC00E43"/>
    <w:rsid w:val="5CC901CB"/>
    <w:rsid w:val="5D1551BE"/>
    <w:rsid w:val="5E66799D"/>
    <w:rsid w:val="6064578D"/>
    <w:rsid w:val="61270387"/>
    <w:rsid w:val="616404C2"/>
    <w:rsid w:val="622049D1"/>
    <w:rsid w:val="63CC65BD"/>
    <w:rsid w:val="63D80145"/>
    <w:rsid w:val="654D465D"/>
    <w:rsid w:val="654F0B40"/>
    <w:rsid w:val="65673958"/>
    <w:rsid w:val="65E6594A"/>
    <w:rsid w:val="67BB5057"/>
    <w:rsid w:val="685748BF"/>
    <w:rsid w:val="68A33BCF"/>
    <w:rsid w:val="6914408D"/>
    <w:rsid w:val="69157DD5"/>
    <w:rsid w:val="69D501AF"/>
    <w:rsid w:val="6A5B6056"/>
    <w:rsid w:val="6D2356D5"/>
    <w:rsid w:val="6F6A750A"/>
    <w:rsid w:val="6F6A75EB"/>
    <w:rsid w:val="6F72024E"/>
    <w:rsid w:val="70D21600"/>
    <w:rsid w:val="738D5D37"/>
    <w:rsid w:val="73CD0149"/>
    <w:rsid w:val="741C5232"/>
    <w:rsid w:val="75481CFD"/>
    <w:rsid w:val="75DF4457"/>
    <w:rsid w:val="763C5112"/>
    <w:rsid w:val="77A61782"/>
    <w:rsid w:val="79614FFA"/>
    <w:rsid w:val="79AE0B42"/>
    <w:rsid w:val="7B3A4316"/>
    <w:rsid w:val="7C2F7BF3"/>
    <w:rsid w:val="7C37640B"/>
    <w:rsid w:val="7DDD25DF"/>
    <w:rsid w:val="7E956ECF"/>
    <w:rsid w:val="7F533AF5"/>
    <w:rsid w:val="7FD4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af6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styleId="af7">
    <w:name w:val="Placeholder Text"/>
    <w:basedOn w:val="a0"/>
    <w:uiPriority w:val="99"/>
    <w:unhideWhenUsed/>
    <w:qFormat/>
    <w:rPr>
      <w:vanish/>
      <w:color w:val="AEB5BB"/>
    </w:rPr>
  </w:style>
  <w:style w:type="paragraph" w:styleId="af8">
    <w:name w:val="No Spacing"/>
    <w:basedOn w:val="a"/>
    <w:link w:val="Char0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8"/>
    <w:uiPriority w:val="1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af6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styleId="af7">
    <w:name w:val="Placeholder Text"/>
    <w:basedOn w:val="a0"/>
    <w:uiPriority w:val="99"/>
    <w:unhideWhenUsed/>
    <w:qFormat/>
    <w:rPr>
      <w:vanish/>
      <w:color w:val="AEB5BB"/>
    </w:rPr>
  </w:style>
  <w:style w:type="paragraph" w:styleId="af8">
    <w:name w:val="No Spacing"/>
    <w:basedOn w:val="a"/>
    <w:link w:val="Char0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8"/>
    <w:uiPriority w:val="1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52D1B4-FE4E-4326-B3B4-0C7785BA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722</Words>
  <Characters>4116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</cp:lastModifiedBy>
  <cp:revision>12</cp:revision>
  <cp:lastPrinted>2411-12-31T00:00:00Z</cp:lastPrinted>
  <dcterms:created xsi:type="dcterms:W3CDTF">2022-12-20T09:39:00Z</dcterms:created>
  <dcterms:modified xsi:type="dcterms:W3CDTF">2023-01-28T01:27:00Z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KSOProductBuildVer">
    <vt:lpwstr>2052-11.1.0.13703</vt:lpwstr>
  </property>
  <property fmtid="{D5CDD505-2E9C-101B-9397-08002B2CF9AE}" pid="30" name="ICV">
    <vt:lpwstr>D47BB5E0F8D54F54A2C9DA5FADCFB2BA</vt:lpwstr>
  </property>
</Properties>
</file>