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E2BD9" w14:textId="6B091687" w:rsidR="00E57E71" w:rsidRDefault="00E57E71" w:rsidP="000821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101977" w:rsidRPr="00101977">
        <w:rPr>
          <w:b/>
          <w:bCs/>
          <w:i/>
          <w:iCs/>
          <w:sz w:val="24"/>
          <w:szCs w:val="24"/>
        </w:rPr>
        <w:t>R5s230120</w:t>
      </w:r>
    </w:p>
    <w:p w14:paraId="31F50936" w14:textId="77777777" w:rsidR="00E57E71" w:rsidRDefault="00000000" w:rsidP="00E57E7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57E71" w:rsidRPr="00BA51D9">
          <w:rPr>
            <w:b/>
            <w:noProof/>
            <w:sz w:val="24"/>
          </w:rPr>
          <w:t>Online</w:t>
        </w:r>
      </w:fldSimple>
      <w:r w:rsidR="00E57E71">
        <w:rPr>
          <w:b/>
          <w:noProof/>
          <w:sz w:val="24"/>
        </w:rPr>
        <w:t xml:space="preserve">, </w:t>
      </w:r>
      <w:r w:rsidR="00E57E71">
        <w:fldChar w:fldCharType="begin"/>
      </w:r>
      <w:r w:rsidR="00E57E71">
        <w:instrText xml:space="preserve"> DOCPROPERTY  Country  \* MERGEFORMAT </w:instrText>
      </w:r>
      <w:r w:rsidR="00E57E71">
        <w:fldChar w:fldCharType="end"/>
      </w:r>
      <w:r w:rsidR="00E57E71">
        <w:rPr>
          <w:b/>
          <w:noProof/>
          <w:sz w:val="24"/>
        </w:rPr>
        <w:t xml:space="preserve">, </w:t>
      </w:r>
      <w:fldSimple w:instr=" DOCPROPERTY  StartDate  \* MERGEFORMAT ">
        <w:r w:rsidR="00E57E71">
          <w:rPr>
            <w:b/>
            <w:noProof/>
            <w:sz w:val="24"/>
          </w:rPr>
          <w:t>9</w:t>
        </w:r>
        <w:r w:rsidR="00E57E71" w:rsidRPr="00BA51D9">
          <w:rPr>
            <w:b/>
            <w:noProof/>
            <w:sz w:val="24"/>
          </w:rPr>
          <w:t>th Dec 20</w:t>
        </w:r>
        <w:r w:rsidR="00E57E71">
          <w:rPr>
            <w:b/>
            <w:noProof/>
            <w:sz w:val="24"/>
          </w:rPr>
          <w:t>2</w:t>
        </w:r>
      </w:fldSimple>
      <w:r w:rsidR="00E57E71">
        <w:rPr>
          <w:b/>
          <w:noProof/>
          <w:sz w:val="24"/>
        </w:rPr>
        <w:t xml:space="preserve">2 - </w:t>
      </w:r>
      <w:fldSimple w:instr=" DOCPROPERTY  EndDate  \* MERGEFORMAT ">
        <w:r w:rsidR="00E57E71" w:rsidRPr="00BA51D9">
          <w:rPr>
            <w:b/>
            <w:noProof/>
            <w:sz w:val="24"/>
          </w:rPr>
          <w:t>31st Dec 202</w:t>
        </w:r>
      </w:fldSimple>
      <w:r w:rsidR="00E57E71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07FE7F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18AB">
              <w:rPr>
                <w:i/>
                <w:noProof/>
                <w:sz w:val="14"/>
              </w:rPr>
              <w:t>2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7976B28" w:rsidR="001E41F3" w:rsidRPr="005F0EEB" w:rsidRDefault="00101977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101977">
              <w:rPr>
                <w:b/>
                <w:bCs/>
                <w:sz w:val="24"/>
                <w:szCs w:val="24"/>
              </w:rPr>
              <w:t>2946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6AA769D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EEB" w:rsidRPr="005F0EEB">
                <w:rPr>
                  <w:b/>
                  <w:noProof/>
                  <w:sz w:val="28"/>
                </w:rPr>
                <w:t>1</w:t>
              </w:r>
              <w:r w:rsidR="002E5A93">
                <w:rPr>
                  <w:b/>
                  <w:noProof/>
                  <w:sz w:val="28"/>
                </w:rPr>
                <w:t>7</w:t>
              </w:r>
              <w:r w:rsidR="005F0EEB" w:rsidRPr="005F0EEB">
                <w:rPr>
                  <w:b/>
                  <w:noProof/>
                  <w:sz w:val="28"/>
                </w:rPr>
                <w:t>.</w:t>
              </w:r>
              <w:r w:rsidR="00924188">
                <w:rPr>
                  <w:b/>
                  <w:noProof/>
                  <w:sz w:val="28"/>
                </w:rPr>
                <w:t>5</w:t>
              </w:r>
              <w:r w:rsidR="005F0EEB" w:rsidRPr="005F0E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2519D13" w:rsidR="001E41F3" w:rsidRDefault="00000000" w:rsidP="00395440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684D40">
                <w:t xml:space="preserve">Correction to NR </w:t>
              </w:r>
              <w:r w:rsidR="00CF7E5B">
                <w:t xml:space="preserve">function </w:t>
              </w:r>
              <w:r w:rsidR="00CF7E5B" w:rsidRPr="00FF3148">
                <w:rPr>
                  <w:rFonts w:cs="Arial"/>
                  <w:noProof/>
                </w:rPr>
                <w:t>fl_Check_dl_SchedulingOffset_PDSCH_TypeA_FRX_Diff</w:t>
              </w:r>
              <w:r w:rsidR="00684D40">
                <w:t xml:space="preserve"> </w:t>
              </w:r>
            </w:fldSimple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 w:rsidP="00395440">
            <w:pPr>
              <w:pStyle w:val="CRCoverPage"/>
              <w:spacing w:after="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25738D3E" w:rsidR="001E41F3" w:rsidRDefault="00110CA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TEI15_Test, </w:t>
            </w:r>
            <w:r w:rsidR="00F538D9" w:rsidRPr="00F538D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8FD56B4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FD2928">
              <w:t>3-01-</w:t>
            </w:r>
            <w:r w:rsidR="00CF7E5B">
              <w:t>1</w:t>
            </w:r>
            <w:r w:rsidR="00FD2928">
              <w:t>6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76A37A0B" w:rsidR="001E41F3" w:rsidRDefault="00684D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3D2F13F3" w:rsidR="00012322" w:rsidRDefault="00CF7E5B" w:rsidP="00CF7E5B">
            <w:pPr>
              <w:pStyle w:val="CRCoverPage"/>
              <w:spacing w:after="0"/>
            </w:pPr>
            <w:r>
              <w:rPr>
                <w:rFonts w:cs="Arial"/>
                <w:noProof/>
              </w:rPr>
              <w:t xml:space="preserve">The current implementation cause unfair fail with </w:t>
            </w:r>
            <w:r w:rsidRPr="00254230">
              <w:rPr>
                <w:rFonts w:cs="Arial"/>
                <w:noProof/>
              </w:rPr>
              <w:t>"</w:t>
            </w:r>
            <w:r w:rsidRPr="00254230">
              <w:rPr>
                <w:rFonts w:cs="Arial"/>
                <w:i/>
                <w:iCs/>
                <w:noProof/>
              </w:rPr>
              <w:t>reporting of Phy_Parameters.phy_ParametersFRX_Diff IE is wrong supporting both frequency ranges</w:t>
            </w:r>
            <w:r w:rsidRPr="00254230">
              <w:rPr>
                <w:rFonts w:cs="Arial"/>
                <w:noProof/>
              </w:rPr>
              <w:t>"</w:t>
            </w:r>
            <w:r>
              <w:rPr>
                <w:rFonts w:cs="Arial"/>
                <w:noProof/>
              </w:rPr>
              <w:t xml:space="preserve">  when UE report </w:t>
            </w:r>
            <w:r w:rsidRPr="00254230">
              <w:rPr>
                <w:rFonts w:cs="Arial"/>
                <w:noProof/>
              </w:rPr>
              <w:t>dl_SchedulingOffset_PDSCH_TypeA</w:t>
            </w:r>
            <w:r>
              <w:rPr>
                <w:rFonts w:cs="Arial"/>
                <w:noProof/>
              </w:rPr>
              <w:t xml:space="preserve"> in </w:t>
            </w:r>
            <w:r w:rsidRPr="00254230">
              <w:rPr>
                <w:rFonts w:cs="Arial"/>
                <w:noProof/>
              </w:rPr>
              <w:t>phy_Parameters.phy_ParametersFRX_Diff</w:t>
            </w:r>
            <w:r>
              <w:rPr>
                <w:rFonts w:cs="Arial"/>
                <w:noProof/>
              </w:rPr>
              <w:t xml:space="preserve">. UE can report it if UE support singe FR1 or FR2 or UE support both </w:t>
            </w:r>
            <w:r w:rsidRPr="00AF2ADD">
              <w:rPr>
                <w:rFonts w:cs="Arial"/>
                <w:noProof/>
              </w:rPr>
              <w:t>frequency ranges (FR1 and</w:t>
            </w:r>
            <w:r w:rsidRPr="00AF2ADD">
              <w:rPr>
                <w:rFonts w:cs="Arial"/>
                <w:noProof/>
              </w:rPr>
              <w:br/>
              <w:t>FR2)</w:t>
            </w:r>
            <w:r>
              <w:rPr>
                <w:rFonts w:cs="Arial"/>
                <w:noProof/>
              </w:rPr>
              <w:t xml:space="preserve"> and </w:t>
            </w:r>
            <w:r w:rsidRPr="00254230">
              <w:rPr>
                <w:rFonts w:cs="Arial"/>
                <w:noProof/>
              </w:rPr>
              <w:t>dl_SchedulingOffset_PDSCH_TypeA</w:t>
            </w:r>
            <w:r>
              <w:rPr>
                <w:rFonts w:cs="Arial"/>
                <w:noProof/>
              </w:rPr>
              <w:t xml:space="preserve"> is supported in both </w:t>
            </w:r>
            <w:r w:rsidRPr="00AF2ADD">
              <w:rPr>
                <w:rFonts w:cs="Arial"/>
                <w:noProof/>
              </w:rPr>
              <w:t>frequency ranges</w:t>
            </w:r>
            <w:r>
              <w:rPr>
                <w:rFonts w:cs="Arial"/>
                <w:noProof/>
              </w:rPr>
              <w:t>.</w:t>
            </w: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50ACB1" w14:textId="77777777" w:rsidR="00CF7E5B" w:rsidRDefault="00CF7E5B" w:rsidP="00CF7E5B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Update TTCN to check the </w:t>
            </w:r>
            <w:r w:rsidRPr="00AF2ADD">
              <w:rPr>
                <w:rFonts w:cs="Arial"/>
                <w:noProof/>
              </w:rPr>
              <w:t>v_FR1_Add_dl_SchedulingOffset_PDSCH_TypeA</w:t>
            </w:r>
            <w:r>
              <w:rPr>
                <w:rFonts w:cs="Arial"/>
                <w:noProof/>
              </w:rPr>
              <w:t xml:space="preserve"> and </w:t>
            </w:r>
          </w:p>
          <w:p w14:paraId="171ADF2A" w14:textId="49FDF816" w:rsidR="00012322" w:rsidRDefault="00CF7E5B" w:rsidP="00CF7E5B">
            <w:pPr>
              <w:pStyle w:val="CRCoverPage"/>
              <w:spacing w:after="0"/>
              <w:rPr>
                <w:noProof/>
              </w:rPr>
            </w:pPr>
            <w:r w:rsidRPr="00AF2ADD">
              <w:rPr>
                <w:rFonts w:cs="Arial"/>
                <w:noProof/>
              </w:rPr>
              <w:t>v_FR2_Add_dl_SchedulingOffset_PDSCH_TypeA</w:t>
            </w:r>
            <w:r>
              <w:rPr>
                <w:rFonts w:cs="Arial"/>
                <w:noProof/>
              </w:rPr>
              <w:t xml:space="preserve"> only if UE not report </w:t>
            </w:r>
            <w:r w:rsidRPr="00254230">
              <w:rPr>
                <w:rFonts w:cs="Arial"/>
                <w:noProof/>
              </w:rPr>
              <w:t>dl_SchedulingOffset_PDSCH_TypeA</w:t>
            </w:r>
            <w:r>
              <w:rPr>
                <w:rFonts w:cs="Arial"/>
                <w:noProof/>
              </w:rPr>
              <w:t xml:space="preserve"> in </w:t>
            </w:r>
            <w:r w:rsidRPr="00254230">
              <w:rPr>
                <w:rFonts w:cs="Arial"/>
                <w:noProof/>
              </w:rPr>
              <w:t>phy_Parameters.phy_ParametersFRX_Diff</w:t>
            </w:r>
            <w:r>
              <w:rPr>
                <w:rFonts w:cs="Arial"/>
                <w:noProof/>
              </w:rPr>
              <w:t>.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C1B54D3" w:rsidR="008666B5" w:rsidRDefault="00504F3F" w:rsidP="00CF7E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Conforma</w:t>
            </w:r>
            <w:r w:rsidR="004A2A42">
              <w:rPr>
                <w:noProof/>
              </w:rPr>
              <w:t>n</w:t>
            </w:r>
            <w:r>
              <w:rPr>
                <w:noProof/>
              </w:rPr>
              <w:t>t UE will fail the case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5B1C4EC" w:rsidR="008666B5" w:rsidRDefault="00CF7E5B" w:rsidP="00756DC1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18"/>
              </w:rPr>
              <w:t>8.2.1.1.1.ENDC, 8.1.5.1.1.NR5GC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670DD9E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DBD68F9" w:rsidR="008666B5" w:rsidRDefault="00FF3148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9E7404C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57E71">
              <w:rPr>
                <w:noProof/>
              </w:rPr>
              <w:t>38.523-1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55290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D9B8715" w14:textId="3DCE3C0D" w:rsidR="007C5353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C5353" w:rsidRPr="00955C7F">
        <w:rPr>
          <w:rFonts w:cs="Arial"/>
          <w:iCs/>
        </w:rPr>
        <w:t>Table of Contents</w:t>
      </w:r>
      <w:r w:rsidR="007C5353">
        <w:tab/>
      </w:r>
      <w:r w:rsidR="007C5353">
        <w:fldChar w:fldCharType="begin"/>
      </w:r>
      <w:r w:rsidR="007C5353">
        <w:instrText xml:space="preserve"> PAGEREF _Toc90552902 \h </w:instrText>
      </w:r>
      <w:r w:rsidR="007C5353">
        <w:fldChar w:fldCharType="separate"/>
      </w:r>
      <w:r w:rsidR="007C5353">
        <w:t>2</w:t>
      </w:r>
      <w:r w:rsidR="007C5353">
        <w:fldChar w:fldCharType="end"/>
      </w:r>
    </w:p>
    <w:p w14:paraId="2A8D8F66" w14:textId="78468946" w:rsidR="007C5353" w:rsidRDefault="007C5353" w:rsidP="00E440B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_Toc90552903 \h </w:instrText>
      </w:r>
      <w:r>
        <w:fldChar w:fldCharType="separate"/>
      </w:r>
      <w:r>
        <w:t>3</w:t>
      </w:r>
      <w:r>
        <w:fldChar w:fldCharType="end"/>
      </w:r>
    </w:p>
    <w:p w14:paraId="13C2F334" w14:textId="62292A32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_Toc90552905 \h </w:instrText>
      </w:r>
      <w:r>
        <w:fldChar w:fldCharType="separate"/>
      </w:r>
      <w:r>
        <w:t>3</w:t>
      </w:r>
      <w:r>
        <w:fldChar w:fldCharType="end"/>
      </w:r>
    </w:p>
    <w:p w14:paraId="2E4D4796" w14:textId="02BE645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552903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288BE3E6" w:rsidR="003A22C0" w:rsidRDefault="00A553F7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A553F7">
        <w:rPr>
          <w:rFonts w:cs="Arial"/>
        </w:rPr>
        <w:t>This document lists all the changes needed to correct issues in the ATS iWD-TTCN3-B2022-09_D22wk49 related to the title of this CR</w:t>
      </w:r>
      <w:r w:rsidR="003A22C0">
        <w:rPr>
          <w:rFonts w:cs="Arial"/>
        </w:rPr>
        <w:t xml:space="preserve">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0552905"/>
      <w:r w:rsidRPr="00854C55">
        <w:rPr>
          <w:b/>
        </w:rPr>
        <w:t>Corrections required</w:t>
      </w:r>
      <w:bookmarkEnd w:id="5"/>
      <w:bookmarkEnd w:id="6"/>
      <w:bookmarkEnd w:id="7"/>
    </w:p>
    <w:p w14:paraId="1D6BA9A3" w14:textId="77777777" w:rsidR="008C32EF" w:rsidRDefault="008C32EF" w:rsidP="008C32E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93508300"/>
      <w:bookmarkStart w:id="10" w:name="_Toc122434493"/>
      <w:bookmarkStart w:id="11" w:name="_Toc295288970"/>
      <w:bookmarkStart w:id="12" w:name="_Toc325725665"/>
      <w:bookmarkStart w:id="13" w:name="_Toc90552906"/>
      <w:r>
        <w:rPr>
          <w:b/>
          <w:lang w:val="pt-BR"/>
        </w:rPr>
        <w:t>Change 1</w:t>
      </w:r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C32EF" w14:paraId="586F6635" w14:textId="77777777" w:rsidTr="0024404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86D0" w14:textId="77777777" w:rsidR="008C32EF" w:rsidRPr="003C0071" w:rsidRDefault="008C32EF" w:rsidP="0024404C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C709" w14:textId="7BB6C6C0" w:rsidR="008C32EF" w:rsidRPr="00012322" w:rsidRDefault="00FF3148" w:rsidP="0024404C">
            <w:pPr>
              <w:spacing w:after="0"/>
              <w:rPr>
                <w:rFonts w:ascii="Arial" w:hAnsi="Arial" w:cs="Arial"/>
                <w:noProof/>
              </w:rPr>
            </w:pPr>
            <w:r w:rsidRPr="00FF3148">
              <w:rPr>
                <w:rFonts w:ascii="Arial" w:hAnsi="Arial" w:cs="Arial"/>
                <w:noProof/>
              </w:rPr>
              <w:t>fl_Check_dl_SchedulingOffset_PDSCH_TypeA_FRX_Diff</w:t>
            </w:r>
          </w:p>
        </w:tc>
      </w:tr>
      <w:tr w:rsidR="008C32EF" w14:paraId="4FDCA177" w14:textId="77777777" w:rsidTr="0024404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D31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49BC" w14:textId="5BDF52EE" w:rsidR="00D23C6C" w:rsidRPr="00944488" w:rsidRDefault="00254230" w:rsidP="002542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The current implementation cause unfair fail with </w:t>
            </w:r>
            <w:r w:rsidRPr="00254230">
              <w:rPr>
                <w:rFonts w:ascii="Arial" w:hAnsi="Arial" w:cs="Arial"/>
                <w:noProof/>
              </w:rPr>
              <w:t>"</w:t>
            </w:r>
            <w:r w:rsidRPr="00254230">
              <w:rPr>
                <w:rFonts w:ascii="Arial" w:hAnsi="Arial" w:cs="Arial"/>
                <w:i/>
                <w:iCs/>
                <w:noProof/>
              </w:rPr>
              <w:t>reporting of Phy_Parameters.phy_ParametersFRX_Diff IE is wrong supporting both frequency ranges</w:t>
            </w:r>
            <w:r w:rsidRPr="00254230">
              <w:rPr>
                <w:rFonts w:ascii="Arial" w:hAnsi="Arial" w:cs="Arial"/>
                <w:noProof/>
              </w:rPr>
              <w:t>"</w:t>
            </w:r>
            <w:r>
              <w:rPr>
                <w:rFonts w:ascii="Arial" w:hAnsi="Arial" w:cs="Arial"/>
                <w:noProof/>
              </w:rPr>
              <w:t xml:space="preserve">  when UE report </w:t>
            </w:r>
            <w:r w:rsidRPr="00254230">
              <w:rPr>
                <w:rFonts w:ascii="Arial" w:hAnsi="Arial" w:cs="Arial"/>
                <w:noProof/>
              </w:rPr>
              <w:t>dl_SchedulingOffset_PDSCH_TypeA</w:t>
            </w:r>
            <w:r>
              <w:rPr>
                <w:rFonts w:ascii="Arial" w:hAnsi="Arial" w:cs="Arial"/>
                <w:noProof/>
              </w:rPr>
              <w:t xml:space="preserve"> in </w:t>
            </w:r>
            <w:r w:rsidRPr="00254230">
              <w:rPr>
                <w:rFonts w:ascii="Arial" w:hAnsi="Arial" w:cs="Arial"/>
                <w:noProof/>
              </w:rPr>
              <w:t>phy_Parameters.phy_ParametersFRX_Diff</w:t>
            </w:r>
            <w:r>
              <w:rPr>
                <w:rFonts w:ascii="Arial" w:hAnsi="Arial" w:cs="Arial"/>
                <w:noProof/>
              </w:rPr>
              <w:t xml:space="preserve">. UE can report it if UE support singe FR1 or FR2 or UE support both </w:t>
            </w:r>
            <w:r w:rsidR="00AF2ADD" w:rsidRPr="00AF2ADD">
              <w:rPr>
                <w:rFonts w:ascii="Arial" w:hAnsi="Arial" w:cs="Arial"/>
                <w:noProof/>
              </w:rPr>
              <w:t>frequency ranges (FR1 and</w:t>
            </w:r>
            <w:r w:rsidR="00AF2ADD" w:rsidRPr="00AF2ADD">
              <w:rPr>
                <w:rFonts w:ascii="Arial" w:hAnsi="Arial" w:cs="Arial"/>
                <w:noProof/>
              </w:rPr>
              <w:br/>
              <w:t>FR2)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="00AF2ADD">
              <w:rPr>
                <w:rFonts w:ascii="Arial" w:hAnsi="Arial" w:cs="Arial"/>
                <w:noProof/>
              </w:rPr>
              <w:t xml:space="preserve">and </w:t>
            </w:r>
            <w:r w:rsidR="00AF2ADD" w:rsidRPr="00254230">
              <w:rPr>
                <w:rFonts w:ascii="Arial" w:hAnsi="Arial" w:cs="Arial"/>
                <w:noProof/>
              </w:rPr>
              <w:t>dl_SchedulingOffset_PDSCH_TypeA</w:t>
            </w:r>
            <w:r w:rsidR="00AF2ADD">
              <w:rPr>
                <w:rFonts w:ascii="Arial" w:hAnsi="Arial" w:cs="Arial"/>
                <w:noProof/>
              </w:rPr>
              <w:t xml:space="preserve"> is supported in both </w:t>
            </w:r>
            <w:r w:rsidR="00AF2ADD" w:rsidRPr="00AF2ADD">
              <w:rPr>
                <w:rFonts w:ascii="Arial" w:hAnsi="Arial" w:cs="Arial"/>
                <w:noProof/>
              </w:rPr>
              <w:t>frequency ranges</w:t>
            </w:r>
            <w:r w:rsidR="00AF2ADD">
              <w:rPr>
                <w:rFonts w:ascii="Arial" w:hAnsi="Arial" w:cs="Arial"/>
                <w:noProof/>
              </w:rPr>
              <w:t>.</w:t>
            </w:r>
          </w:p>
        </w:tc>
      </w:tr>
      <w:tr w:rsidR="008C32EF" w14:paraId="5ADDA7B5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28D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FA89" w14:textId="77777777" w:rsidR="008C32EF" w:rsidRDefault="00AF2ADD" w:rsidP="00AF2AD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Update TTCN to check the </w:t>
            </w:r>
            <w:r w:rsidRPr="00AF2ADD">
              <w:rPr>
                <w:rFonts w:cs="Arial"/>
                <w:noProof/>
              </w:rPr>
              <w:t>v_FR1_Add_dl_SchedulingOffset_PDSCH_TypeA</w:t>
            </w:r>
            <w:r>
              <w:rPr>
                <w:rFonts w:cs="Arial"/>
                <w:noProof/>
              </w:rPr>
              <w:t xml:space="preserve"> and </w:t>
            </w:r>
          </w:p>
          <w:p w14:paraId="38CAE5C6" w14:textId="53ED0110" w:rsidR="00AF2ADD" w:rsidRPr="00012322" w:rsidRDefault="00AF2ADD" w:rsidP="00AF2ADD">
            <w:pPr>
              <w:pStyle w:val="CRCoverPage"/>
              <w:spacing w:after="0"/>
              <w:rPr>
                <w:rFonts w:cs="Arial"/>
                <w:noProof/>
              </w:rPr>
            </w:pPr>
            <w:r w:rsidRPr="00AF2ADD">
              <w:rPr>
                <w:rFonts w:cs="Arial"/>
                <w:noProof/>
              </w:rPr>
              <w:t>v_FR2_Add_dl_SchedulingOffset_PDSCH_TypeA</w:t>
            </w:r>
            <w:r>
              <w:rPr>
                <w:rFonts w:cs="Arial"/>
                <w:noProof/>
              </w:rPr>
              <w:t xml:space="preserve"> only if </w:t>
            </w:r>
            <w:r w:rsidR="00D23C6C">
              <w:rPr>
                <w:rFonts w:cs="Arial"/>
                <w:noProof/>
              </w:rPr>
              <w:t xml:space="preserve">UE not report </w:t>
            </w:r>
            <w:r w:rsidR="00D23C6C" w:rsidRPr="00254230">
              <w:rPr>
                <w:rFonts w:cs="Arial"/>
                <w:noProof/>
              </w:rPr>
              <w:t>dl_SchedulingOffset_PDSCH_TypeA</w:t>
            </w:r>
            <w:r w:rsidR="00D23C6C">
              <w:rPr>
                <w:rFonts w:cs="Arial"/>
                <w:noProof/>
              </w:rPr>
              <w:t xml:space="preserve"> in </w:t>
            </w:r>
            <w:r w:rsidR="00D23C6C" w:rsidRPr="00254230">
              <w:rPr>
                <w:rFonts w:cs="Arial"/>
                <w:noProof/>
              </w:rPr>
              <w:t>phy_Parameters.phy_ParametersFRX_Diff</w:t>
            </w:r>
            <w:r w:rsidR="00D23C6C">
              <w:rPr>
                <w:rFonts w:cs="Arial"/>
                <w:noProof/>
              </w:rPr>
              <w:t>.</w:t>
            </w:r>
          </w:p>
        </w:tc>
      </w:tr>
      <w:tr w:rsidR="008C32EF" w14:paraId="1CBFBCB2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AF3D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5A86" w14:textId="5BA878C0" w:rsidR="008C32EF" w:rsidRDefault="00FF3148" w:rsidP="0024404C">
            <w:pPr>
              <w:spacing w:after="0"/>
              <w:rPr>
                <w:rFonts w:ascii="Arial" w:hAnsi="Arial" w:cs="Arial"/>
                <w:noProof/>
              </w:rPr>
            </w:pPr>
            <w:r w:rsidRPr="00FF3148">
              <w:rPr>
                <w:rFonts w:ascii="Arial" w:hAnsi="Arial" w:cs="Arial"/>
                <w:noProof/>
              </w:rPr>
              <w:t>NR_CapabilityFunctions.ttcn</w:t>
            </w:r>
          </w:p>
        </w:tc>
      </w:tr>
      <w:tr w:rsidR="008C32EF" w14:paraId="6B4E7C54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AF71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2D10" w14:textId="71CBA29C" w:rsidR="008C32EF" w:rsidRDefault="009234E3" w:rsidP="0094013F">
            <w:pPr>
              <w:pStyle w:val="CRCoverPage"/>
              <w:spacing w:after="0"/>
              <w:rPr>
                <w:highlight w:val="cyan"/>
              </w:rPr>
            </w:pPr>
            <w:r>
              <w:rPr>
                <w:highlight w:val="cyan"/>
              </w:rPr>
              <w:t>Accepted</w:t>
            </w:r>
          </w:p>
        </w:tc>
      </w:tr>
    </w:tbl>
    <w:p w14:paraId="3D04983A" w14:textId="77777777" w:rsidR="008C32EF" w:rsidRDefault="008C32EF" w:rsidP="008C32EF">
      <w:pPr>
        <w:spacing w:after="0"/>
        <w:rPr>
          <w:rFonts w:ascii="Arial" w:hAnsi="Arial"/>
          <w:b/>
          <w:sz w:val="32"/>
          <w:lang w:val="pt-BR"/>
        </w:rPr>
      </w:pPr>
    </w:p>
    <w:p w14:paraId="7450D0B1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15E6B16D" w14:textId="77777777" w:rsidTr="0024404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74D8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function fl_Check_dl_SchedulingOffset_PDSCH_TypeA_FRX_Diff(UE_NR_Capability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p_ReceivedCapabilityMsg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>)</w:t>
            </w:r>
          </w:p>
          <w:p w14:paraId="61D84168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{ //@sic R5-227571 R5-227572 R5-227573 sic@</w:t>
            </w:r>
          </w:p>
          <w:p w14:paraId="405222CD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boolean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v_Phy_ParametersFRX_Diff_dl_SchedulingOffset_PDSCH_TypeA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false;</w:t>
            </w:r>
            <w:proofErr w:type="gramEnd"/>
          </w:p>
          <w:p w14:paraId="2A0DDB28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boolean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v_FR1_Add_dl_SchedulingOffset_PDSCH_TypeA := 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false;</w:t>
            </w:r>
            <w:proofErr w:type="gramEnd"/>
          </w:p>
          <w:p w14:paraId="709D4859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boolean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v_FR2_Add_dl_SchedulingOffset_PDSCH_TypeA := 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false;</w:t>
            </w:r>
            <w:proofErr w:type="gramEnd"/>
          </w:p>
          <w:p w14:paraId="5CED6EB9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boolean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v_FR1_FR2_Add_dl_SchedulingOffset_PDSCH_TypeA := 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false;</w:t>
            </w:r>
            <w:proofErr w:type="gramEnd"/>
          </w:p>
          <w:p w14:paraId="1BBD9ABB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UE_NR_Capability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v_ReceivedCapabilityMsg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p_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ReceivedCapabilityMsg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>;</w:t>
            </w:r>
            <w:proofErr w:type="gramEnd"/>
          </w:p>
          <w:p w14:paraId="53E5C482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Phy_ParametersFRX_Diff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v_Phy_ParametersFRX_dl_SchedulingOffset_PDSCH_TypeA_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Common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>;</w:t>
            </w:r>
            <w:proofErr w:type="gramEnd"/>
          </w:p>
          <w:p w14:paraId="30B0A17E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Phy_ParametersFRX_Diff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v_Phy_ParametersFRX_dl_SchedulingOffset_PDSCH_TypeA_fr1_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fr2;</w:t>
            </w:r>
            <w:proofErr w:type="gramEnd"/>
          </w:p>
          <w:p w14:paraId="033038B1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Phy_ParametersFRX_Diff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v_FR1_Add_UE_NR_Cap_dl_SchedulingOffset_PDSCH_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TypeA;</w:t>
            </w:r>
            <w:proofErr w:type="gramEnd"/>
          </w:p>
          <w:p w14:paraId="6BFB9093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Phy_ParametersFRX_Diff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v_FR2_Add_UE_NR_Cap_dl_SchedulingOffset_PDSCH_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TypeA;</w:t>
            </w:r>
            <w:proofErr w:type="gramEnd"/>
          </w:p>
          <w:p w14:paraId="2CE6530A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B0C65F3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if (ispresent(v_ReceivedCapabilityMsg.phy_Parameters.phy_ParametersFRX_Diff)) { //case common IE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phy_ParametersFRX_Diff</w:t>
            </w:r>
            <w:proofErr w:type="spellEnd"/>
          </w:p>
          <w:p w14:paraId="45AFE169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v_Phy_ParametersFRX_dl_SchedulingOffset_PDSCH_TypeA_Common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v_ReceivedCapabilityMsg.phy_Parameters.phy_ParametersFRX_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Diff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>;</w:t>
            </w:r>
            <w:proofErr w:type="gramEnd"/>
          </w:p>
          <w:p w14:paraId="07675396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21FE5E30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if (ispresent(v_ReceivedCapabilityMsg.nonCriticalExtension.nonCriticalExtension.fr1_fr2_Add_UE_NR_Capabilities.phy_ParametersFRX_Diff)) { //case fr1-fr2</w:t>
            </w:r>
          </w:p>
          <w:p w14:paraId="36700FDC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v_Phy_ParametersFRX_dl_SchedulingOffset_PDSCH_TypeA_fr1_fr2 := v_ReceivedCapabilityMsg.nonCriticalExtension.nonCriticalExtension.fr1_fr2_Add_UE_NR_Capabilities.phy_ParametersFRX_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Diff;</w:t>
            </w:r>
            <w:proofErr w:type="gramEnd"/>
          </w:p>
          <w:p w14:paraId="041D3C26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70992D62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if (ispresent(v_ReceivedCapabilityMsg.fr1_Add_UE_NR_Capabilities.phy_ParametersFRX_Diff)) { //case fr1</w:t>
            </w:r>
          </w:p>
          <w:p w14:paraId="3F6EEF8E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v_FR1_Add_UE_NR_Cap_dl_SchedulingOffset_PDSCH_TypeA := v_ReceivedCapabilityMsg.fr1_Add_UE_NR_Capabilities.phy_ParametersFRX_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Diff;</w:t>
            </w:r>
            <w:proofErr w:type="gramEnd"/>
          </w:p>
          <w:p w14:paraId="1DE8E43E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0A88E735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if (ispresent(v_ReceivedCapabilityMsg.fr2_Add_UE_NR_Capabilities.phy_ParametersFRX_Diff)) { //case fr2</w:t>
            </w:r>
          </w:p>
          <w:p w14:paraId="411A9713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v_FR2_Add_UE_NR_Cap_dl_SchedulingOffset_PDSCH_TypeA := v_ReceivedCapabilityMsg.fr2_Add_UE_NR_Capabilities.phy_ParametersFRX_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Diff;</w:t>
            </w:r>
            <w:proofErr w:type="gramEnd"/>
          </w:p>
          <w:p w14:paraId="34227DEF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2A45FEFC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5A53D61F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if(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pc_dl_SchedulingOffset_PDSCH_TypeA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>) {</w:t>
            </w:r>
          </w:p>
          <w:p w14:paraId="5D4A5587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// check indication of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Phy_ParametersFRX_dl_SchedulingOffset_PDSCH_TypeA_Common</w:t>
            </w:r>
            <w:proofErr w:type="spellEnd"/>
          </w:p>
          <w:p w14:paraId="07BFF5F6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if (ispresent(v_Phy_ParametersFRX_dl_SchedulingOffset_PDSCH_TypeA_Common.dl_SchedulingOffset_PDSCH_TypeA)) {</w:t>
            </w:r>
          </w:p>
          <w:p w14:paraId="6A4B90A4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v_Phy_ParametersFRX_Diff_dl_SchedulingOffset_PDSCH_TypeA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true;</w:t>
            </w:r>
            <w:proofErr w:type="gramEnd"/>
          </w:p>
          <w:p w14:paraId="6FF8DF35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3997E938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// check indication of FR1 IE</w:t>
            </w:r>
          </w:p>
          <w:p w14:paraId="13DAD1A7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if (ispresent(v_FR1_Add_UE_NR_Cap_dl_SchedulingOffset_PDSCH_TypeA.dl_SchedulingOffset_PDSCH_TypeA)) {</w:t>
            </w:r>
          </w:p>
          <w:p w14:paraId="4CA9B202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v_FR1_Add_dl_SchedulingOffset_PDSCH_TypeA := 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true;</w:t>
            </w:r>
            <w:proofErr w:type="gramEnd"/>
          </w:p>
          <w:p w14:paraId="251ED55D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2AEC1413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// check indication of FR2 IE</w:t>
            </w:r>
          </w:p>
          <w:p w14:paraId="3DCAD4B9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if (ispresent(v_FR2_Add_UE_NR_Cap_dl_SchedulingOffset_PDSCH_TypeA.dl_SchedulingOffset_PDSCH_TypeA)) {</w:t>
            </w:r>
          </w:p>
          <w:p w14:paraId="294FA369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v_FR2_Add_dl_SchedulingOffset_PDSCH_TypeA := 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true;</w:t>
            </w:r>
            <w:proofErr w:type="gramEnd"/>
          </w:p>
          <w:p w14:paraId="6F3CC3B1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092C4142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// check indication of fr1_fr2 IE</w:t>
            </w:r>
          </w:p>
          <w:p w14:paraId="01D04072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if (ispresent(v_Phy_ParametersFRX_dl_SchedulingOffset_PDSCH_TypeA_fr1_fr2.dl_SchedulingOffset_PDSCH_TypeA)) {</w:t>
            </w:r>
          </w:p>
          <w:p w14:paraId="2D45031F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v_FR1_FR2_Add_dl_SchedulingOffset_PDSCH_TypeA := 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true;</w:t>
            </w:r>
            <w:proofErr w:type="gramEnd"/>
          </w:p>
          <w:p w14:paraId="4B958E76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43871950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30E2E0BD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if ((not f_NR_FreqRangeFr1AndFR2()) and ((not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v_Phy_ParametersFRX_Diff_dl_SchedulingOffset_PDSCH_TypeA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>) or v_FR1_Add_dl_SchedulingOffset_PDSCH_TypeA or v_FR2_Add_dl_SchedulingOffset_PDSCH_TypeA or v_FR1_FR2_Add_dl_SchedulingOffset_PDSCH_TypeA)) { // fail cases on Single frequency range</w:t>
            </w:r>
          </w:p>
          <w:p w14:paraId="0AD481DD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f_SetVerdict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(fail, __FILE__, __LINE__, "Reported IEs are inconsistent with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pc_dl_SchedulingOffset_PDSCH_TypeA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on Single frequency range"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);</w:t>
            </w:r>
            <w:proofErr w:type="gramEnd"/>
          </w:p>
          <w:p w14:paraId="1586AE8A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6AE2A0E6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else if(f_NR_FreqRangeFr1AndFR2()) //UE in FR1&amp;FR2 case</w:t>
            </w:r>
          </w:p>
          <w:p w14:paraId="13437D4F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{</w:t>
            </w:r>
          </w:p>
          <w:p w14:paraId="1F2B0CF4" w14:textId="77777777" w:rsidR="00FF3148" w:rsidRPr="003339AA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</w:t>
            </w:r>
            <w:r w:rsidRPr="003339AA">
              <w:rPr>
                <w:rFonts w:ascii="Courier New" w:hAnsi="Courier New" w:cs="Courier New"/>
                <w:bCs/>
                <w:highlight w:val="yellow"/>
                <w:lang w:eastAsia="de-DE"/>
              </w:rPr>
              <w:t>if (</w:t>
            </w:r>
            <w:proofErr w:type="spellStart"/>
            <w:r w:rsidRPr="003339AA">
              <w:rPr>
                <w:rFonts w:ascii="Courier New" w:hAnsi="Courier New" w:cs="Courier New"/>
                <w:bCs/>
                <w:highlight w:val="yellow"/>
                <w:lang w:eastAsia="de-DE"/>
              </w:rPr>
              <w:t>v_Phy_ParametersFRX_Diff_dl_SchedulingOffset_PDSCH_TypeA</w:t>
            </w:r>
            <w:proofErr w:type="spellEnd"/>
            <w:r w:rsidRPr="003339AA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)  //common IE </w:t>
            </w:r>
            <w:proofErr w:type="spellStart"/>
            <w:r w:rsidRPr="003339AA">
              <w:rPr>
                <w:rFonts w:ascii="Courier New" w:hAnsi="Courier New" w:cs="Courier New"/>
                <w:bCs/>
                <w:highlight w:val="yellow"/>
                <w:lang w:eastAsia="de-DE"/>
              </w:rPr>
              <w:t>phy_ParametersFRX_Diff</w:t>
            </w:r>
            <w:proofErr w:type="spellEnd"/>
            <w:r w:rsidRPr="003339AA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</w:t>
            </w:r>
            <w:proofErr w:type="spellStart"/>
            <w:r w:rsidRPr="003339AA">
              <w:rPr>
                <w:rFonts w:ascii="Courier New" w:hAnsi="Courier New" w:cs="Courier New"/>
                <w:bCs/>
                <w:highlight w:val="yellow"/>
                <w:lang w:eastAsia="de-DE"/>
              </w:rPr>
              <w:t>can not</w:t>
            </w:r>
            <w:proofErr w:type="spellEnd"/>
            <w:r w:rsidRPr="003339AA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be signalled in FR1&amp;FR2 case</w:t>
            </w:r>
          </w:p>
          <w:p w14:paraId="519CAA88" w14:textId="77777777" w:rsidR="00FF3148" w:rsidRPr="003339AA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3339AA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      {</w:t>
            </w:r>
          </w:p>
          <w:p w14:paraId="0246FE99" w14:textId="77777777" w:rsidR="00FF3148" w:rsidRPr="003339AA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3339AA">
              <w:rPr>
                <w:rFonts w:ascii="Courier New" w:hAnsi="Courier New" w:cs="Courier New"/>
                <w:bCs/>
                <w:highlight w:val="yellow"/>
                <w:lang w:eastAsia="de-DE"/>
              </w:rPr>
              <w:lastRenderedPageBreak/>
              <w:t xml:space="preserve">             </w:t>
            </w:r>
            <w:proofErr w:type="spellStart"/>
            <w:r w:rsidRPr="003339AA">
              <w:rPr>
                <w:rFonts w:ascii="Courier New" w:hAnsi="Courier New" w:cs="Courier New"/>
                <w:bCs/>
                <w:highlight w:val="yellow"/>
                <w:lang w:eastAsia="de-DE"/>
              </w:rPr>
              <w:t>f_SetVerdict</w:t>
            </w:r>
            <w:proofErr w:type="spellEnd"/>
            <w:r w:rsidRPr="003339AA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(fail, __FILE__, __LINE__, "reporting of </w:t>
            </w:r>
            <w:proofErr w:type="spellStart"/>
            <w:r w:rsidRPr="003339AA">
              <w:rPr>
                <w:rFonts w:ascii="Courier New" w:hAnsi="Courier New" w:cs="Courier New"/>
                <w:bCs/>
                <w:highlight w:val="yellow"/>
                <w:lang w:eastAsia="de-DE"/>
              </w:rPr>
              <w:t>Phy_Parameters.phy_ParametersFRX_Diff</w:t>
            </w:r>
            <w:proofErr w:type="spellEnd"/>
            <w:r w:rsidRPr="003339AA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IE is wrong supporting both frequency ranges"</w:t>
            </w:r>
            <w:proofErr w:type="gramStart"/>
            <w:r w:rsidRPr="003339AA">
              <w:rPr>
                <w:rFonts w:ascii="Courier New" w:hAnsi="Courier New" w:cs="Courier New"/>
                <w:bCs/>
                <w:highlight w:val="yellow"/>
                <w:lang w:eastAsia="de-DE"/>
              </w:rPr>
              <w:t>);</w:t>
            </w:r>
            <w:proofErr w:type="gramEnd"/>
          </w:p>
          <w:p w14:paraId="78A1E93A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3339AA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      }</w:t>
            </w:r>
          </w:p>
          <w:p w14:paraId="767D585F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if (not v_FR1_FR2_Add_dl_SchedulingOffset_PDSCH_TypeA)</w:t>
            </w:r>
          </w:p>
          <w:p w14:paraId="41B4207C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{</w:t>
            </w:r>
          </w:p>
          <w:p w14:paraId="364F0525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   if (v_FR1_Add_dl_SchedulingOffset_PDSCH_TypeA and v_FR2_Add_dl_SchedulingOffset_PDSCH_TypeA) // fail case: both FR1 and FR2 capabilities are reported but not in fr1_fr2_Add_UE_NR_Capabilities.phy_ParametersFRX_Diff</w:t>
            </w:r>
          </w:p>
          <w:p w14:paraId="10853CF4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   {</w:t>
            </w:r>
          </w:p>
          <w:p w14:paraId="62800E51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     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f_SetVerdict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>(fail, __FILE__, __LINE__, "reporting of FR1/FR2_Add_UE_NR_Capabilities IEs are inconsistent"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);</w:t>
            </w:r>
            <w:proofErr w:type="gramEnd"/>
          </w:p>
          <w:p w14:paraId="65B223AC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   }</w:t>
            </w:r>
          </w:p>
          <w:p w14:paraId="7E0F6D0D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   if ((not v_FR1_Add_dl_SchedulingOffset_PDSCH_TypeA) and (not v_FR2_Add_dl_SchedulingOffset_PDSCH_TypeA)) // inconclusive case: UE does not report any IE for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dl_SchedulingOffset_PDSCH_TypeA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but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pc_dl_SchedulingOffset_PDSCH_TypeA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is set</w:t>
            </w:r>
          </w:p>
          <w:p w14:paraId="30D77752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   {</w:t>
            </w:r>
          </w:p>
          <w:p w14:paraId="55095855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     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f_SetVerdict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inconc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>, __FILE__, __LINE__, "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pc_dl_SchedulingOffset_PDSCH_TypeA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is set but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dl_SchedulingOffset_PDSCH_TypeA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IEs are not reported by the UE"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);</w:t>
            </w:r>
            <w:proofErr w:type="gramEnd"/>
          </w:p>
          <w:p w14:paraId="628EA306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   }</w:t>
            </w:r>
          </w:p>
          <w:p w14:paraId="1510F779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}</w:t>
            </w:r>
          </w:p>
          <w:p w14:paraId="46F28BB6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else</w:t>
            </w:r>
          </w:p>
          <w:p w14:paraId="61E6AC24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    if  (v_FR1_Add_dl_SchedulingOffset_PDSCH_TypeA or v_FR2_Add_dl_SchedulingOffset_PDSCH_TypeA)  // fail cases: if IE in fr1_fr2_Add_UE_NR_Capabilities.phy_ParametersFRX_Diff is reported but FR1 and/or FR2 capabilities are also 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reported</w:t>
            </w:r>
            <w:proofErr w:type="gramEnd"/>
          </w:p>
          <w:p w14:paraId="6966D7EA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    {</w:t>
            </w:r>
          </w:p>
          <w:p w14:paraId="297608FF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      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f_SetVerdict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>(fail, __FILE__, __LINE__, "Reported IEs are inconsistent"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);</w:t>
            </w:r>
            <w:proofErr w:type="gramEnd"/>
          </w:p>
          <w:p w14:paraId="3043E213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    }</w:t>
            </w:r>
          </w:p>
          <w:p w14:paraId="3744B8A9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626D095A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0C0CB95C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else {  // Error cases if the feature is NOT 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set:</w:t>
            </w:r>
            <w:proofErr w:type="gram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neither the Common IE nor any of FR1/FR2 IEs are reported by the UE</w:t>
            </w:r>
          </w:p>
          <w:p w14:paraId="5F2FB4F8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if (ispresent(v_Phy_ParametersFRX_dl_SchedulingOffset_PDSCH_TypeA_Common.dl_SchedulingOffset_PDSCH_TypeA) or</w:t>
            </w:r>
          </w:p>
          <w:p w14:paraId="443E70ED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    ispresent(v_FR1_Add_UE_NR_Cap_dl_SchedulingOffset_PDSCH_TypeA.dl_SchedulingOffset_PDSCH_TypeA) or</w:t>
            </w:r>
          </w:p>
          <w:p w14:paraId="2A7EFDFB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    ispresent(v_FR2_Add_UE_NR_Cap_dl_SchedulingOffset_PDSCH_TypeA.dl_SchedulingOffset_PDSCH_TypeA) or</w:t>
            </w:r>
          </w:p>
          <w:p w14:paraId="64E23D67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    ispresent(v_Phy_ParametersFRX_dl_SchedulingOffset_PDSCH_TypeA_fr1_fr2.dl_SchedulingOffset_PDSCH_TypeA)) {</w:t>
            </w:r>
          </w:p>
          <w:p w14:paraId="565A9399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f_SetVerdict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inconc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, __FILE__, __LINE__, "setting of </w:t>
            </w:r>
            <w:proofErr w:type="spellStart"/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pc</w:t>
            </w:r>
            <w:proofErr w:type="gramEnd"/>
            <w:r w:rsidRPr="00FF3148">
              <w:rPr>
                <w:rFonts w:ascii="Courier New" w:hAnsi="Courier New" w:cs="Courier New"/>
                <w:bCs/>
                <w:lang w:eastAsia="de-DE"/>
              </w:rPr>
              <w:t>_dl_SchedulingOffset_PDSCH_TypeA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to false is inconsistent with reported capabilities for a Rel-15 and above UE");</w:t>
            </w:r>
          </w:p>
          <w:p w14:paraId="6BDD4619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}</w:t>
            </w:r>
          </w:p>
          <w:p w14:paraId="22D70E0B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2C42B356" w14:textId="2F427145" w:rsidR="00BA62B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}</w:t>
            </w:r>
          </w:p>
        </w:tc>
      </w:tr>
    </w:tbl>
    <w:p w14:paraId="4E316B81" w14:textId="77777777" w:rsidR="008C32EF" w:rsidRDefault="008C32EF" w:rsidP="008C32EF">
      <w:pPr>
        <w:spacing w:after="0"/>
        <w:rPr>
          <w:rFonts w:ascii="Arial" w:hAnsi="Arial"/>
          <w:b/>
        </w:rPr>
      </w:pPr>
    </w:p>
    <w:p w14:paraId="58F60396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2D228BFF" w14:textId="77777777" w:rsidTr="00D520E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E929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function fl_Check_dl_SchedulingOffset_PDSCH_TypeA_FRX_Diff(UE_NR_Capability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p_ReceivedCapabilityMsg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>)</w:t>
            </w:r>
          </w:p>
          <w:p w14:paraId="3EF39473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{ //@sic R5-227571 R5-227572 R5-227573 sic@</w:t>
            </w:r>
          </w:p>
          <w:p w14:paraId="2192CF5A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var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boolean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 xml:space="preserve">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v_Phy_ParametersFRX_Diff_dl_SchedulingOffset_PDSCH_TypeA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 xml:space="preserve"> := 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false;</w:t>
            </w:r>
            <w:proofErr w:type="gramEnd"/>
          </w:p>
          <w:p w14:paraId="182985CA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lastRenderedPageBreak/>
              <w:t xml:space="preserve">    var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boolean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 xml:space="preserve"> v_FR1_Add_dl_SchedulingOffset_PDSCH_TypeA := 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false;</w:t>
            </w:r>
            <w:proofErr w:type="gramEnd"/>
          </w:p>
          <w:p w14:paraId="0BFE64E9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var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boolean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 xml:space="preserve"> v_FR2_Add_dl_SchedulingOffset_PDSCH_TypeA := 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false;</w:t>
            </w:r>
            <w:proofErr w:type="gramEnd"/>
          </w:p>
          <w:p w14:paraId="3971FFE8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var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boolean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 xml:space="preserve"> v_FR1_FR2_Add_dl_SchedulingOffset_PDSCH_TypeA := 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false;</w:t>
            </w:r>
            <w:proofErr w:type="gramEnd"/>
          </w:p>
          <w:p w14:paraId="65734923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var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UE_NR_Capability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 xml:space="preserve">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v_ReceivedCapabilityMsg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 xml:space="preserve"> :=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p_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ReceivedCapabilityMsg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>;</w:t>
            </w:r>
            <w:proofErr w:type="gramEnd"/>
          </w:p>
          <w:p w14:paraId="12C9A619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var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Phy_ParametersFRX_Diff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 xml:space="preserve">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v_Phy_ParametersFRX_dl_SchedulingOffset_PDSCH_TypeA_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Common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>;</w:t>
            </w:r>
            <w:proofErr w:type="gramEnd"/>
          </w:p>
          <w:p w14:paraId="5CF5D383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var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Phy_ParametersFRX_Diff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 xml:space="preserve"> v_Phy_ParametersFRX_dl_SchedulingOffset_PDSCH_TypeA_fr1_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fr2;</w:t>
            </w:r>
            <w:proofErr w:type="gramEnd"/>
          </w:p>
          <w:p w14:paraId="5DC03EE6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var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Phy_ParametersFRX_Diff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 xml:space="preserve"> v_FR1_Add_UE_NR_Cap_dl_SchedulingOffset_PDSCH_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TypeA;</w:t>
            </w:r>
            <w:proofErr w:type="gramEnd"/>
          </w:p>
          <w:p w14:paraId="3339F67D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var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Phy_ParametersFRX_Diff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 xml:space="preserve"> v_FR2_Add_UE_NR_Cap_dl_SchedulingOffset_PDSCH_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TypeA;</w:t>
            </w:r>
            <w:proofErr w:type="gramEnd"/>
          </w:p>
          <w:p w14:paraId="51B1F9B1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</w:p>
          <w:p w14:paraId="33C4E4CD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if (ispresent(v_ReceivedCapabilityMsg.phy_Parameters.phy_ParametersFRX_Diff)) { //case common IE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phy_ParametersFRX_Diff</w:t>
            </w:r>
            <w:proofErr w:type="spellEnd"/>
          </w:p>
          <w:p w14:paraId="238A5CB9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v_Phy_ParametersFRX_dl_SchedulingOffset_PDSCH_TypeA_Common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 xml:space="preserve"> :=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v_ReceivedCapabilityMsg.phy_Parameters.phy_ParametersFRX_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Diff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>;</w:t>
            </w:r>
            <w:proofErr w:type="gramEnd"/>
          </w:p>
          <w:p w14:paraId="0E13ED4B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}</w:t>
            </w:r>
          </w:p>
          <w:p w14:paraId="2D82FFAF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if (ispresent(v_ReceivedCapabilityMsg.nonCriticalExtension.nonCriticalExtension.fr1_fr2_Add_UE_NR_Capabilities.phy_ParametersFRX_Diff)) { //case fr1-fr2</w:t>
            </w:r>
          </w:p>
          <w:p w14:paraId="1597A136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v_Phy_ParametersFRX_dl_SchedulingOffset_PDSCH_TypeA_fr1_fr2 := v_ReceivedCapabilityMsg.nonCriticalExtension.nonCriticalExtension.fr1_fr2_Add_UE_NR_Capabilities.phy_ParametersFRX_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Diff;</w:t>
            </w:r>
            <w:proofErr w:type="gramEnd"/>
          </w:p>
          <w:p w14:paraId="751056C7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}</w:t>
            </w:r>
          </w:p>
          <w:p w14:paraId="0EDDF90C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if (ispresent(v_ReceivedCapabilityMsg.fr1_Add_UE_NR_Capabilities.phy_ParametersFRX_Diff)) { //case fr1</w:t>
            </w:r>
          </w:p>
          <w:p w14:paraId="74A7F26F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v_FR1_Add_UE_NR_Cap_dl_SchedulingOffset_PDSCH_TypeA := v_ReceivedCapabilityMsg.fr1_Add_UE_NR_Capabilities.phy_ParametersFRX_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Diff;</w:t>
            </w:r>
            <w:proofErr w:type="gramEnd"/>
          </w:p>
          <w:p w14:paraId="6A0C8B8D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}</w:t>
            </w:r>
          </w:p>
          <w:p w14:paraId="7E528A8B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if (ispresent(v_ReceivedCapabilityMsg.fr2_Add_UE_NR_Capabilities.phy_ParametersFRX_Diff)) { //case fr2</w:t>
            </w:r>
          </w:p>
          <w:p w14:paraId="3F99ED08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v_FR2_Add_UE_NR_Cap_dl_SchedulingOffset_PDSCH_TypeA := v_ReceivedCapabilityMsg.fr2_Add_UE_NR_Capabilities.phy_ParametersFRX_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Diff;</w:t>
            </w:r>
            <w:proofErr w:type="gramEnd"/>
          </w:p>
          <w:p w14:paraId="0F273389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}</w:t>
            </w:r>
          </w:p>
          <w:p w14:paraId="6DF0CA43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</w:t>
            </w:r>
          </w:p>
          <w:p w14:paraId="498C4EB8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if(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pc_dl_SchedulingOffset_PDSCH_TypeA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>) {</w:t>
            </w:r>
          </w:p>
          <w:p w14:paraId="26B4D5B7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// check indication of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Phy_ParametersFRX_dl_SchedulingOffset_PDSCH_TypeA_Common</w:t>
            </w:r>
            <w:proofErr w:type="spellEnd"/>
          </w:p>
          <w:p w14:paraId="0277A467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if (ispresent(v_Phy_ParametersFRX_dl_SchedulingOffset_PDSCH_TypeA_Common.dl_SchedulingOffset_PDSCH_TypeA)) {</w:t>
            </w:r>
          </w:p>
          <w:p w14:paraId="42EAAB81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v_Phy_ParametersFRX_Diff_dl_SchedulingOffset_PDSCH_TypeA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 xml:space="preserve"> := 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true;</w:t>
            </w:r>
            <w:proofErr w:type="gramEnd"/>
          </w:p>
          <w:p w14:paraId="3FC25486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}</w:t>
            </w:r>
          </w:p>
          <w:p w14:paraId="1D316F4D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// check indication of FR1 IE</w:t>
            </w:r>
          </w:p>
          <w:p w14:paraId="0C878F8D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if (ispresent(v_FR1_Add_UE_NR_Cap_dl_SchedulingOffset_PDSCH_TypeA.dl_SchedulingOffset_PDSCH_TypeA)) {</w:t>
            </w:r>
          </w:p>
          <w:p w14:paraId="479ADF00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v_FR1_Add_dl_SchedulingOffset_PDSCH_TypeA := 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true;</w:t>
            </w:r>
            <w:proofErr w:type="gramEnd"/>
          </w:p>
          <w:p w14:paraId="1B69E77B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}</w:t>
            </w:r>
          </w:p>
          <w:p w14:paraId="48E2236A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// check indication of FR2 IE</w:t>
            </w:r>
          </w:p>
          <w:p w14:paraId="26756929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if (ispresent(v_FR2_Add_UE_NR_Cap_dl_SchedulingOffset_PDSCH_TypeA.dl_SchedulingOffset_PDSCH_TypeA)) {</w:t>
            </w:r>
          </w:p>
          <w:p w14:paraId="01500099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v_FR2_Add_dl_SchedulingOffset_PDSCH_TypeA := 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true;</w:t>
            </w:r>
            <w:proofErr w:type="gramEnd"/>
          </w:p>
          <w:p w14:paraId="7533919F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}</w:t>
            </w:r>
          </w:p>
          <w:p w14:paraId="566668C3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// check indication of fr1_fr2 IE</w:t>
            </w:r>
          </w:p>
          <w:p w14:paraId="31CDEAB7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lastRenderedPageBreak/>
              <w:t xml:space="preserve">      if (ispresent(v_Phy_ParametersFRX_dl_SchedulingOffset_PDSCH_TypeA_fr1_fr2.dl_SchedulingOffset_PDSCH_TypeA)) {</w:t>
            </w:r>
          </w:p>
          <w:p w14:paraId="43B23B35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v_FR1_FR2_Add_dl_SchedulingOffset_PDSCH_TypeA := 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true;</w:t>
            </w:r>
            <w:proofErr w:type="gramEnd"/>
          </w:p>
          <w:p w14:paraId="27963A18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}</w:t>
            </w:r>
          </w:p>
          <w:p w14:paraId="493F7C64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</w:p>
          <w:p w14:paraId="2393E1B8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if ((not f_NR_FreqRangeFr1AndFR2()) and ((not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v_Phy_ParametersFRX_Diff_dl_SchedulingOffset_PDSCH_TypeA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>) or v_FR1_Add_dl_SchedulingOffset_PDSCH_TypeA or v_FR2_Add_dl_SchedulingOffset_PDSCH_TypeA or v_FR1_FR2_Add_dl_SchedulingOffset_PDSCH_TypeA)) { // fail cases on Single frequency range</w:t>
            </w:r>
          </w:p>
          <w:p w14:paraId="7B471E11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f_SetVerdict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 xml:space="preserve">(fail, __FILE__, __LINE__, "Reported IEs are inconsistent with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pc_dl_SchedulingOffset_PDSCH_TypeA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 xml:space="preserve"> on Single frequency range"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);</w:t>
            </w:r>
            <w:proofErr w:type="gramEnd"/>
          </w:p>
          <w:p w14:paraId="7259644A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}</w:t>
            </w:r>
          </w:p>
          <w:p w14:paraId="6A695D4C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else if(f_NR_FreqRangeFr1AndFR2()) //UE in FR1&amp;FR2 case</w:t>
            </w:r>
          </w:p>
          <w:p w14:paraId="672D1488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{</w:t>
            </w:r>
          </w:p>
          <w:p w14:paraId="4779A323" w14:textId="0FC1B1C1" w:rsidR="003339AA" w:rsidRPr="00A0127B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</w:t>
            </w:r>
            <w:r w:rsidRPr="00A0127B">
              <w:rPr>
                <w:rFonts w:ascii="Courier New" w:hAnsi="Courier New" w:cs="Courier New"/>
                <w:bCs/>
                <w:highlight w:val="yellow"/>
              </w:rPr>
              <w:t xml:space="preserve">if (not </w:t>
            </w:r>
            <w:proofErr w:type="spellStart"/>
            <w:r w:rsidRPr="00A0127B">
              <w:rPr>
                <w:rFonts w:ascii="Courier New" w:hAnsi="Courier New" w:cs="Courier New"/>
                <w:bCs/>
                <w:highlight w:val="yellow"/>
              </w:rPr>
              <w:t>v_Phy_ParametersFRX_Diff_dl_SchedulingOffset_PDSCH_TypeA</w:t>
            </w:r>
            <w:proofErr w:type="spellEnd"/>
            <w:r w:rsidRPr="00A0127B">
              <w:rPr>
                <w:rFonts w:ascii="Courier New" w:hAnsi="Courier New" w:cs="Courier New"/>
                <w:bCs/>
                <w:highlight w:val="yellow"/>
              </w:rPr>
              <w:t xml:space="preserve">)  //common IE </w:t>
            </w:r>
            <w:proofErr w:type="spellStart"/>
            <w:r w:rsidRPr="00A0127B">
              <w:rPr>
                <w:rFonts w:ascii="Courier New" w:hAnsi="Courier New" w:cs="Courier New"/>
                <w:bCs/>
                <w:highlight w:val="yellow"/>
              </w:rPr>
              <w:t>phy_ParametersFRX_Diff</w:t>
            </w:r>
            <w:proofErr w:type="spellEnd"/>
            <w:r w:rsidRPr="00A0127B">
              <w:rPr>
                <w:rFonts w:ascii="Courier New" w:hAnsi="Courier New" w:cs="Courier New"/>
                <w:bCs/>
                <w:highlight w:val="yellow"/>
              </w:rPr>
              <w:t xml:space="preserve"> </w:t>
            </w:r>
            <w:proofErr w:type="spellStart"/>
            <w:r w:rsidRPr="00A0127B">
              <w:rPr>
                <w:rFonts w:ascii="Courier New" w:hAnsi="Courier New" w:cs="Courier New"/>
                <w:bCs/>
                <w:highlight w:val="yellow"/>
              </w:rPr>
              <w:t>can not</w:t>
            </w:r>
            <w:proofErr w:type="spellEnd"/>
            <w:r w:rsidRPr="00A0127B">
              <w:rPr>
                <w:rFonts w:ascii="Courier New" w:hAnsi="Courier New" w:cs="Courier New"/>
                <w:bCs/>
                <w:highlight w:val="yellow"/>
              </w:rPr>
              <w:t xml:space="preserve"> be signalled in FR1&amp;FR2 case </w:t>
            </w:r>
          </w:p>
          <w:p w14:paraId="2074479D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0127B">
              <w:rPr>
                <w:rFonts w:ascii="Courier New" w:hAnsi="Courier New" w:cs="Courier New"/>
                <w:bCs/>
                <w:highlight w:val="yellow"/>
              </w:rPr>
              <w:t xml:space="preserve">          {</w:t>
            </w:r>
          </w:p>
          <w:p w14:paraId="27EC19F8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if (not v_FR1_FR2_Add_dl_SchedulingOffset_PDSCH_TypeA)</w:t>
            </w:r>
          </w:p>
          <w:p w14:paraId="27AD00F5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{</w:t>
            </w:r>
          </w:p>
          <w:p w14:paraId="330A83E2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   if (v_FR1_Add_dl_SchedulingOffset_PDSCH_TypeA and v_FR2_Add_dl_SchedulingOffset_PDSCH_TypeA) // fail case: both FR1 and FR2 capabilities are reported but not in fr1_fr2_Add_UE_NR_Capabilities.phy_ParametersFRX_Diff</w:t>
            </w:r>
          </w:p>
          <w:p w14:paraId="35723684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   {</w:t>
            </w:r>
          </w:p>
          <w:p w14:paraId="79A22F61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     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f_SetVerdict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>(fail, __FILE__, __LINE__, "reporting of FR1/FR2_Add_UE_NR_Capabilities IEs are inconsistent"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);</w:t>
            </w:r>
            <w:proofErr w:type="gramEnd"/>
          </w:p>
          <w:p w14:paraId="5E009CBD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   }</w:t>
            </w:r>
          </w:p>
          <w:p w14:paraId="5889EC47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   if ((not v_FR1_Add_dl_SchedulingOffset_PDSCH_TypeA) and (not v_FR2_Add_dl_SchedulingOffset_PDSCH_TypeA)) // inconclusive case: UE does not report any IE for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dl_SchedulingOffset_PDSCH_TypeA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 xml:space="preserve"> but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pc_dl_SchedulingOffset_PDSCH_TypeA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 xml:space="preserve"> is set</w:t>
            </w:r>
          </w:p>
          <w:p w14:paraId="3E3A5608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   {</w:t>
            </w:r>
          </w:p>
          <w:p w14:paraId="5F033C82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     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f_SetVerdict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>(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inconc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>, __FILE__, __LINE__, "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pc_dl_SchedulingOffset_PDSCH_TypeA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 xml:space="preserve"> is set but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dl_SchedulingOffset_PDSCH_TypeA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 xml:space="preserve"> IEs are not reported by the UE"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);</w:t>
            </w:r>
            <w:proofErr w:type="gramEnd"/>
          </w:p>
          <w:p w14:paraId="1A352BA2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   }</w:t>
            </w:r>
          </w:p>
          <w:p w14:paraId="04D7A89E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}</w:t>
            </w:r>
          </w:p>
          <w:p w14:paraId="606C62CE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</w:t>
            </w:r>
            <w:r w:rsidRPr="00A0127B">
              <w:rPr>
                <w:rFonts w:ascii="Courier New" w:hAnsi="Courier New" w:cs="Courier New"/>
                <w:bCs/>
                <w:highlight w:val="yellow"/>
              </w:rPr>
              <w:t>}</w:t>
            </w:r>
          </w:p>
          <w:p w14:paraId="39175586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else</w:t>
            </w:r>
          </w:p>
          <w:p w14:paraId="4F38C39B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    if  (v_FR1_Add_dl_SchedulingOffset_PDSCH_TypeA or v_FR2_Add_dl_SchedulingOffset_PDSCH_TypeA)  // fail cases: if IE in fr1_fr2_Add_UE_NR_Capabilities.phy_ParametersFRX_Diff is reported but FR1 and/or FR2 capabilities are also 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reported</w:t>
            </w:r>
            <w:proofErr w:type="gramEnd"/>
          </w:p>
          <w:p w14:paraId="4FB4E78D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    {</w:t>
            </w:r>
          </w:p>
          <w:p w14:paraId="6A23E8AF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      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f_SetVerdict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>(fail, __FILE__, __LINE__, "Reported IEs are inconsistent"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);</w:t>
            </w:r>
            <w:proofErr w:type="gramEnd"/>
          </w:p>
          <w:p w14:paraId="7EA260F4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    }</w:t>
            </w:r>
          </w:p>
          <w:p w14:paraId="366E799C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}</w:t>
            </w:r>
          </w:p>
          <w:p w14:paraId="473C3102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}</w:t>
            </w:r>
          </w:p>
          <w:p w14:paraId="6B3103AC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else {  // Error cases if the feature is NOT 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set:</w:t>
            </w:r>
            <w:proofErr w:type="gramEnd"/>
            <w:r w:rsidRPr="003339AA">
              <w:rPr>
                <w:rFonts w:ascii="Courier New" w:hAnsi="Courier New" w:cs="Courier New"/>
                <w:bCs/>
              </w:rPr>
              <w:t xml:space="preserve"> neither the Common IE nor any of FR1/FR2 IEs are reported by the UE</w:t>
            </w:r>
          </w:p>
          <w:p w14:paraId="5266D78B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if (ispresent(v_Phy_ParametersFRX_dl_SchedulingOffset_PDSCH_TypeA_Common.dl_SchedulingOffset_PDSCH_TypeA) or</w:t>
            </w:r>
          </w:p>
          <w:p w14:paraId="4E67C54A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    ispresent(v_FR1_Add_UE_NR_Cap_dl_SchedulingOffset_PDSCH_TypeA.dl_SchedulingOffset_PDSCH_TypeA) or</w:t>
            </w:r>
          </w:p>
          <w:p w14:paraId="7E0880E5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lastRenderedPageBreak/>
              <w:t xml:space="preserve">              ispresent(v_FR2_Add_UE_NR_Cap_dl_SchedulingOffset_PDSCH_TypeA.dl_SchedulingOffset_PDSCH_TypeA) or</w:t>
            </w:r>
          </w:p>
          <w:p w14:paraId="2745C94E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    ispresent(v_Phy_ParametersFRX_dl_SchedulingOffset_PDSCH_TypeA_fr1_fr2.dl_SchedulingOffset_PDSCH_TypeA)) {</w:t>
            </w:r>
          </w:p>
          <w:p w14:paraId="3B486F68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 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f_SetVerdict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>(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inconc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 xml:space="preserve">, __FILE__, __LINE__, "setting of </w:t>
            </w:r>
            <w:proofErr w:type="spellStart"/>
            <w:proofErr w:type="gramStart"/>
            <w:r w:rsidRPr="003339AA">
              <w:rPr>
                <w:rFonts w:ascii="Courier New" w:hAnsi="Courier New" w:cs="Courier New"/>
                <w:bCs/>
              </w:rPr>
              <w:t>pc</w:t>
            </w:r>
            <w:proofErr w:type="gramEnd"/>
            <w:r w:rsidRPr="003339AA">
              <w:rPr>
                <w:rFonts w:ascii="Courier New" w:hAnsi="Courier New" w:cs="Courier New"/>
                <w:bCs/>
              </w:rPr>
              <w:t>_dl_SchedulingOffset_PDSCH_TypeA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 xml:space="preserve"> to false is inconsistent with reported capabilities for a Rel-15 and above UE");</w:t>
            </w:r>
          </w:p>
          <w:p w14:paraId="64E6B9DA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}</w:t>
            </w:r>
          </w:p>
          <w:p w14:paraId="0274CE92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}</w:t>
            </w:r>
          </w:p>
          <w:p w14:paraId="6F4E626B" w14:textId="56255981" w:rsidR="008C32EF" w:rsidRPr="00CA4CF2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}</w:t>
            </w:r>
          </w:p>
        </w:tc>
      </w:tr>
      <w:bookmarkEnd w:id="10"/>
      <w:bookmarkEnd w:id="11"/>
      <w:bookmarkEnd w:id="12"/>
      <w:bookmarkEnd w:id="13"/>
    </w:tbl>
    <w:p w14:paraId="35538520" w14:textId="3A2C3007" w:rsidR="001E41F3" w:rsidRDefault="001E41F3" w:rsidP="00A0127B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E7511" w14:textId="77777777" w:rsidR="00B23767" w:rsidRDefault="00B23767">
      <w:r>
        <w:separator/>
      </w:r>
    </w:p>
  </w:endnote>
  <w:endnote w:type="continuationSeparator" w:id="0">
    <w:p w14:paraId="2EFBD5CC" w14:textId="77777777" w:rsidR="00B23767" w:rsidRDefault="00B23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902CD" w14:textId="77777777" w:rsidR="00B23767" w:rsidRDefault="00B23767">
      <w:r>
        <w:separator/>
      </w:r>
    </w:p>
  </w:footnote>
  <w:footnote w:type="continuationSeparator" w:id="0">
    <w:p w14:paraId="2135C1C2" w14:textId="77777777" w:rsidR="00B23767" w:rsidRDefault="00B237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5BF3D35"/>
    <w:multiLevelType w:val="hybridMultilevel"/>
    <w:tmpl w:val="95BCDA26"/>
    <w:lvl w:ilvl="0" w:tplc="0BBA1E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1735C6"/>
    <w:multiLevelType w:val="hybridMultilevel"/>
    <w:tmpl w:val="B61E3336"/>
    <w:lvl w:ilvl="0" w:tplc="11AE8F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F7208B"/>
    <w:multiLevelType w:val="hybridMultilevel"/>
    <w:tmpl w:val="831671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860F21"/>
    <w:multiLevelType w:val="hybridMultilevel"/>
    <w:tmpl w:val="D63AEF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1E3066"/>
    <w:multiLevelType w:val="hybridMultilevel"/>
    <w:tmpl w:val="DF3235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C41301"/>
    <w:multiLevelType w:val="hybridMultilevel"/>
    <w:tmpl w:val="F71804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F1149A"/>
    <w:multiLevelType w:val="hybridMultilevel"/>
    <w:tmpl w:val="BF4090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025051"/>
    <w:multiLevelType w:val="hybridMultilevel"/>
    <w:tmpl w:val="CBE25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716831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7148784">
    <w:abstractNumId w:val="6"/>
  </w:num>
  <w:num w:numId="3" w16cid:durableId="584992639">
    <w:abstractNumId w:val="3"/>
  </w:num>
  <w:num w:numId="4" w16cid:durableId="1765833838">
    <w:abstractNumId w:val="14"/>
  </w:num>
  <w:num w:numId="5" w16cid:durableId="1188757637">
    <w:abstractNumId w:val="19"/>
  </w:num>
  <w:num w:numId="6" w16cid:durableId="1585266360">
    <w:abstractNumId w:val="17"/>
  </w:num>
  <w:num w:numId="7" w16cid:durableId="2109035654">
    <w:abstractNumId w:val="18"/>
  </w:num>
  <w:num w:numId="8" w16cid:durableId="364795964">
    <w:abstractNumId w:val="7"/>
  </w:num>
  <w:num w:numId="9" w16cid:durableId="1516652645">
    <w:abstractNumId w:val="0"/>
  </w:num>
  <w:num w:numId="10" w16cid:durableId="2092387164">
    <w:abstractNumId w:val="11"/>
  </w:num>
  <w:num w:numId="11" w16cid:durableId="2025395679">
    <w:abstractNumId w:val="2"/>
  </w:num>
  <w:num w:numId="12" w16cid:durableId="1295714130">
    <w:abstractNumId w:val="9"/>
  </w:num>
  <w:num w:numId="13" w16cid:durableId="368996920">
    <w:abstractNumId w:val="1"/>
  </w:num>
  <w:num w:numId="14" w16cid:durableId="1840853253">
    <w:abstractNumId w:val="10"/>
  </w:num>
  <w:num w:numId="15" w16cid:durableId="599333393">
    <w:abstractNumId w:val="15"/>
  </w:num>
  <w:num w:numId="16" w16cid:durableId="980498611">
    <w:abstractNumId w:val="16"/>
  </w:num>
  <w:num w:numId="17" w16cid:durableId="1499619360">
    <w:abstractNumId w:val="8"/>
  </w:num>
  <w:num w:numId="18" w16cid:durableId="405493627">
    <w:abstractNumId w:val="12"/>
  </w:num>
  <w:num w:numId="19" w16cid:durableId="1582256265">
    <w:abstractNumId w:val="13"/>
  </w:num>
  <w:num w:numId="20" w16cid:durableId="1196116970">
    <w:abstractNumId w:val="4"/>
  </w:num>
  <w:num w:numId="21" w16cid:durableId="3858346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FF"/>
    <w:rsid w:val="000105F7"/>
    <w:rsid w:val="00012322"/>
    <w:rsid w:val="000132B8"/>
    <w:rsid w:val="00022E4A"/>
    <w:rsid w:val="00026F56"/>
    <w:rsid w:val="00027D5B"/>
    <w:rsid w:val="00043F80"/>
    <w:rsid w:val="000503CE"/>
    <w:rsid w:val="00062D76"/>
    <w:rsid w:val="00082C5E"/>
    <w:rsid w:val="000A6394"/>
    <w:rsid w:val="000B3409"/>
    <w:rsid w:val="000B79F1"/>
    <w:rsid w:val="000B7FED"/>
    <w:rsid w:val="000C038A"/>
    <w:rsid w:val="000C6598"/>
    <w:rsid w:val="000D44B3"/>
    <w:rsid w:val="000F78A8"/>
    <w:rsid w:val="00101977"/>
    <w:rsid w:val="00110CAB"/>
    <w:rsid w:val="001154B0"/>
    <w:rsid w:val="00132624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09B0"/>
    <w:rsid w:val="001E41F3"/>
    <w:rsid w:val="001F5BBF"/>
    <w:rsid w:val="002118AB"/>
    <w:rsid w:val="002160BA"/>
    <w:rsid w:val="0022107F"/>
    <w:rsid w:val="0023257B"/>
    <w:rsid w:val="00245BB1"/>
    <w:rsid w:val="00253187"/>
    <w:rsid w:val="00254230"/>
    <w:rsid w:val="0025709B"/>
    <w:rsid w:val="0026004D"/>
    <w:rsid w:val="002640DD"/>
    <w:rsid w:val="00270F8C"/>
    <w:rsid w:val="0027584B"/>
    <w:rsid w:val="00275D12"/>
    <w:rsid w:val="00284FEB"/>
    <w:rsid w:val="002860C4"/>
    <w:rsid w:val="002B5741"/>
    <w:rsid w:val="002C001D"/>
    <w:rsid w:val="002C3485"/>
    <w:rsid w:val="002D362B"/>
    <w:rsid w:val="002D7072"/>
    <w:rsid w:val="002E472E"/>
    <w:rsid w:val="002E5A93"/>
    <w:rsid w:val="002F2E6E"/>
    <w:rsid w:val="00303FB6"/>
    <w:rsid w:val="00305409"/>
    <w:rsid w:val="00310194"/>
    <w:rsid w:val="00317F09"/>
    <w:rsid w:val="00331835"/>
    <w:rsid w:val="003339AA"/>
    <w:rsid w:val="00344D50"/>
    <w:rsid w:val="003609EF"/>
    <w:rsid w:val="0036231A"/>
    <w:rsid w:val="00372056"/>
    <w:rsid w:val="0037427D"/>
    <w:rsid w:val="00374DD4"/>
    <w:rsid w:val="003765A4"/>
    <w:rsid w:val="00395440"/>
    <w:rsid w:val="003A1CED"/>
    <w:rsid w:val="003A22C0"/>
    <w:rsid w:val="003A3CA7"/>
    <w:rsid w:val="003D237E"/>
    <w:rsid w:val="003E1A36"/>
    <w:rsid w:val="003F03E6"/>
    <w:rsid w:val="003F4CAB"/>
    <w:rsid w:val="00404E97"/>
    <w:rsid w:val="00410371"/>
    <w:rsid w:val="0041557E"/>
    <w:rsid w:val="004242F1"/>
    <w:rsid w:val="004439F8"/>
    <w:rsid w:val="00464AC0"/>
    <w:rsid w:val="00481020"/>
    <w:rsid w:val="004A2A42"/>
    <w:rsid w:val="004A623E"/>
    <w:rsid w:val="004B68FC"/>
    <w:rsid w:val="004B75B7"/>
    <w:rsid w:val="00504F3F"/>
    <w:rsid w:val="0051580D"/>
    <w:rsid w:val="00525096"/>
    <w:rsid w:val="00532B8D"/>
    <w:rsid w:val="00547111"/>
    <w:rsid w:val="00564C8E"/>
    <w:rsid w:val="00582E49"/>
    <w:rsid w:val="00592D74"/>
    <w:rsid w:val="00595756"/>
    <w:rsid w:val="00595E68"/>
    <w:rsid w:val="005B4749"/>
    <w:rsid w:val="005D6D5B"/>
    <w:rsid w:val="005E2C44"/>
    <w:rsid w:val="005F0EEB"/>
    <w:rsid w:val="005F590C"/>
    <w:rsid w:val="006202BB"/>
    <w:rsid w:val="00621188"/>
    <w:rsid w:val="006257ED"/>
    <w:rsid w:val="00631675"/>
    <w:rsid w:val="0063358D"/>
    <w:rsid w:val="00665C47"/>
    <w:rsid w:val="00666F6C"/>
    <w:rsid w:val="00673EE1"/>
    <w:rsid w:val="00684D40"/>
    <w:rsid w:val="00685F3F"/>
    <w:rsid w:val="00686974"/>
    <w:rsid w:val="006938E7"/>
    <w:rsid w:val="00695808"/>
    <w:rsid w:val="006A0743"/>
    <w:rsid w:val="006B3C17"/>
    <w:rsid w:val="006B46FB"/>
    <w:rsid w:val="006E21FB"/>
    <w:rsid w:val="006F3C47"/>
    <w:rsid w:val="00705E6A"/>
    <w:rsid w:val="007173F7"/>
    <w:rsid w:val="00756DC1"/>
    <w:rsid w:val="00760C1E"/>
    <w:rsid w:val="00783085"/>
    <w:rsid w:val="00791F8F"/>
    <w:rsid w:val="00792342"/>
    <w:rsid w:val="007977A8"/>
    <w:rsid w:val="007A0007"/>
    <w:rsid w:val="007A5A09"/>
    <w:rsid w:val="007B512A"/>
    <w:rsid w:val="007C2097"/>
    <w:rsid w:val="007C5353"/>
    <w:rsid w:val="007C7BDA"/>
    <w:rsid w:val="007D0D67"/>
    <w:rsid w:val="007D6A07"/>
    <w:rsid w:val="007F7259"/>
    <w:rsid w:val="00803AD6"/>
    <w:rsid w:val="008040A8"/>
    <w:rsid w:val="00820254"/>
    <w:rsid w:val="008279FA"/>
    <w:rsid w:val="008535B7"/>
    <w:rsid w:val="008626E7"/>
    <w:rsid w:val="008666B5"/>
    <w:rsid w:val="008705B1"/>
    <w:rsid w:val="00870EE7"/>
    <w:rsid w:val="008863B9"/>
    <w:rsid w:val="0088705F"/>
    <w:rsid w:val="008A45A6"/>
    <w:rsid w:val="008B4608"/>
    <w:rsid w:val="008C32EF"/>
    <w:rsid w:val="008F11A7"/>
    <w:rsid w:val="008F3789"/>
    <w:rsid w:val="008F686C"/>
    <w:rsid w:val="009148DE"/>
    <w:rsid w:val="00916D11"/>
    <w:rsid w:val="009234E3"/>
    <w:rsid w:val="00924188"/>
    <w:rsid w:val="00930EF4"/>
    <w:rsid w:val="00935F09"/>
    <w:rsid w:val="00936B8F"/>
    <w:rsid w:val="00937A5E"/>
    <w:rsid w:val="0094013F"/>
    <w:rsid w:val="00941E30"/>
    <w:rsid w:val="00942C1A"/>
    <w:rsid w:val="00944488"/>
    <w:rsid w:val="00950C38"/>
    <w:rsid w:val="009777D9"/>
    <w:rsid w:val="00991B88"/>
    <w:rsid w:val="009943F9"/>
    <w:rsid w:val="009A14C6"/>
    <w:rsid w:val="009A5753"/>
    <w:rsid w:val="009A579D"/>
    <w:rsid w:val="009B0C3B"/>
    <w:rsid w:val="009B47CC"/>
    <w:rsid w:val="009C0E7E"/>
    <w:rsid w:val="009C1E6F"/>
    <w:rsid w:val="009C3ADF"/>
    <w:rsid w:val="009D5F83"/>
    <w:rsid w:val="009E3297"/>
    <w:rsid w:val="009E3609"/>
    <w:rsid w:val="009F734F"/>
    <w:rsid w:val="00A0127B"/>
    <w:rsid w:val="00A05442"/>
    <w:rsid w:val="00A1055C"/>
    <w:rsid w:val="00A246B6"/>
    <w:rsid w:val="00A47E70"/>
    <w:rsid w:val="00A50CF0"/>
    <w:rsid w:val="00A52278"/>
    <w:rsid w:val="00A553F7"/>
    <w:rsid w:val="00A63702"/>
    <w:rsid w:val="00A7127A"/>
    <w:rsid w:val="00A71C2E"/>
    <w:rsid w:val="00A74697"/>
    <w:rsid w:val="00A7671C"/>
    <w:rsid w:val="00AA2CBC"/>
    <w:rsid w:val="00AC5820"/>
    <w:rsid w:val="00AD0314"/>
    <w:rsid w:val="00AD1CD8"/>
    <w:rsid w:val="00AF2ADD"/>
    <w:rsid w:val="00B23767"/>
    <w:rsid w:val="00B258BB"/>
    <w:rsid w:val="00B268B3"/>
    <w:rsid w:val="00B45BD9"/>
    <w:rsid w:val="00B6548F"/>
    <w:rsid w:val="00B67B97"/>
    <w:rsid w:val="00B76ECC"/>
    <w:rsid w:val="00B87CA7"/>
    <w:rsid w:val="00B968C8"/>
    <w:rsid w:val="00BA3EC5"/>
    <w:rsid w:val="00BA51D9"/>
    <w:rsid w:val="00BA62B8"/>
    <w:rsid w:val="00BB5DFC"/>
    <w:rsid w:val="00BD279D"/>
    <w:rsid w:val="00BD6BB8"/>
    <w:rsid w:val="00BF74E3"/>
    <w:rsid w:val="00C37347"/>
    <w:rsid w:val="00C462F9"/>
    <w:rsid w:val="00C66BA2"/>
    <w:rsid w:val="00C820AB"/>
    <w:rsid w:val="00C95985"/>
    <w:rsid w:val="00CC5026"/>
    <w:rsid w:val="00CC68D0"/>
    <w:rsid w:val="00CE1E0B"/>
    <w:rsid w:val="00CF7E5B"/>
    <w:rsid w:val="00D03794"/>
    <w:rsid w:val="00D03F9A"/>
    <w:rsid w:val="00D06D51"/>
    <w:rsid w:val="00D20703"/>
    <w:rsid w:val="00D23C6C"/>
    <w:rsid w:val="00D24991"/>
    <w:rsid w:val="00D253FF"/>
    <w:rsid w:val="00D37EC2"/>
    <w:rsid w:val="00D41067"/>
    <w:rsid w:val="00D50255"/>
    <w:rsid w:val="00D5196A"/>
    <w:rsid w:val="00D520E7"/>
    <w:rsid w:val="00D618AB"/>
    <w:rsid w:val="00D66520"/>
    <w:rsid w:val="00D7645C"/>
    <w:rsid w:val="00DB201B"/>
    <w:rsid w:val="00DC6827"/>
    <w:rsid w:val="00DE34CF"/>
    <w:rsid w:val="00DE7626"/>
    <w:rsid w:val="00E10E54"/>
    <w:rsid w:val="00E13F3D"/>
    <w:rsid w:val="00E259B2"/>
    <w:rsid w:val="00E34898"/>
    <w:rsid w:val="00E440BB"/>
    <w:rsid w:val="00E57E71"/>
    <w:rsid w:val="00E63240"/>
    <w:rsid w:val="00E86784"/>
    <w:rsid w:val="00E90042"/>
    <w:rsid w:val="00EA3573"/>
    <w:rsid w:val="00EB09B7"/>
    <w:rsid w:val="00EC185D"/>
    <w:rsid w:val="00EC3C5D"/>
    <w:rsid w:val="00ED0578"/>
    <w:rsid w:val="00EE2CC0"/>
    <w:rsid w:val="00EE7D7C"/>
    <w:rsid w:val="00EF518D"/>
    <w:rsid w:val="00F01130"/>
    <w:rsid w:val="00F14B22"/>
    <w:rsid w:val="00F25D98"/>
    <w:rsid w:val="00F26FAA"/>
    <w:rsid w:val="00F300FB"/>
    <w:rsid w:val="00F50827"/>
    <w:rsid w:val="00F50F00"/>
    <w:rsid w:val="00F538D9"/>
    <w:rsid w:val="00F748EB"/>
    <w:rsid w:val="00F85F7E"/>
    <w:rsid w:val="00FA0CC8"/>
    <w:rsid w:val="00FB6386"/>
    <w:rsid w:val="00FC580D"/>
    <w:rsid w:val="00FC79FD"/>
    <w:rsid w:val="00FD2928"/>
    <w:rsid w:val="00FF3148"/>
    <w:rsid w:val="00FF6606"/>
    <w:rsid w:val="00F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qFormat/>
    <w:rsid w:val="00673EE1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53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95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9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85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2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4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3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2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8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7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9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1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76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5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8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8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43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9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8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9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76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40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7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9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5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5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0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6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2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2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0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2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1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4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1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8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9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2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8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5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2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8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90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8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2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7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8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4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81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54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6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5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5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2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14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65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48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15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0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8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3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9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0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46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22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84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17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75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9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8</Pages>
  <Words>2390</Words>
  <Characters>13148</Characters>
  <Application>Microsoft Office Word</Application>
  <DocSecurity>0</DocSecurity>
  <Lines>109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15507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Carlos A N</cp:lastModifiedBy>
  <cp:revision>2</cp:revision>
  <cp:lastPrinted>1900-01-01T00:00:00Z</cp:lastPrinted>
  <dcterms:created xsi:type="dcterms:W3CDTF">2023-01-18T18:36:00Z</dcterms:created>
  <dcterms:modified xsi:type="dcterms:W3CDTF">2023-01-18T18:36:00Z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