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BE2A7" w14:textId="0CDB7609" w:rsidR="00115749" w:rsidRDefault="00115749" w:rsidP="00DD70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Pr="00115749">
        <w:rPr>
          <w:b/>
          <w:bCs/>
          <w:i/>
          <w:iCs/>
          <w:sz w:val="24"/>
          <w:szCs w:val="24"/>
        </w:rPr>
        <w:t>R5s230118</w:t>
      </w:r>
    </w:p>
    <w:p w14:paraId="1A12D6B2" w14:textId="77777777" w:rsidR="00115749" w:rsidRDefault="00000000" w:rsidP="0011574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15749" w:rsidRPr="00BA51D9">
          <w:rPr>
            <w:b/>
            <w:noProof/>
            <w:sz w:val="24"/>
          </w:rPr>
          <w:t>Online</w:t>
        </w:r>
      </w:fldSimple>
      <w:r w:rsidR="00115749">
        <w:rPr>
          <w:b/>
          <w:noProof/>
          <w:sz w:val="24"/>
        </w:rPr>
        <w:t xml:space="preserve">, </w:t>
      </w:r>
      <w:r w:rsidR="00115749">
        <w:fldChar w:fldCharType="begin"/>
      </w:r>
      <w:r w:rsidR="00115749">
        <w:instrText xml:space="preserve"> DOCPROPERTY  Country  \* MERGEFORMAT </w:instrText>
      </w:r>
      <w:r w:rsidR="00115749">
        <w:fldChar w:fldCharType="end"/>
      </w:r>
      <w:r w:rsidR="00115749">
        <w:rPr>
          <w:b/>
          <w:noProof/>
          <w:sz w:val="24"/>
        </w:rPr>
        <w:t xml:space="preserve">, </w:t>
      </w:r>
      <w:fldSimple w:instr=" DOCPROPERTY  StartDate  \* MERGEFORMAT ">
        <w:r w:rsidR="00115749" w:rsidRPr="00BA51D9">
          <w:rPr>
            <w:b/>
            <w:noProof/>
            <w:sz w:val="24"/>
          </w:rPr>
          <w:t>9th Dec 2022</w:t>
        </w:r>
      </w:fldSimple>
      <w:r w:rsidR="00115749">
        <w:rPr>
          <w:b/>
          <w:noProof/>
          <w:sz w:val="24"/>
        </w:rPr>
        <w:t xml:space="preserve"> - </w:t>
      </w:r>
      <w:fldSimple w:instr=" DOCPROPERTY  EndDate  \* MERGEFORMAT ">
        <w:r w:rsidR="00115749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2AF8B1" w:rsidR="001E41F3" w:rsidRPr="00410371" w:rsidRDefault="00115749" w:rsidP="00547111">
            <w:pPr>
              <w:pStyle w:val="CRCoverPage"/>
              <w:spacing w:after="0"/>
              <w:rPr>
                <w:noProof/>
              </w:rPr>
            </w:pPr>
            <w:r w:rsidRPr="00115749">
              <w:rPr>
                <w:b/>
                <w:noProof/>
                <w:sz w:val="28"/>
              </w:rPr>
              <w:t>2945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5042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A3C56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AC0331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15749" w:rsidRPr="00115749">
              <w:t xml:space="preserve">NR/5GC: Re-verification of Rel-15 test case 7.1.2.3.10 against a </w:t>
            </w:r>
            <w:proofErr w:type="spellStart"/>
            <w:r w:rsidR="00115749" w:rsidRPr="00115749">
              <w:t>RedCap</w:t>
            </w:r>
            <w:proofErr w:type="spellEnd"/>
            <w:r w:rsidR="00115749" w:rsidRPr="00115749">
              <w:t xml:space="preserve">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BD1033" w:rsidR="001E41F3" w:rsidRDefault="00000000" w:rsidP="003908BC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115749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4E9712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01</w:t>
            </w:r>
            <w:r w:rsidR="008B560F">
              <w:rPr>
                <w:noProof/>
              </w:rPr>
              <w:t>-</w:t>
            </w:r>
            <w:r w:rsidR="00FA3C56">
              <w:rPr>
                <w:noProof/>
              </w:rPr>
              <w:t>1</w:t>
            </w:r>
            <w:r w:rsidR="000C3525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0A059" w:rsidR="001E41F3" w:rsidRDefault="00AB3A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0DB9F7" w:rsidR="00E3461C" w:rsidRDefault="00115749" w:rsidP="00115749">
            <w:pPr>
              <w:pStyle w:val="CRCoverPage"/>
              <w:spacing w:after="0"/>
              <w:rPr>
                <w:noProof/>
              </w:rPr>
            </w:pPr>
            <w:r>
              <w:t xml:space="preserve">Re-verification of Rel-15 test case </w:t>
            </w:r>
            <w:r w:rsidRPr="00115749">
              <w:t xml:space="preserve">7.1.2.3.10 </w:t>
            </w:r>
            <w:r>
              <w:t xml:space="preserve">against a </w:t>
            </w:r>
            <w:proofErr w:type="spellStart"/>
            <w:r>
              <w:t>RedCap</w:t>
            </w:r>
            <w:proofErr w:type="spellEnd"/>
            <w:r>
              <w:t xml:space="preserve"> UE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B744F8" w:rsidR="004D7D01" w:rsidRDefault="00115749" w:rsidP="00115749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Pr="00115749">
              <w:t xml:space="preserve">7.1.2.3.10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0344AB" w:rsidR="004D7D01" w:rsidRDefault="00A36534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Redcap UE will fail the case.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79C11" w:rsidR="004D7D01" w:rsidRDefault="00115749" w:rsidP="004D7D01">
            <w:pPr>
              <w:pStyle w:val="CRCoverPage"/>
              <w:spacing w:after="0"/>
              <w:ind w:left="100"/>
              <w:rPr>
                <w:noProof/>
              </w:rPr>
            </w:pPr>
            <w:r w:rsidRPr="00115749">
              <w:t>7.1.2.3.10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484403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BB60503" w14:textId="4562FCDD" w:rsidR="00234263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34263" w:rsidRPr="009A17BB">
        <w:rPr>
          <w:rFonts w:cs="Arial"/>
          <w:iCs/>
        </w:rPr>
        <w:t>Table of Contents</w:t>
      </w:r>
      <w:r w:rsidR="00234263">
        <w:tab/>
      </w:r>
      <w:r w:rsidR="00234263">
        <w:fldChar w:fldCharType="begin"/>
      </w:r>
      <w:r w:rsidR="00234263">
        <w:instrText xml:space="preserve"> PAGEREF _Toc124844032 \h </w:instrText>
      </w:r>
      <w:r w:rsidR="00234263">
        <w:fldChar w:fldCharType="separate"/>
      </w:r>
      <w:r w:rsidR="00234263">
        <w:t>2</w:t>
      </w:r>
      <w:r w:rsidR="00234263">
        <w:fldChar w:fldCharType="end"/>
      </w:r>
    </w:p>
    <w:p w14:paraId="70EB34EE" w14:textId="023AD077" w:rsidR="00234263" w:rsidRDefault="0023426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A17B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_Toc124844033 \h </w:instrText>
      </w:r>
      <w:r>
        <w:fldChar w:fldCharType="separate"/>
      </w:r>
      <w:r>
        <w:t>3</w:t>
      </w:r>
      <w:r>
        <w:fldChar w:fldCharType="end"/>
      </w:r>
    </w:p>
    <w:p w14:paraId="0A5A7D6F" w14:textId="25B6E78C" w:rsidR="00234263" w:rsidRDefault="0023426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17B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17B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_Toc124844034 \h </w:instrText>
      </w:r>
      <w:r>
        <w:fldChar w:fldCharType="separate"/>
      </w:r>
      <w:r>
        <w:t>3</w:t>
      </w:r>
      <w:r>
        <w:fldChar w:fldCharType="end"/>
      </w:r>
    </w:p>
    <w:p w14:paraId="4C8ABF40" w14:textId="1F34CC90" w:rsidR="00234263" w:rsidRDefault="0023426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A17B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A17B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_Toc124844035 \h </w:instrText>
      </w:r>
      <w:r>
        <w:fldChar w:fldCharType="separate"/>
      </w:r>
      <w:r>
        <w:t>3</w:t>
      </w:r>
      <w:r>
        <w:fldChar w:fldCharType="end"/>
      </w:r>
    </w:p>
    <w:p w14:paraId="01D7CF5F" w14:textId="4E44BDFA" w:rsidR="00234263" w:rsidRDefault="0023426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17B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17BB">
        <w:rPr>
          <w:b/>
          <w:lang w:val="pt-BR"/>
        </w:rPr>
        <w:t xml:space="preserve">Change </w:t>
      </w:r>
      <w:r w:rsidRPr="009A17BB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_Toc124844036 \h </w:instrText>
      </w:r>
      <w:r>
        <w:fldChar w:fldCharType="separate"/>
      </w:r>
      <w:r>
        <w:t>3</w:t>
      </w:r>
      <w:r>
        <w:fldChar w:fldCharType="end"/>
      </w:r>
    </w:p>
    <w:p w14:paraId="4F3B302D" w14:textId="525DC608" w:rsidR="00234263" w:rsidRDefault="0023426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17BB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17BB">
        <w:rPr>
          <w:b/>
          <w:lang w:val="pt-BR"/>
        </w:rPr>
        <w:t xml:space="preserve">Change </w:t>
      </w:r>
      <w:r w:rsidRPr="009A17BB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_Toc124844037 \h </w:instrText>
      </w:r>
      <w:r>
        <w:fldChar w:fldCharType="separate"/>
      </w:r>
      <w:r>
        <w:t>4</w:t>
      </w:r>
      <w:r>
        <w:fldChar w:fldCharType="end"/>
      </w:r>
    </w:p>
    <w:p w14:paraId="2CB3FED3" w14:textId="5324230E" w:rsidR="00234263" w:rsidRDefault="0023426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A17B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A17B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_Toc124844038 \h </w:instrText>
      </w:r>
      <w:r>
        <w:fldChar w:fldCharType="separate"/>
      </w:r>
      <w:r>
        <w:t>5</w:t>
      </w:r>
      <w:r>
        <w:fldChar w:fldCharType="end"/>
      </w:r>
    </w:p>
    <w:p w14:paraId="1043B248" w14:textId="53371C01" w:rsidR="00234263" w:rsidRDefault="0023426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A17B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A17B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_Toc124844039 \h </w:instrText>
      </w:r>
      <w:r>
        <w:fldChar w:fldCharType="separate"/>
      </w:r>
      <w:r>
        <w:t>5</w:t>
      </w:r>
      <w:r>
        <w:fldChar w:fldCharType="end"/>
      </w:r>
    </w:p>
    <w:p w14:paraId="101B2E87" w14:textId="7B6F5FE3" w:rsidR="00234263" w:rsidRDefault="0023426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17B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17BB">
        <w:rPr>
          <w:rFonts w:cs="Arial"/>
          <w:b/>
        </w:rPr>
        <w:t>MediaTek MT6835</w:t>
      </w:r>
      <w:r>
        <w:tab/>
      </w:r>
      <w:r>
        <w:fldChar w:fldCharType="begin"/>
      </w:r>
      <w:r>
        <w:instrText xml:space="preserve"> PAGEREF _Toc124844040 \h </w:instrText>
      </w:r>
      <w:r>
        <w:fldChar w:fldCharType="separate"/>
      </w:r>
      <w:r>
        <w:t>5</w:t>
      </w:r>
      <w:r>
        <w:fldChar w:fldCharType="end"/>
      </w:r>
    </w:p>
    <w:p w14:paraId="7DD4B79F" w14:textId="1707D718" w:rsidR="00234263" w:rsidRDefault="0023426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A17B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A17B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_Toc124844041 \h </w:instrText>
      </w:r>
      <w:r>
        <w:fldChar w:fldCharType="separate"/>
      </w:r>
      <w:r>
        <w:t>6</w:t>
      </w:r>
      <w:r>
        <w:fldChar w:fldCharType="end"/>
      </w:r>
    </w:p>
    <w:p w14:paraId="325A0C2F" w14:textId="6495530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124844033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4C9AD25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115749" w:rsidRPr="00115749">
        <w:t>7.1.2.3.10</w:t>
      </w:r>
      <w:r w:rsidR="00115749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24844034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3F35434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A3C56">
        <w:t>7.1.</w:t>
      </w:r>
      <w:r w:rsidR="00E3461C">
        <w:t>2.3.10</w:t>
      </w:r>
    </w:p>
    <w:p w14:paraId="763E129C" w14:textId="50A3BDB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16A7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7564F3E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 xml:space="preserve">MediaTek </w:t>
      </w:r>
      <w:r w:rsidR="000C3525" w:rsidRPr="000C3525">
        <w:rPr>
          <w:rFonts w:cs="Arial"/>
          <w:b/>
          <w:lang w:eastAsia="ja-JP"/>
        </w:rPr>
        <w:t>MT6835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24844035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2484403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632FD7F" w:rsidR="00574BDF" w:rsidRPr="00115749" w:rsidRDefault="00901729" w:rsidP="009F41AD">
            <w:pPr>
              <w:spacing w:after="0"/>
              <w:rPr>
                <w:rFonts w:ascii="Arial" w:hAnsi="Arial" w:cs="Arial"/>
              </w:rPr>
            </w:pPr>
            <w:r w:rsidRPr="00115749">
              <w:rPr>
                <w:rFonts w:ascii="Arial" w:hAnsi="Arial" w:cs="Arial"/>
              </w:rPr>
              <w:t>crs_NR_RLC_NACK_SN12_SOs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6B631F73" w:rsidR="00857312" w:rsidRPr="00115749" w:rsidRDefault="00D125B0" w:rsidP="00115749">
            <w:pPr>
              <w:rPr>
                <w:rFonts w:ascii="Arial" w:hAnsi="Arial" w:cs="Arial"/>
                <w:lang w:eastAsia="zh-CN"/>
              </w:rPr>
            </w:pPr>
            <w:r w:rsidRPr="00115749">
              <w:rPr>
                <w:rFonts w:ascii="Arial" w:hAnsi="Arial" w:cs="Arial"/>
                <w:lang w:eastAsia="zh-CN"/>
              </w:rPr>
              <w:t xml:space="preserve">At step 21, </w:t>
            </w:r>
            <w:r w:rsidR="00901729" w:rsidRPr="00115749">
              <w:rPr>
                <w:rFonts w:ascii="Arial" w:hAnsi="Arial" w:cs="Arial"/>
                <w:lang w:eastAsia="zh-CN"/>
              </w:rPr>
              <w:t xml:space="preserve">There is </w:t>
            </w:r>
            <w:r w:rsidR="00B40FEB" w:rsidRPr="00115749">
              <w:rPr>
                <w:rFonts w:ascii="Arial" w:hAnsi="Arial" w:cs="Arial"/>
                <w:lang w:eastAsia="zh-CN"/>
              </w:rPr>
              <w:t xml:space="preserve">no next NACK SN to be set, so E1 should </w:t>
            </w:r>
            <w:r w:rsidR="00DD5BAD" w:rsidRPr="00115749">
              <w:rPr>
                <w:rFonts w:ascii="Arial" w:hAnsi="Arial" w:cs="Arial"/>
                <w:lang w:eastAsia="zh-CN"/>
              </w:rPr>
              <w:t>be 0 instead 1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5992010B" w:rsidR="00E210A7" w:rsidRPr="00115749" w:rsidRDefault="00DD5BAD" w:rsidP="0011574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115749">
              <w:rPr>
                <w:rFonts w:cs="Arial"/>
                <w:lang w:val="en-SG"/>
              </w:rPr>
              <w:t>Added p_E1 with default value as '0'B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22F94A7C" w:rsidR="00574BDF" w:rsidRPr="00115749" w:rsidRDefault="00A23866" w:rsidP="009F41AD">
            <w:pPr>
              <w:spacing w:after="0"/>
              <w:rPr>
                <w:rFonts w:ascii="Arial" w:hAnsi="Arial" w:cs="Arial"/>
              </w:rPr>
            </w:pPr>
            <w:proofErr w:type="spellStart"/>
            <w:r w:rsidRPr="00115749">
              <w:rPr>
                <w:rFonts w:ascii="Arial" w:hAnsi="Arial" w:cs="Arial"/>
              </w:rPr>
              <w:t>NR_RLC_Common</w:t>
            </w:r>
            <w:proofErr w:type="spellEnd"/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2268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52D696DC" w:rsidR="00574BDF" w:rsidRDefault="00C22686" w:rsidP="009F41A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692D" w14:textId="77777777" w:rsidR="00227D74" w:rsidRDefault="005B0E41" w:rsidP="00227D74">
            <w:r>
              <w:t xml:space="preserve">  </w:t>
            </w:r>
            <w:r w:rsidR="0047783B">
              <w:t xml:space="preserve">  </w:t>
            </w:r>
            <w:r w:rsidR="00227D74">
              <w:t xml:space="preserve">  template (value) NR_RLC_Status_NackSN12Bit_Type crs_NR_RLC_NACK_SN12_</w:t>
            </w:r>
            <w:proofErr w:type="gramStart"/>
            <w:r w:rsidR="00227D74">
              <w:t>SOs(</w:t>
            </w:r>
            <w:proofErr w:type="gramEnd"/>
            <w:r w:rsidR="00227D74">
              <w:t xml:space="preserve">integer </w:t>
            </w:r>
            <w:proofErr w:type="spellStart"/>
            <w:r w:rsidR="00227D74">
              <w:t>p_NackSN</w:t>
            </w:r>
            <w:proofErr w:type="spellEnd"/>
            <w:r w:rsidR="00227D74">
              <w:t>,</w:t>
            </w:r>
          </w:p>
          <w:p w14:paraId="5716BE9C" w14:textId="77777777" w:rsidR="00227D74" w:rsidRDefault="00227D74" w:rsidP="00227D74">
            <w:r>
              <w:t xml:space="preserve">                                                                           integer </w:t>
            </w:r>
            <w:proofErr w:type="spellStart"/>
            <w:r>
              <w:t>p_SOstart</w:t>
            </w:r>
            <w:proofErr w:type="spellEnd"/>
            <w:r>
              <w:t>,</w:t>
            </w:r>
          </w:p>
          <w:p w14:paraId="1E9B49A8" w14:textId="0A6A69FC" w:rsidR="00227D74" w:rsidRDefault="00227D74" w:rsidP="00227D74">
            <w:r>
              <w:t xml:space="preserve">                                                                           integer </w:t>
            </w:r>
            <w:proofErr w:type="spellStart"/>
            <w:r>
              <w:t>p_SOstop</w:t>
            </w:r>
            <w:proofErr w:type="spellEnd"/>
            <w:proofErr w:type="gramStart"/>
            <w:r>
              <w:t>) :</w:t>
            </w:r>
            <w:proofErr w:type="gramEnd"/>
            <w:r>
              <w:t>=</w:t>
            </w:r>
          </w:p>
          <w:p w14:paraId="4665637C" w14:textId="77777777" w:rsidR="00227D74" w:rsidRDefault="00227D74" w:rsidP="00227D74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serves to transmit or receive  */</w:t>
            </w:r>
          </w:p>
          <w:p w14:paraId="3AA66164" w14:textId="77777777" w:rsidR="00227D74" w:rsidRDefault="00227D74" w:rsidP="00227D74">
            <w:r>
              <w:t xml:space="preserve">    /* @status    APPROVED (ENDC, NR5GC) */</w:t>
            </w:r>
          </w:p>
          <w:p w14:paraId="1BF30EE6" w14:textId="77777777" w:rsidR="00227D74" w:rsidRDefault="00227D74" w:rsidP="00227D74">
            <w:r>
              <w:t xml:space="preserve">    </w:t>
            </w:r>
            <w:proofErr w:type="spellStart"/>
            <w:r>
              <w:t>SequenceNumberNACK</w:t>
            </w:r>
            <w:proofErr w:type="spellEnd"/>
            <w:r>
              <w:t xml:space="preserve"> := int2bit(</w:t>
            </w:r>
            <w:proofErr w:type="spellStart"/>
            <w:r>
              <w:t>p_NackSN</w:t>
            </w:r>
            <w:proofErr w:type="spellEnd"/>
            <w:r>
              <w:t>, 12),       /* 12 bits SN */</w:t>
            </w:r>
          </w:p>
          <w:p w14:paraId="568F51AA" w14:textId="6C2FFD2D" w:rsidR="00227D74" w:rsidRPr="00C22686" w:rsidRDefault="00227D74" w:rsidP="00227D74">
            <w:pPr>
              <w:rPr>
                <w:lang w:val="de-DE"/>
              </w:rPr>
            </w:pPr>
            <w:r>
              <w:t xml:space="preserve">    </w:t>
            </w:r>
            <w:r w:rsidRPr="00C22686">
              <w:rPr>
                <w:lang w:val="de-DE"/>
              </w:rPr>
              <w:t xml:space="preserve">E1 := </w:t>
            </w:r>
            <w:r w:rsidR="00582B1E" w:rsidRPr="00C22686">
              <w:rPr>
                <w:lang w:val="de-DE"/>
              </w:rPr>
              <w:t>1</w:t>
            </w:r>
            <w:r w:rsidRPr="00C22686">
              <w:rPr>
                <w:lang w:val="de-DE"/>
              </w:rPr>
              <w:t>,                         /* 1 bit E1 field */</w:t>
            </w:r>
          </w:p>
          <w:p w14:paraId="533CC4DE" w14:textId="77777777" w:rsidR="00227D74" w:rsidRPr="00C22686" w:rsidRDefault="00227D74" w:rsidP="00227D74">
            <w:pPr>
              <w:rPr>
                <w:lang w:val="de-DE"/>
              </w:rPr>
            </w:pPr>
            <w:r w:rsidRPr="00C22686">
              <w:rPr>
                <w:lang w:val="de-DE"/>
              </w:rPr>
              <w:t xml:space="preserve">    E2 := '1'B,                         /* 1 bit E2 field */</w:t>
            </w:r>
          </w:p>
          <w:p w14:paraId="5D5957E1" w14:textId="77777777" w:rsidR="00227D74" w:rsidRPr="00C22686" w:rsidRDefault="00227D74" w:rsidP="00227D74">
            <w:pPr>
              <w:rPr>
                <w:lang w:val="de-DE"/>
              </w:rPr>
            </w:pPr>
            <w:r w:rsidRPr="00C22686">
              <w:rPr>
                <w:lang w:val="de-DE"/>
              </w:rPr>
              <w:t xml:space="preserve">    E3 := '0'B,                         /* 1 bit E3 field */</w:t>
            </w:r>
          </w:p>
          <w:p w14:paraId="478D4DC5" w14:textId="77777777" w:rsidR="00227D74" w:rsidRDefault="00227D74" w:rsidP="00227D74">
            <w:r w:rsidRPr="00C22686">
              <w:rPr>
                <w:lang w:val="de-DE"/>
              </w:rPr>
              <w:t xml:space="preserve">    </w:t>
            </w:r>
            <w:r>
              <w:t>Reserved := '0'B,                   /* 1 bits reserved */</w:t>
            </w:r>
          </w:p>
          <w:p w14:paraId="12ED6226" w14:textId="77777777" w:rsidR="00227D74" w:rsidRDefault="00227D74" w:rsidP="00227D74">
            <w:r>
              <w:lastRenderedPageBreak/>
              <w:t xml:space="preserve">    </w:t>
            </w:r>
            <w:proofErr w:type="spellStart"/>
            <w:r>
              <w:t>SOstart</w:t>
            </w:r>
            <w:proofErr w:type="spellEnd"/>
            <w:r>
              <w:t xml:space="preserve"> := int2bit(</w:t>
            </w:r>
            <w:proofErr w:type="spellStart"/>
            <w:r>
              <w:t>p_SOstart</w:t>
            </w:r>
            <w:proofErr w:type="spellEnd"/>
            <w:r>
              <w:t>, 16),</w:t>
            </w:r>
          </w:p>
          <w:p w14:paraId="37DB0EA4" w14:textId="77777777" w:rsidR="00227D74" w:rsidRDefault="00227D74" w:rsidP="00227D74">
            <w:r>
              <w:t xml:space="preserve">    </w:t>
            </w:r>
            <w:proofErr w:type="spellStart"/>
            <w:r>
              <w:t>SOstop</w:t>
            </w:r>
            <w:proofErr w:type="spellEnd"/>
            <w:r>
              <w:t xml:space="preserve"> := int2bit(</w:t>
            </w:r>
            <w:proofErr w:type="spellStart"/>
            <w:r>
              <w:t>p_SOstop</w:t>
            </w:r>
            <w:proofErr w:type="spellEnd"/>
            <w:r>
              <w:t>, 16),</w:t>
            </w:r>
          </w:p>
          <w:p w14:paraId="69CD8450" w14:textId="77777777" w:rsidR="00227D74" w:rsidRDefault="00227D74" w:rsidP="00227D74">
            <w:r>
              <w:t xml:space="preserve">    </w:t>
            </w:r>
            <w:proofErr w:type="spellStart"/>
            <w:proofErr w:type="gramStart"/>
            <w:r>
              <w:t>NACKrange</w:t>
            </w:r>
            <w:proofErr w:type="spellEnd"/>
            <w:r>
              <w:t xml:space="preserve"> :</w:t>
            </w:r>
            <w:proofErr w:type="gramEnd"/>
            <w:r>
              <w:t>= omit</w:t>
            </w:r>
          </w:p>
          <w:p w14:paraId="22091826" w14:textId="0C59EFFF" w:rsidR="00574BDF" w:rsidRDefault="00227D74" w:rsidP="00227D74">
            <w:r>
              <w:t xml:space="preserve">  };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6EE2" w14:textId="77777777" w:rsidR="00227D74" w:rsidRDefault="00114F7F" w:rsidP="00227D74">
            <w:r>
              <w:t xml:space="preserve">  </w:t>
            </w:r>
            <w:r w:rsidR="00227D74">
              <w:t xml:space="preserve">  template (value) NR_RLC_Status_NackSN12Bit_Type crs_NR_RLC_NACK_SN12_</w:t>
            </w:r>
            <w:proofErr w:type="gramStart"/>
            <w:r w:rsidR="00227D74">
              <w:t>SOs(</w:t>
            </w:r>
            <w:proofErr w:type="gramEnd"/>
            <w:r w:rsidR="00227D74">
              <w:t xml:space="preserve">integer </w:t>
            </w:r>
            <w:proofErr w:type="spellStart"/>
            <w:r w:rsidR="00227D74">
              <w:t>p_NackSN</w:t>
            </w:r>
            <w:proofErr w:type="spellEnd"/>
            <w:r w:rsidR="00227D74">
              <w:t>,</w:t>
            </w:r>
          </w:p>
          <w:p w14:paraId="4A93AC38" w14:textId="77777777" w:rsidR="00227D74" w:rsidRDefault="00227D74" w:rsidP="00227D74">
            <w:r>
              <w:t xml:space="preserve">                                                                           integer </w:t>
            </w:r>
            <w:proofErr w:type="spellStart"/>
            <w:r>
              <w:t>p_SOstart</w:t>
            </w:r>
            <w:proofErr w:type="spellEnd"/>
            <w:r>
              <w:t>,</w:t>
            </w:r>
          </w:p>
          <w:p w14:paraId="1E42AB33" w14:textId="77777777" w:rsidR="00227D74" w:rsidRDefault="00227D74" w:rsidP="00227D74">
            <w:r>
              <w:t xml:space="preserve">                                                                           integer </w:t>
            </w:r>
            <w:proofErr w:type="spellStart"/>
            <w:r>
              <w:t>p_SOstop</w:t>
            </w:r>
            <w:proofErr w:type="spellEnd"/>
            <w:r>
              <w:t xml:space="preserve">, </w:t>
            </w:r>
            <w:r w:rsidRPr="00CC1C89">
              <w:rPr>
                <w:highlight w:val="yellow"/>
              </w:rPr>
              <w:t>B1_Type p_E</w:t>
            </w:r>
            <w:proofErr w:type="gramStart"/>
            <w:r w:rsidRPr="00CC1C89">
              <w:rPr>
                <w:highlight w:val="yellow"/>
              </w:rPr>
              <w:t>1 :</w:t>
            </w:r>
            <w:proofErr w:type="gramEnd"/>
            <w:r w:rsidRPr="00CC1C89">
              <w:rPr>
                <w:highlight w:val="yellow"/>
              </w:rPr>
              <w:t>= '0'B</w:t>
            </w:r>
            <w:r>
              <w:t>) :=</w:t>
            </w:r>
          </w:p>
          <w:p w14:paraId="7EAE889C" w14:textId="77777777" w:rsidR="00227D74" w:rsidRDefault="00227D74" w:rsidP="00227D74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serves to transmit or receive  */</w:t>
            </w:r>
          </w:p>
          <w:p w14:paraId="08BBB4A6" w14:textId="77777777" w:rsidR="00227D74" w:rsidRDefault="00227D74" w:rsidP="00227D74">
            <w:r>
              <w:t xml:space="preserve">    /* @status    APPROVED (ENDC, NR5GC) */</w:t>
            </w:r>
          </w:p>
          <w:p w14:paraId="240DEE0B" w14:textId="77777777" w:rsidR="00227D74" w:rsidRDefault="00227D74" w:rsidP="00227D74">
            <w:r>
              <w:t xml:space="preserve">    </w:t>
            </w:r>
            <w:proofErr w:type="spellStart"/>
            <w:proofErr w:type="gramStart"/>
            <w:r>
              <w:t>SequenceNumberNACK</w:t>
            </w:r>
            <w:proofErr w:type="spellEnd"/>
            <w:r>
              <w:t xml:space="preserve"> :</w:t>
            </w:r>
            <w:proofErr w:type="gramEnd"/>
            <w:r>
              <w:t>= int2bit(</w:t>
            </w:r>
            <w:proofErr w:type="spellStart"/>
            <w:r>
              <w:t>p_NackSN</w:t>
            </w:r>
            <w:proofErr w:type="spellEnd"/>
            <w:r>
              <w:t>, 12),       /* 12 bits SN */</w:t>
            </w:r>
          </w:p>
          <w:p w14:paraId="4571D624" w14:textId="77777777" w:rsidR="00227D74" w:rsidRPr="00C22686" w:rsidRDefault="00227D74" w:rsidP="00227D74">
            <w:pPr>
              <w:rPr>
                <w:lang w:val="de-DE"/>
              </w:rPr>
            </w:pPr>
            <w:r>
              <w:t xml:space="preserve">    </w:t>
            </w:r>
            <w:r w:rsidRPr="00C22686">
              <w:rPr>
                <w:lang w:val="de-DE"/>
              </w:rPr>
              <w:t xml:space="preserve">E1 := </w:t>
            </w:r>
            <w:r w:rsidRPr="00C22686">
              <w:rPr>
                <w:highlight w:val="yellow"/>
                <w:lang w:val="de-DE"/>
              </w:rPr>
              <w:t>p_E1,</w:t>
            </w:r>
            <w:r w:rsidRPr="00C22686">
              <w:rPr>
                <w:lang w:val="de-DE"/>
              </w:rPr>
              <w:t xml:space="preserve">                         /* 1 bit E1 field */</w:t>
            </w:r>
          </w:p>
          <w:p w14:paraId="3B30FB1F" w14:textId="77777777" w:rsidR="00227D74" w:rsidRPr="00C22686" w:rsidRDefault="00227D74" w:rsidP="00227D74">
            <w:pPr>
              <w:rPr>
                <w:lang w:val="de-DE"/>
              </w:rPr>
            </w:pPr>
            <w:r w:rsidRPr="00C22686">
              <w:rPr>
                <w:lang w:val="de-DE"/>
              </w:rPr>
              <w:t xml:space="preserve">    E2 := '1'B,                         /* 1 bit E2 field */</w:t>
            </w:r>
          </w:p>
          <w:p w14:paraId="611E9825" w14:textId="77777777" w:rsidR="00227D74" w:rsidRPr="00C22686" w:rsidRDefault="00227D74" w:rsidP="00227D74">
            <w:pPr>
              <w:rPr>
                <w:lang w:val="de-DE"/>
              </w:rPr>
            </w:pPr>
            <w:r w:rsidRPr="00C22686">
              <w:rPr>
                <w:lang w:val="de-DE"/>
              </w:rPr>
              <w:t xml:space="preserve">    E3 := '0'B,                         /* 1 bit E3 field */</w:t>
            </w:r>
          </w:p>
          <w:p w14:paraId="6DBFB302" w14:textId="77777777" w:rsidR="00227D74" w:rsidRDefault="00227D74" w:rsidP="00227D74">
            <w:r w:rsidRPr="00C22686">
              <w:rPr>
                <w:lang w:val="de-DE"/>
              </w:rPr>
              <w:t xml:space="preserve">    </w:t>
            </w:r>
            <w:proofErr w:type="gramStart"/>
            <w:r>
              <w:t>Reserved :</w:t>
            </w:r>
            <w:proofErr w:type="gramEnd"/>
            <w:r>
              <w:t>= '0'B,                   /* 1 bits reserved */</w:t>
            </w:r>
          </w:p>
          <w:p w14:paraId="6E433F52" w14:textId="77777777" w:rsidR="00227D74" w:rsidRDefault="00227D74" w:rsidP="00227D74">
            <w:r>
              <w:t xml:space="preserve">    </w:t>
            </w:r>
            <w:proofErr w:type="spellStart"/>
            <w:proofErr w:type="gramStart"/>
            <w:r>
              <w:t>SOstart</w:t>
            </w:r>
            <w:proofErr w:type="spellEnd"/>
            <w:r>
              <w:t xml:space="preserve"> :</w:t>
            </w:r>
            <w:proofErr w:type="gramEnd"/>
            <w:r>
              <w:t>= int2bit(</w:t>
            </w:r>
            <w:proofErr w:type="spellStart"/>
            <w:r>
              <w:t>p_SOstart</w:t>
            </w:r>
            <w:proofErr w:type="spellEnd"/>
            <w:r>
              <w:t>, 16),</w:t>
            </w:r>
          </w:p>
          <w:p w14:paraId="24E126B3" w14:textId="77777777" w:rsidR="00227D74" w:rsidRDefault="00227D74" w:rsidP="00227D74">
            <w:r>
              <w:t xml:space="preserve">    </w:t>
            </w:r>
            <w:proofErr w:type="spellStart"/>
            <w:proofErr w:type="gramStart"/>
            <w:r>
              <w:t>SOstop</w:t>
            </w:r>
            <w:proofErr w:type="spellEnd"/>
            <w:r>
              <w:t xml:space="preserve"> :</w:t>
            </w:r>
            <w:proofErr w:type="gramEnd"/>
            <w:r>
              <w:t>= int2bit(</w:t>
            </w:r>
            <w:proofErr w:type="spellStart"/>
            <w:r>
              <w:t>p_SOstop</w:t>
            </w:r>
            <w:proofErr w:type="spellEnd"/>
            <w:r>
              <w:t>, 16),</w:t>
            </w:r>
          </w:p>
          <w:p w14:paraId="6C9668E2" w14:textId="77777777" w:rsidR="00227D74" w:rsidRDefault="00227D74" w:rsidP="00227D74">
            <w:r>
              <w:t xml:space="preserve">    </w:t>
            </w:r>
            <w:proofErr w:type="spellStart"/>
            <w:proofErr w:type="gramStart"/>
            <w:r>
              <w:t>NACKrange</w:t>
            </w:r>
            <w:proofErr w:type="spellEnd"/>
            <w:r>
              <w:t xml:space="preserve"> :</w:t>
            </w:r>
            <w:proofErr w:type="gramEnd"/>
            <w:r>
              <w:t>= omit</w:t>
            </w:r>
          </w:p>
          <w:p w14:paraId="4C11665C" w14:textId="6142875B" w:rsidR="00574BDF" w:rsidRDefault="00227D74" w:rsidP="00227D74">
            <w:r>
              <w:t xml:space="preserve">  };</w:t>
            </w:r>
          </w:p>
        </w:tc>
      </w:tr>
    </w:tbl>
    <w:p w14:paraId="6D8D7903" w14:textId="586F0E33" w:rsidR="00FC2058" w:rsidRDefault="00FC2058" w:rsidP="00FC2058"/>
    <w:p w14:paraId="5ED93D01" w14:textId="77777777" w:rsidR="0047783B" w:rsidRDefault="0047783B" w:rsidP="0047783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4844037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783B" w14:paraId="162FCD05" w14:textId="77777777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2D19" w14:textId="77777777"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FAD7" w14:textId="1E7410E9" w:rsidR="0047783B" w:rsidRPr="00115749" w:rsidRDefault="00983CFB" w:rsidP="005F2D79">
            <w:pPr>
              <w:spacing w:after="0"/>
              <w:rPr>
                <w:rFonts w:ascii="Arial" w:hAnsi="Arial" w:cs="Arial"/>
              </w:rPr>
            </w:pPr>
            <w:r w:rsidRPr="00115749">
              <w:rPr>
                <w:rFonts w:ascii="Arial" w:hAnsi="Arial" w:cs="Arial"/>
              </w:rPr>
              <w:t>crs_NR_RLC_NACK_SN12_Simple</w:t>
            </w:r>
          </w:p>
        </w:tc>
      </w:tr>
      <w:tr w:rsidR="0047783B" w14:paraId="3FA4BFBC" w14:textId="77777777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F429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F1B0" w14:textId="13BC8116" w:rsidR="0047783B" w:rsidRPr="00115749" w:rsidRDefault="001E0956" w:rsidP="00115749">
            <w:pPr>
              <w:rPr>
                <w:rFonts w:ascii="Arial" w:hAnsi="Arial" w:cs="Arial"/>
              </w:rPr>
            </w:pPr>
            <w:r w:rsidRPr="00115749">
              <w:rPr>
                <w:rFonts w:ascii="Arial" w:hAnsi="Arial" w:cs="Arial"/>
              </w:rPr>
              <w:t xml:space="preserve">At step </w:t>
            </w:r>
            <w:r w:rsidR="00DA1C03" w:rsidRPr="00115749">
              <w:rPr>
                <w:rFonts w:ascii="Arial" w:hAnsi="Arial" w:cs="Arial"/>
              </w:rPr>
              <w:t xml:space="preserve">5, step 10 and step 17, </w:t>
            </w:r>
            <w:r w:rsidR="00983CFB" w:rsidRPr="00115749">
              <w:rPr>
                <w:rFonts w:ascii="Arial" w:hAnsi="Arial" w:cs="Arial"/>
              </w:rPr>
              <w:t>There is no next NACK SN to be set</w:t>
            </w:r>
            <w:r w:rsidR="00DA1C03" w:rsidRPr="00115749">
              <w:rPr>
                <w:rFonts w:ascii="Arial" w:hAnsi="Arial" w:cs="Arial"/>
              </w:rPr>
              <w:t xml:space="preserve"> as per prose</w:t>
            </w:r>
            <w:r w:rsidR="00983CFB" w:rsidRPr="00115749">
              <w:rPr>
                <w:rFonts w:ascii="Arial" w:hAnsi="Arial" w:cs="Arial"/>
              </w:rPr>
              <w:t>, so E1 should be 0 instead 1</w:t>
            </w:r>
            <w:r w:rsidRPr="00115749">
              <w:rPr>
                <w:rFonts w:ascii="Arial" w:hAnsi="Arial" w:cs="Arial"/>
              </w:rPr>
              <w:t>.</w:t>
            </w:r>
          </w:p>
        </w:tc>
      </w:tr>
      <w:tr w:rsidR="0047783B" w14:paraId="5725937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5E1F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226D" w14:textId="3410D172" w:rsidR="0047783B" w:rsidRPr="00115749" w:rsidRDefault="00983CFB" w:rsidP="0011574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115749">
              <w:rPr>
                <w:rFonts w:cs="Arial"/>
                <w:lang w:val="en-SG"/>
              </w:rPr>
              <w:t>Added p_E1 with default value as '0'B</w:t>
            </w:r>
          </w:p>
        </w:tc>
      </w:tr>
      <w:tr w:rsidR="0047783B" w14:paraId="1E8A65F6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8E07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9328" w14:textId="420CADDF" w:rsidR="0047783B" w:rsidRPr="00115749" w:rsidRDefault="00A23866" w:rsidP="005F2D79">
            <w:pPr>
              <w:spacing w:after="0"/>
              <w:rPr>
                <w:rFonts w:ascii="Arial" w:hAnsi="Arial" w:cs="Arial"/>
              </w:rPr>
            </w:pPr>
            <w:proofErr w:type="spellStart"/>
            <w:r w:rsidRPr="00115749">
              <w:rPr>
                <w:rFonts w:ascii="Arial" w:hAnsi="Arial" w:cs="Arial"/>
              </w:rPr>
              <w:t>NR_RLC_Common</w:t>
            </w:r>
            <w:proofErr w:type="spellEnd"/>
          </w:p>
        </w:tc>
      </w:tr>
      <w:tr w:rsidR="0047783B" w14:paraId="1EC1DCA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4EBB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2268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36E5" w14:textId="06FA2C6C" w:rsidR="0047783B" w:rsidRDefault="00C22686" w:rsidP="005F2D7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E3B27B3" w14:textId="77777777" w:rsidR="0047783B" w:rsidRDefault="0047783B" w:rsidP="0047783B"/>
    <w:p w14:paraId="0E6EAB83" w14:textId="77777777"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5385A188" w14:textId="77777777" w:rsidTr="005F2D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99C7" w14:textId="03097B6B" w:rsidR="009F398C" w:rsidRDefault="000105E6" w:rsidP="009F398C">
            <w:r>
              <w:t xml:space="preserve">  </w:t>
            </w:r>
            <w:r w:rsidR="009F398C">
              <w:t xml:space="preserve">  template (value) NR_RLC_Status_NackSN12Bit_Type crs_NR_RLC_NACK_SN12_</w:t>
            </w:r>
            <w:proofErr w:type="gramStart"/>
            <w:r w:rsidR="009F398C">
              <w:t>Simple(</w:t>
            </w:r>
            <w:proofErr w:type="gramEnd"/>
            <w:r w:rsidR="009F398C">
              <w:t xml:space="preserve">integer </w:t>
            </w:r>
            <w:proofErr w:type="spellStart"/>
            <w:r w:rsidR="009F398C">
              <w:t>p_NackSN</w:t>
            </w:r>
            <w:proofErr w:type="spellEnd"/>
            <w:r w:rsidR="009F398C">
              <w:t>) :=</w:t>
            </w:r>
          </w:p>
          <w:p w14:paraId="0918348C" w14:textId="77777777" w:rsidR="009F398C" w:rsidRDefault="009F398C" w:rsidP="009F398C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serves to transmit or receive  */</w:t>
            </w:r>
          </w:p>
          <w:p w14:paraId="00A49CC1" w14:textId="77777777" w:rsidR="009F398C" w:rsidRDefault="009F398C" w:rsidP="009F398C">
            <w:r>
              <w:t xml:space="preserve">    /* @status    APPROVED (ENDC, NR5GC) */</w:t>
            </w:r>
          </w:p>
          <w:p w14:paraId="461E4CF0" w14:textId="77777777" w:rsidR="009F398C" w:rsidRDefault="009F398C" w:rsidP="009F398C">
            <w:r>
              <w:lastRenderedPageBreak/>
              <w:t xml:space="preserve">    </w:t>
            </w:r>
            <w:proofErr w:type="spellStart"/>
            <w:proofErr w:type="gramStart"/>
            <w:r>
              <w:t>SequenceNumberNACK</w:t>
            </w:r>
            <w:proofErr w:type="spellEnd"/>
            <w:r>
              <w:t xml:space="preserve"> :</w:t>
            </w:r>
            <w:proofErr w:type="gramEnd"/>
            <w:r>
              <w:t>= int2bit(</w:t>
            </w:r>
            <w:proofErr w:type="spellStart"/>
            <w:r>
              <w:t>p_NackSN</w:t>
            </w:r>
            <w:proofErr w:type="spellEnd"/>
            <w:r>
              <w:t>, 12),       /* 12 bits SN */</w:t>
            </w:r>
          </w:p>
          <w:p w14:paraId="137A6F34" w14:textId="77777777" w:rsidR="009F398C" w:rsidRPr="00C22686" w:rsidRDefault="009F398C" w:rsidP="009F398C">
            <w:pPr>
              <w:rPr>
                <w:lang w:val="de-DE"/>
              </w:rPr>
            </w:pPr>
            <w:r>
              <w:t xml:space="preserve">    </w:t>
            </w:r>
            <w:r w:rsidRPr="00C22686">
              <w:rPr>
                <w:lang w:val="de-DE"/>
              </w:rPr>
              <w:t>E1 := p_E1,                         /* 1 bit E1 field */</w:t>
            </w:r>
          </w:p>
          <w:p w14:paraId="5B08DEED" w14:textId="77777777" w:rsidR="009F398C" w:rsidRPr="00C22686" w:rsidRDefault="009F398C" w:rsidP="009F398C">
            <w:pPr>
              <w:rPr>
                <w:lang w:val="de-DE"/>
              </w:rPr>
            </w:pPr>
            <w:r w:rsidRPr="00C22686">
              <w:rPr>
                <w:lang w:val="de-DE"/>
              </w:rPr>
              <w:t xml:space="preserve">    E2 := '0'B,                         /* 1 bit E2 field */</w:t>
            </w:r>
          </w:p>
          <w:p w14:paraId="7E5D1D69" w14:textId="77777777" w:rsidR="009F398C" w:rsidRPr="00C22686" w:rsidRDefault="009F398C" w:rsidP="009F398C">
            <w:pPr>
              <w:rPr>
                <w:lang w:val="de-DE"/>
              </w:rPr>
            </w:pPr>
            <w:r w:rsidRPr="00C22686">
              <w:rPr>
                <w:lang w:val="de-DE"/>
              </w:rPr>
              <w:t xml:space="preserve">    E3 := '0'B,                         /* 1 bit E3 field */</w:t>
            </w:r>
          </w:p>
          <w:p w14:paraId="553E33E3" w14:textId="77777777" w:rsidR="009F398C" w:rsidRDefault="009F398C" w:rsidP="009F398C">
            <w:r w:rsidRPr="00C22686">
              <w:rPr>
                <w:lang w:val="de-DE"/>
              </w:rPr>
              <w:t xml:space="preserve">    </w:t>
            </w:r>
            <w:proofErr w:type="gramStart"/>
            <w:r>
              <w:t>Reserved :</w:t>
            </w:r>
            <w:proofErr w:type="gramEnd"/>
            <w:r>
              <w:t>= '0'B,                   /* 1 bits reserved */</w:t>
            </w:r>
          </w:p>
          <w:p w14:paraId="4E597749" w14:textId="77777777" w:rsidR="009F398C" w:rsidRDefault="009F398C" w:rsidP="009F398C">
            <w:r>
              <w:t xml:space="preserve">    </w:t>
            </w:r>
            <w:proofErr w:type="spellStart"/>
            <w:proofErr w:type="gramStart"/>
            <w:r>
              <w:t>SOstart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594213F8" w14:textId="77777777" w:rsidR="009F398C" w:rsidRDefault="009F398C" w:rsidP="009F398C">
            <w:r>
              <w:t xml:space="preserve">    </w:t>
            </w:r>
            <w:proofErr w:type="spellStart"/>
            <w:proofErr w:type="gramStart"/>
            <w:r>
              <w:t>SOstop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5704F2E0" w14:textId="77777777" w:rsidR="009F398C" w:rsidRDefault="009F398C" w:rsidP="009F398C">
            <w:r>
              <w:t xml:space="preserve">    </w:t>
            </w:r>
            <w:proofErr w:type="spellStart"/>
            <w:proofErr w:type="gramStart"/>
            <w:r>
              <w:t>NACKrange</w:t>
            </w:r>
            <w:proofErr w:type="spellEnd"/>
            <w:r>
              <w:t xml:space="preserve"> :</w:t>
            </w:r>
            <w:proofErr w:type="gramEnd"/>
            <w:r>
              <w:t>= omit</w:t>
            </w:r>
          </w:p>
          <w:p w14:paraId="12048C43" w14:textId="73E656C9" w:rsidR="0047783B" w:rsidRDefault="009F398C" w:rsidP="009F398C">
            <w:r>
              <w:t xml:space="preserve">  };</w:t>
            </w:r>
          </w:p>
        </w:tc>
      </w:tr>
    </w:tbl>
    <w:p w14:paraId="4892CB47" w14:textId="77777777" w:rsidR="0047783B" w:rsidRDefault="0047783B" w:rsidP="0047783B"/>
    <w:p w14:paraId="428D39B6" w14:textId="77777777" w:rsidR="0047783B" w:rsidRDefault="0047783B" w:rsidP="0047783B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15B3FDF3" w14:textId="77777777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E291" w14:textId="77777777" w:rsidR="009F398C" w:rsidRDefault="009F398C" w:rsidP="009F398C">
            <w:r>
              <w:t xml:space="preserve">  template (value) NR_RLC_Status_NackSN12Bit_Type crs_NR_RLC_NACK_SN12_</w:t>
            </w:r>
            <w:proofErr w:type="gramStart"/>
            <w:r>
              <w:t>Simple(</w:t>
            </w:r>
            <w:proofErr w:type="gramEnd"/>
            <w:r>
              <w:t xml:space="preserve">integer </w:t>
            </w:r>
            <w:proofErr w:type="spellStart"/>
            <w:r>
              <w:t>p_NackSN</w:t>
            </w:r>
            <w:proofErr w:type="spellEnd"/>
            <w:r>
              <w:t xml:space="preserve">, </w:t>
            </w:r>
            <w:r w:rsidRPr="00353835">
              <w:rPr>
                <w:highlight w:val="yellow"/>
              </w:rPr>
              <w:t>B1_Type p_E1 := '0'B</w:t>
            </w:r>
            <w:r>
              <w:t>) :=</w:t>
            </w:r>
          </w:p>
          <w:p w14:paraId="0F46ACF2" w14:textId="77777777" w:rsidR="009F398C" w:rsidRDefault="009F398C" w:rsidP="009F398C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serves to transmit or receive  */</w:t>
            </w:r>
          </w:p>
          <w:p w14:paraId="25657258" w14:textId="77777777" w:rsidR="009F398C" w:rsidRDefault="009F398C" w:rsidP="009F398C">
            <w:r>
              <w:t xml:space="preserve">    /* @status    APPROVED (ENDC, NR5GC) */</w:t>
            </w:r>
          </w:p>
          <w:p w14:paraId="3FE056D0" w14:textId="77777777" w:rsidR="009F398C" w:rsidRDefault="009F398C" w:rsidP="009F398C">
            <w:r>
              <w:t xml:space="preserve">    </w:t>
            </w:r>
            <w:proofErr w:type="spellStart"/>
            <w:proofErr w:type="gramStart"/>
            <w:r>
              <w:t>SequenceNumberNACK</w:t>
            </w:r>
            <w:proofErr w:type="spellEnd"/>
            <w:r>
              <w:t xml:space="preserve"> :</w:t>
            </w:r>
            <w:proofErr w:type="gramEnd"/>
            <w:r>
              <w:t>= int2bit(</w:t>
            </w:r>
            <w:proofErr w:type="spellStart"/>
            <w:r>
              <w:t>p_NackSN</w:t>
            </w:r>
            <w:proofErr w:type="spellEnd"/>
            <w:r>
              <w:t>, 12),       /* 12 bits SN */</w:t>
            </w:r>
          </w:p>
          <w:p w14:paraId="1C6F2FEC" w14:textId="77777777" w:rsidR="009F398C" w:rsidRPr="00C22686" w:rsidRDefault="009F398C" w:rsidP="009F398C">
            <w:pPr>
              <w:rPr>
                <w:lang w:val="de-DE"/>
              </w:rPr>
            </w:pPr>
            <w:r>
              <w:t xml:space="preserve">    </w:t>
            </w:r>
            <w:r w:rsidRPr="00C22686">
              <w:rPr>
                <w:lang w:val="de-DE"/>
              </w:rPr>
              <w:t xml:space="preserve">E1 := </w:t>
            </w:r>
            <w:r w:rsidRPr="00C22686">
              <w:rPr>
                <w:highlight w:val="yellow"/>
                <w:lang w:val="de-DE"/>
              </w:rPr>
              <w:t>p_E1</w:t>
            </w:r>
            <w:r w:rsidRPr="00C22686">
              <w:rPr>
                <w:lang w:val="de-DE"/>
              </w:rPr>
              <w:t>,                         /* 1 bit E1 field */</w:t>
            </w:r>
          </w:p>
          <w:p w14:paraId="708E39B6" w14:textId="77777777" w:rsidR="009F398C" w:rsidRPr="00C22686" w:rsidRDefault="009F398C" w:rsidP="009F398C">
            <w:pPr>
              <w:rPr>
                <w:lang w:val="de-DE"/>
              </w:rPr>
            </w:pPr>
            <w:r w:rsidRPr="00C22686">
              <w:rPr>
                <w:lang w:val="de-DE"/>
              </w:rPr>
              <w:t xml:space="preserve">    E2 := '0'B,                         /* 1 bit E2 field */</w:t>
            </w:r>
          </w:p>
          <w:p w14:paraId="1B48F82D" w14:textId="77777777" w:rsidR="009F398C" w:rsidRPr="00C22686" w:rsidRDefault="009F398C" w:rsidP="009F398C">
            <w:pPr>
              <w:rPr>
                <w:lang w:val="de-DE"/>
              </w:rPr>
            </w:pPr>
            <w:r w:rsidRPr="00C22686">
              <w:rPr>
                <w:lang w:val="de-DE"/>
              </w:rPr>
              <w:t xml:space="preserve">    E3 := '0'B,                         /* 1 bit E3 field */</w:t>
            </w:r>
          </w:p>
          <w:p w14:paraId="59658FF7" w14:textId="77777777" w:rsidR="009F398C" w:rsidRDefault="009F398C" w:rsidP="009F398C">
            <w:r w:rsidRPr="00C22686">
              <w:rPr>
                <w:lang w:val="de-DE"/>
              </w:rPr>
              <w:t xml:space="preserve">    </w:t>
            </w:r>
            <w:proofErr w:type="gramStart"/>
            <w:r>
              <w:t>Reserved :</w:t>
            </w:r>
            <w:proofErr w:type="gramEnd"/>
            <w:r>
              <w:t>= '0'B,                   /* 1 bits reserved */</w:t>
            </w:r>
          </w:p>
          <w:p w14:paraId="2850EAB9" w14:textId="77777777" w:rsidR="009F398C" w:rsidRDefault="009F398C" w:rsidP="009F398C">
            <w:r>
              <w:t xml:space="preserve">    </w:t>
            </w:r>
            <w:proofErr w:type="spellStart"/>
            <w:proofErr w:type="gramStart"/>
            <w:r>
              <w:t>SOstart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43497594" w14:textId="77777777" w:rsidR="009F398C" w:rsidRDefault="009F398C" w:rsidP="009F398C">
            <w:r>
              <w:t xml:space="preserve">    </w:t>
            </w:r>
            <w:proofErr w:type="spellStart"/>
            <w:proofErr w:type="gramStart"/>
            <w:r>
              <w:t>SOstop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74307558" w14:textId="77777777" w:rsidR="009F398C" w:rsidRDefault="009F398C" w:rsidP="009F398C">
            <w:r>
              <w:t xml:space="preserve">    </w:t>
            </w:r>
            <w:proofErr w:type="spellStart"/>
            <w:proofErr w:type="gramStart"/>
            <w:r>
              <w:t>NACKrange</w:t>
            </w:r>
            <w:proofErr w:type="spellEnd"/>
            <w:r>
              <w:t xml:space="preserve"> :</w:t>
            </w:r>
            <w:proofErr w:type="gramEnd"/>
            <w:r>
              <w:t>= omit</w:t>
            </w:r>
          </w:p>
          <w:p w14:paraId="3AC0E8E9" w14:textId="0212B539" w:rsidR="0047783B" w:rsidRDefault="009F398C" w:rsidP="009F398C">
            <w:pPr>
              <w:ind w:firstLine="204"/>
            </w:pPr>
            <w:r>
              <w:t xml:space="preserve">  };</w:t>
            </w:r>
          </w:p>
        </w:tc>
      </w:tr>
    </w:tbl>
    <w:p w14:paraId="3780AF7E" w14:textId="4386B1A4" w:rsidR="0047783B" w:rsidRDefault="0047783B" w:rsidP="00FC2058"/>
    <w:p w14:paraId="2159CBA7" w14:textId="0BA193CD" w:rsidR="00C22686" w:rsidRPr="00C22686" w:rsidRDefault="00C22686" w:rsidP="00FC2058">
      <w:pPr>
        <w:rPr>
          <w:rFonts w:ascii="Arial" w:hAnsi="Arial" w:cs="Arial"/>
          <w:b/>
          <w:bCs/>
          <w:sz w:val="24"/>
          <w:szCs w:val="24"/>
        </w:rPr>
      </w:pPr>
      <w:r w:rsidRPr="00C22686">
        <w:rPr>
          <w:rFonts w:ascii="Arial" w:hAnsi="Arial" w:cs="Arial"/>
          <w:b/>
          <w:bCs/>
          <w:sz w:val="24"/>
          <w:szCs w:val="24"/>
        </w:rPr>
        <w:t>Additional Changes</w:t>
      </w:r>
    </w:p>
    <w:p w14:paraId="709D8624" w14:textId="5400A4B9" w:rsidR="007B177A" w:rsidRPr="007B177A" w:rsidRDefault="007B177A" w:rsidP="007B177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1. </w:t>
      </w:r>
      <w:r w:rsidR="00C22686" w:rsidRPr="007B177A">
        <w:rPr>
          <w:rFonts w:ascii="Arial" w:hAnsi="Arial" w:cs="Arial"/>
          <w:b/>
          <w:bCs/>
        </w:rPr>
        <w:t>Provide crs_NR_RLC_NACK_SN12_Range with E1 as parameter.</w:t>
      </w:r>
    </w:p>
    <w:p w14:paraId="50AFE036" w14:textId="37BC2F4A" w:rsidR="00C22686" w:rsidRPr="007B177A" w:rsidRDefault="00C22686" w:rsidP="007B177A">
      <w:pPr>
        <w:rPr>
          <w:rFonts w:ascii="Arial" w:hAnsi="Arial" w:cs="Arial"/>
        </w:rPr>
      </w:pPr>
      <w:r w:rsidRPr="007B177A">
        <w:rPr>
          <w:rFonts w:ascii="Arial" w:hAnsi="Arial" w:cs="Arial"/>
        </w:rPr>
        <w:t>To harmonize with the above changes and the correspo</w:t>
      </w:r>
      <w:r w:rsidR="00394F36" w:rsidRPr="007B177A">
        <w:rPr>
          <w:rFonts w:ascii="Arial" w:hAnsi="Arial" w:cs="Arial"/>
        </w:rPr>
        <w:t>n</w:t>
      </w:r>
      <w:r w:rsidRPr="007B177A">
        <w:rPr>
          <w:rFonts w:ascii="Arial" w:hAnsi="Arial" w:cs="Arial"/>
        </w:rPr>
        <w:t>ding templates for SN18</w:t>
      </w:r>
    </w:p>
    <w:p w14:paraId="5D61DF7B" w14:textId="0EC75C89" w:rsidR="00C22686" w:rsidRDefault="00C22686" w:rsidP="00FC2058"/>
    <w:p w14:paraId="527AAC44" w14:textId="77777777" w:rsidR="00C22686" w:rsidRPr="00C22686" w:rsidRDefault="00C22686" w:rsidP="00C22686">
      <w:pPr>
        <w:rPr>
          <w:b/>
          <w:bCs/>
        </w:rPr>
      </w:pPr>
      <w:r w:rsidRPr="00C22686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2686" w14:paraId="524C49D3" w14:textId="77777777" w:rsidTr="009849C0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4261" w14:textId="77777777" w:rsidR="00C22686" w:rsidRDefault="00C22686" w:rsidP="00C22686">
            <w:r>
              <w:t xml:space="preserve">  template (value) NR_RLC_Status_NackSN12Bit_Type crs_NR_RLC_NACK_SN12_</w:t>
            </w:r>
            <w:proofErr w:type="gramStart"/>
            <w:r>
              <w:t>Range(</w:t>
            </w:r>
            <w:proofErr w:type="gramEnd"/>
            <w:r>
              <w:t xml:space="preserve">integer </w:t>
            </w:r>
            <w:proofErr w:type="spellStart"/>
            <w:r>
              <w:t>p_NackSN</w:t>
            </w:r>
            <w:proofErr w:type="spellEnd"/>
            <w:r>
              <w:t>,</w:t>
            </w:r>
          </w:p>
          <w:p w14:paraId="3E794D74" w14:textId="77777777" w:rsidR="00C22686" w:rsidRPr="00C22686" w:rsidRDefault="00C22686" w:rsidP="00C22686">
            <w:pPr>
              <w:rPr>
                <w:lang w:val="de-DE"/>
              </w:rPr>
            </w:pPr>
            <w:r w:rsidRPr="00F46AFB">
              <w:rPr>
                <w:lang w:val="en-US"/>
              </w:rPr>
              <w:t xml:space="preserve">                                                                             </w:t>
            </w:r>
            <w:r w:rsidRPr="00C22686">
              <w:rPr>
                <w:lang w:val="de-DE"/>
              </w:rPr>
              <w:t xml:space="preserve">integer p_NACKrange, </w:t>
            </w:r>
          </w:p>
          <w:p w14:paraId="2DFE6B64" w14:textId="5427EE46" w:rsidR="00C22686" w:rsidRPr="00C22686" w:rsidRDefault="00C22686" w:rsidP="00C22686">
            <w:pPr>
              <w:rPr>
                <w:lang w:val="de-DE"/>
              </w:rPr>
            </w:pPr>
            <w:r>
              <w:rPr>
                <w:highlight w:val="yellow"/>
                <w:lang w:val="de-DE"/>
              </w:rPr>
              <w:t xml:space="preserve">                                                                             </w:t>
            </w:r>
            <w:r w:rsidRPr="00C22686">
              <w:rPr>
                <w:highlight w:val="yellow"/>
                <w:lang w:val="de-DE"/>
              </w:rPr>
              <w:t>B1_Type p_E1 := '0'B</w:t>
            </w:r>
            <w:r w:rsidRPr="00C22686">
              <w:rPr>
                <w:lang w:val="de-DE"/>
              </w:rPr>
              <w:t>) :=</w:t>
            </w:r>
          </w:p>
          <w:p w14:paraId="146AA13D" w14:textId="77777777" w:rsidR="00C22686" w:rsidRDefault="00C22686" w:rsidP="00C22686">
            <w:r w:rsidRPr="00C22686">
              <w:rPr>
                <w:lang w:val="de-DE"/>
              </w:rPr>
              <w:t xml:space="preserve">  </w:t>
            </w:r>
            <w:proofErr w:type="gramStart"/>
            <w:r>
              <w:t>{ /</w:t>
            </w:r>
            <w:proofErr w:type="gramEnd"/>
            <w:r>
              <w:t>* serves to transmit or receive  */</w:t>
            </w:r>
          </w:p>
          <w:p w14:paraId="59B866B1" w14:textId="77777777" w:rsidR="00C22686" w:rsidRDefault="00C22686" w:rsidP="00C22686">
            <w:r>
              <w:t xml:space="preserve">    /* @status    APPROVED (ENDC, NR5GC) */</w:t>
            </w:r>
          </w:p>
          <w:p w14:paraId="124883B9" w14:textId="77777777" w:rsidR="00C22686" w:rsidRDefault="00C22686" w:rsidP="00C22686">
            <w:r>
              <w:lastRenderedPageBreak/>
              <w:t xml:space="preserve">    </w:t>
            </w:r>
            <w:proofErr w:type="spellStart"/>
            <w:proofErr w:type="gramStart"/>
            <w:r>
              <w:t>SequenceNumberNACK</w:t>
            </w:r>
            <w:proofErr w:type="spellEnd"/>
            <w:r>
              <w:t xml:space="preserve"> :</w:t>
            </w:r>
            <w:proofErr w:type="gramEnd"/>
            <w:r>
              <w:t>= int2bit(</w:t>
            </w:r>
            <w:proofErr w:type="spellStart"/>
            <w:r>
              <w:t>p_NackSN</w:t>
            </w:r>
            <w:proofErr w:type="spellEnd"/>
            <w:r>
              <w:t>, 12),       /* 12 bits SN */</w:t>
            </w:r>
          </w:p>
          <w:p w14:paraId="02F20782" w14:textId="5CE9A3D0" w:rsidR="00C22686" w:rsidRPr="00C22686" w:rsidRDefault="00C22686" w:rsidP="00C22686">
            <w:pPr>
              <w:rPr>
                <w:lang w:val="de-DE"/>
              </w:rPr>
            </w:pPr>
            <w:r w:rsidRPr="00F46AFB">
              <w:rPr>
                <w:lang w:val="en-US"/>
              </w:rPr>
              <w:t xml:space="preserve">    </w:t>
            </w:r>
            <w:r w:rsidRPr="00C22686">
              <w:rPr>
                <w:lang w:val="de-DE"/>
              </w:rPr>
              <w:t xml:space="preserve">E1 := </w:t>
            </w:r>
            <w:r w:rsidRPr="00C22686">
              <w:rPr>
                <w:highlight w:val="yellow"/>
                <w:lang w:val="de-DE"/>
              </w:rPr>
              <w:t>p_E1</w:t>
            </w:r>
            <w:r w:rsidRPr="00C22686">
              <w:rPr>
                <w:lang w:val="de-DE"/>
              </w:rPr>
              <w:t>,                         /* 1 bit E1 field */</w:t>
            </w:r>
          </w:p>
          <w:p w14:paraId="1A16BBA7" w14:textId="77777777" w:rsidR="00C22686" w:rsidRPr="00C22686" w:rsidRDefault="00C22686" w:rsidP="00C22686">
            <w:pPr>
              <w:rPr>
                <w:lang w:val="de-DE"/>
              </w:rPr>
            </w:pPr>
            <w:r w:rsidRPr="00C22686">
              <w:rPr>
                <w:lang w:val="de-DE"/>
              </w:rPr>
              <w:t xml:space="preserve">    E2 := '0'B,                         /* 1 bit E2 field */</w:t>
            </w:r>
          </w:p>
          <w:p w14:paraId="7529BCB3" w14:textId="77777777" w:rsidR="00C22686" w:rsidRPr="00C22686" w:rsidRDefault="00C22686" w:rsidP="00C22686">
            <w:pPr>
              <w:rPr>
                <w:lang w:val="de-DE"/>
              </w:rPr>
            </w:pPr>
            <w:r w:rsidRPr="00C22686">
              <w:rPr>
                <w:lang w:val="de-DE"/>
              </w:rPr>
              <w:t xml:space="preserve">    E3 := '1'B,                         /* 1 bit E3 field */</w:t>
            </w:r>
          </w:p>
          <w:p w14:paraId="5D39175C" w14:textId="77777777" w:rsidR="00C22686" w:rsidRDefault="00C22686" w:rsidP="00C22686">
            <w:r w:rsidRPr="00C22686">
              <w:rPr>
                <w:lang w:val="de-DE"/>
              </w:rPr>
              <w:t xml:space="preserve">    </w:t>
            </w:r>
            <w:proofErr w:type="gramStart"/>
            <w:r>
              <w:t>Reserved :</w:t>
            </w:r>
            <w:proofErr w:type="gramEnd"/>
            <w:r>
              <w:t>= '0'B,                   /* 1 bits reserved */</w:t>
            </w:r>
          </w:p>
          <w:p w14:paraId="724219D5" w14:textId="77777777" w:rsidR="00C22686" w:rsidRDefault="00C22686" w:rsidP="00C22686">
            <w:r>
              <w:t xml:space="preserve">    </w:t>
            </w:r>
            <w:proofErr w:type="spellStart"/>
            <w:proofErr w:type="gramStart"/>
            <w:r>
              <w:t>SOstart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6CE5F26B" w14:textId="77777777" w:rsidR="00C22686" w:rsidRDefault="00C22686" w:rsidP="00C22686">
            <w:r>
              <w:t xml:space="preserve">    </w:t>
            </w:r>
            <w:proofErr w:type="spellStart"/>
            <w:proofErr w:type="gramStart"/>
            <w:r>
              <w:t>SOstop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4C91DE65" w14:textId="77777777" w:rsidR="00C22686" w:rsidRDefault="00C22686" w:rsidP="00C22686">
            <w:r>
              <w:t xml:space="preserve">    </w:t>
            </w:r>
            <w:proofErr w:type="spellStart"/>
            <w:proofErr w:type="gramStart"/>
            <w:r>
              <w:t>NACKrange</w:t>
            </w:r>
            <w:proofErr w:type="spellEnd"/>
            <w:r>
              <w:t xml:space="preserve"> :</w:t>
            </w:r>
            <w:proofErr w:type="gramEnd"/>
            <w:r>
              <w:t>= int2bit(</w:t>
            </w:r>
            <w:proofErr w:type="spellStart"/>
            <w:r>
              <w:t>p_NACKrange</w:t>
            </w:r>
            <w:proofErr w:type="spellEnd"/>
            <w:r>
              <w:t>, 8)</w:t>
            </w:r>
          </w:p>
          <w:p w14:paraId="571EC3D9" w14:textId="318AFE8C" w:rsidR="00C22686" w:rsidRDefault="00C22686" w:rsidP="00C22686">
            <w:r>
              <w:t xml:space="preserve">  }; </w:t>
            </w:r>
          </w:p>
        </w:tc>
      </w:tr>
    </w:tbl>
    <w:p w14:paraId="53B9165E" w14:textId="77777777" w:rsidR="00C22686" w:rsidRDefault="00C22686" w:rsidP="00C22686"/>
    <w:p w14:paraId="6EC66C1D" w14:textId="246300EB" w:rsidR="00C22686" w:rsidRDefault="00C22686" w:rsidP="00C22686">
      <w:pPr>
        <w:rPr>
          <w:rFonts w:ascii="Arial" w:hAnsi="Arial" w:cs="Arial"/>
          <w:b/>
          <w:bCs/>
        </w:rPr>
      </w:pPr>
      <w:r w:rsidRPr="007B177A">
        <w:rPr>
          <w:rFonts w:ascii="Arial" w:hAnsi="Arial" w:cs="Arial"/>
          <w:b/>
          <w:bCs/>
        </w:rPr>
        <w:t>2. Correct side-effects of thes</w:t>
      </w:r>
      <w:r w:rsidR="00394F36" w:rsidRPr="007B177A">
        <w:rPr>
          <w:rFonts w:ascii="Arial" w:hAnsi="Arial" w:cs="Arial"/>
          <w:b/>
          <w:bCs/>
        </w:rPr>
        <w:t>e</w:t>
      </w:r>
      <w:r w:rsidRPr="007B177A">
        <w:rPr>
          <w:rFonts w:ascii="Arial" w:hAnsi="Arial" w:cs="Arial"/>
          <w:b/>
          <w:bCs/>
        </w:rPr>
        <w:t xml:space="preserve"> cha</w:t>
      </w:r>
      <w:r w:rsidR="00394F36" w:rsidRPr="007B177A">
        <w:rPr>
          <w:rFonts w:ascii="Arial" w:hAnsi="Arial" w:cs="Arial"/>
          <w:b/>
          <w:bCs/>
        </w:rPr>
        <w:t>n</w:t>
      </w:r>
      <w:r w:rsidRPr="007B177A">
        <w:rPr>
          <w:rFonts w:ascii="Arial" w:hAnsi="Arial" w:cs="Arial"/>
          <w:b/>
          <w:bCs/>
        </w:rPr>
        <w:t xml:space="preserve">ges </w:t>
      </w:r>
      <w:r w:rsidR="00394F36" w:rsidRPr="007B177A">
        <w:rPr>
          <w:rFonts w:ascii="Arial" w:hAnsi="Arial" w:cs="Arial"/>
          <w:b/>
          <w:bCs/>
        </w:rPr>
        <w:t>in</w:t>
      </w:r>
      <w:r w:rsidRPr="007B177A">
        <w:rPr>
          <w:rFonts w:ascii="Arial" w:hAnsi="Arial" w:cs="Arial"/>
          <w:b/>
          <w:bCs/>
        </w:rPr>
        <w:t xml:space="preserve"> RLC AM </w:t>
      </w:r>
      <w:proofErr w:type="spellStart"/>
      <w:r w:rsidRPr="007B177A">
        <w:rPr>
          <w:rFonts w:ascii="Arial" w:hAnsi="Arial" w:cs="Arial"/>
          <w:b/>
          <w:bCs/>
        </w:rPr>
        <w:t>RedCap</w:t>
      </w:r>
      <w:proofErr w:type="spellEnd"/>
      <w:r w:rsidRPr="007B177A">
        <w:rPr>
          <w:rFonts w:ascii="Arial" w:hAnsi="Arial" w:cs="Arial"/>
          <w:b/>
          <w:bCs/>
        </w:rPr>
        <w:t xml:space="preserve"> Test cases 7.1.2.3.6 to 7.1.2.3.10</w:t>
      </w:r>
    </w:p>
    <w:p w14:paraId="50423565" w14:textId="60177488" w:rsidR="007B177A" w:rsidRPr="007B177A" w:rsidRDefault="007B177A" w:rsidP="007B177A">
      <w:pPr>
        <w:rPr>
          <w:rFonts w:ascii="Arial" w:hAnsi="Arial" w:cs="Arial"/>
          <w:b/>
          <w:bCs/>
        </w:rPr>
      </w:pPr>
      <w:r w:rsidRPr="007B177A">
        <w:rPr>
          <w:rFonts w:ascii="Arial" w:hAnsi="Arial" w:cs="Arial"/>
          <w:b/>
          <w:bCs/>
        </w:rPr>
        <w:t>2.</w:t>
      </w:r>
      <w:r>
        <w:rPr>
          <w:rFonts w:ascii="Arial" w:hAnsi="Arial" w:cs="Arial"/>
          <w:b/>
          <w:bCs/>
        </w:rPr>
        <w:t>1</w:t>
      </w:r>
      <w:r w:rsidRPr="007B177A">
        <w:rPr>
          <w:rFonts w:ascii="Arial" w:hAnsi="Arial" w:cs="Arial"/>
          <w:b/>
          <w:bCs/>
        </w:rPr>
        <w:t xml:space="preserve"> crs_NR_RLC_NACK_SN12_</w:t>
      </w:r>
      <w:r w:rsidR="00527E3A">
        <w:rPr>
          <w:rFonts w:ascii="Arial" w:hAnsi="Arial" w:cs="Arial"/>
          <w:b/>
          <w:bCs/>
        </w:rPr>
        <w:t>SOs</w:t>
      </w:r>
    </w:p>
    <w:p w14:paraId="03E25F4F" w14:textId="2AC89403" w:rsidR="00466769" w:rsidRPr="00466769" w:rsidRDefault="00466769" w:rsidP="00466769">
      <w:r w:rsidRPr="00466769">
        <w:t xml:space="preserve">TC 7.1.2.3.9 not yet tested </w:t>
      </w:r>
      <w:r w:rsidR="00F46AFB">
        <w:t xml:space="preserve">for </w:t>
      </w:r>
      <w:proofErr w:type="spellStart"/>
      <w:r w:rsidR="00F46AFB">
        <w:t>RedCap</w:t>
      </w:r>
      <w:proofErr w:type="spellEnd"/>
      <w:r w:rsidR="00F46AFB">
        <w:t xml:space="preserve"> </w:t>
      </w:r>
      <w:r w:rsidRPr="00466769">
        <w:t xml:space="preserve">- corrected </w:t>
      </w:r>
      <w:r w:rsidRPr="00466769">
        <w:rPr>
          <w:lang w:val="en-US"/>
        </w:rPr>
        <w:t>b</w:t>
      </w:r>
      <w:r w:rsidRPr="00466769">
        <w:t xml:space="preserve">y this change </w:t>
      </w:r>
    </w:p>
    <w:p w14:paraId="4AADAE5B" w14:textId="39D9B616" w:rsidR="00120CCA" w:rsidRDefault="00466769" w:rsidP="00466769">
      <w:pPr>
        <w:rPr>
          <w:rFonts w:ascii="Arial" w:hAnsi="Arial" w:cs="Arial"/>
          <w:b/>
          <w:bCs/>
        </w:rPr>
      </w:pPr>
      <w:r w:rsidRPr="00466769">
        <w:rPr>
          <w:rFonts w:ascii="Arial" w:hAnsi="Arial" w:cs="Arial"/>
          <w:b/>
          <w:bCs/>
        </w:rPr>
        <w:t>2.2 crs_NR_RLC_NACK_SN12_Simple</w:t>
      </w:r>
    </w:p>
    <w:p w14:paraId="072A5697" w14:textId="43B1FB11" w:rsidR="00120CCA" w:rsidRPr="00120CCA" w:rsidRDefault="00120CCA" w:rsidP="00466769">
      <w:r>
        <w:t>TC 7.1.2.3.6 step 12:</w:t>
      </w:r>
    </w:p>
    <w:p w14:paraId="0526EF1F" w14:textId="35F862F7" w:rsidR="007B177A" w:rsidRPr="00120CCA" w:rsidRDefault="00466769" w:rsidP="00C22686">
      <w:pPr>
        <w:rPr>
          <w:rFonts w:ascii="Arial" w:hAnsi="Arial" w:cs="Arial"/>
        </w:rPr>
      </w:pPr>
      <w:r w:rsidRPr="00120CCA">
        <w:rPr>
          <w:rFonts w:ascii="Arial" w:hAnsi="Arial" w:cs="Arial"/>
        </w:rPr>
        <w:t xml:space="preserve">      v_NR_NackSN12Bit_1 := crs_NR_RLC_NACK_SN12_Simple (4</w:t>
      </w:r>
      <w:r w:rsidR="00120CCA" w:rsidRPr="00120CCA">
        <w:rPr>
          <w:rFonts w:ascii="Arial" w:hAnsi="Arial" w:cs="Arial"/>
          <w:highlight w:val="cyan"/>
        </w:rPr>
        <w:t>, '1'B</w:t>
      </w:r>
      <w:r w:rsidRPr="00120CCA">
        <w:rPr>
          <w:rFonts w:ascii="Arial" w:hAnsi="Arial" w:cs="Arial"/>
        </w:rPr>
        <w:t>);</w:t>
      </w:r>
    </w:p>
    <w:p w14:paraId="1F59BA06" w14:textId="711CB1E2" w:rsidR="007B177A" w:rsidRPr="007B177A" w:rsidRDefault="00F46AFB" w:rsidP="00C22686">
      <w:pPr>
        <w:rPr>
          <w:rFonts w:ascii="Arial" w:hAnsi="Arial" w:cs="Arial"/>
          <w:b/>
          <w:bCs/>
        </w:rPr>
      </w:pPr>
      <w:r w:rsidRPr="00466769">
        <w:t>TC 7.1.2.3.</w:t>
      </w:r>
      <w:r>
        <w:t>7</w:t>
      </w:r>
      <w:r w:rsidRPr="00F46AFB">
        <w:rPr>
          <w:lang w:val="en-US"/>
        </w:rPr>
        <w:t>,</w:t>
      </w:r>
      <w:r w:rsidRPr="00466769">
        <w:t xml:space="preserve"> </w:t>
      </w:r>
      <w:r>
        <w:t xml:space="preserve"> </w:t>
      </w:r>
      <w:r w:rsidR="00120CCA" w:rsidRPr="00466769">
        <w:t>TC 7.1.2.3.</w:t>
      </w:r>
      <w:r w:rsidR="00120CCA">
        <w:t>8</w:t>
      </w:r>
      <w:r w:rsidR="00120CCA" w:rsidRPr="00466769">
        <w:t xml:space="preserve"> </w:t>
      </w:r>
      <w:r w:rsidR="00120CCA">
        <w:t>a</w:t>
      </w:r>
      <w:r w:rsidR="00120CCA" w:rsidRPr="00466769">
        <w:t>n</w:t>
      </w:r>
      <w:r w:rsidR="00120CCA">
        <w:t xml:space="preserve">d  </w:t>
      </w:r>
      <w:r w:rsidR="00120CCA" w:rsidRPr="00466769">
        <w:t xml:space="preserve">TC 7.1.2.3.9 not yet tested </w:t>
      </w:r>
      <w:r>
        <w:t xml:space="preserve">for </w:t>
      </w:r>
      <w:proofErr w:type="spellStart"/>
      <w:r>
        <w:t>RedCap</w:t>
      </w:r>
      <w:proofErr w:type="spellEnd"/>
      <w:r>
        <w:t xml:space="preserve"> </w:t>
      </w:r>
      <w:r w:rsidR="00120CCA" w:rsidRPr="00466769">
        <w:t xml:space="preserve">- corrected </w:t>
      </w:r>
      <w:r w:rsidR="00120CCA" w:rsidRPr="00466769">
        <w:rPr>
          <w:lang w:val="en-US"/>
        </w:rPr>
        <w:t>b</w:t>
      </w:r>
      <w:r w:rsidR="00120CCA" w:rsidRPr="00466769">
        <w:t>y this change</w:t>
      </w:r>
    </w:p>
    <w:p w14:paraId="0ADF1481" w14:textId="16453AA7" w:rsidR="007B177A" w:rsidRPr="007B177A" w:rsidRDefault="007B177A" w:rsidP="00C22686">
      <w:pPr>
        <w:rPr>
          <w:rFonts w:ascii="Arial" w:hAnsi="Arial" w:cs="Arial"/>
          <w:b/>
          <w:bCs/>
        </w:rPr>
      </w:pPr>
      <w:r w:rsidRPr="007B177A">
        <w:rPr>
          <w:rFonts w:ascii="Arial" w:hAnsi="Arial" w:cs="Arial"/>
          <w:b/>
          <w:bCs/>
        </w:rPr>
        <w:t>2.3 crs_NR_RLC_NACK_SN12_Range</w:t>
      </w:r>
    </w:p>
    <w:p w14:paraId="78E7E95D" w14:textId="6DC61C34" w:rsidR="007B177A" w:rsidRDefault="007B177A" w:rsidP="00C22686">
      <w:r>
        <w:t>TC 7.1.2.3.6 step 12:</w:t>
      </w:r>
    </w:p>
    <w:p w14:paraId="3D1777E5" w14:textId="79FAD432" w:rsidR="007B177A" w:rsidRDefault="007B177A" w:rsidP="00C22686">
      <w:pPr>
        <w:rPr>
          <w:rFonts w:ascii="Arial" w:hAnsi="Arial" w:cs="Arial"/>
        </w:rPr>
      </w:pPr>
      <w:r w:rsidRPr="007B177A">
        <w:rPr>
          <w:rFonts w:ascii="Arial" w:hAnsi="Arial" w:cs="Arial"/>
        </w:rPr>
        <w:t xml:space="preserve">        v_NR_NackSN12Bit_</w:t>
      </w:r>
      <w:proofErr w:type="gramStart"/>
      <w:r w:rsidRPr="007B177A">
        <w:rPr>
          <w:rFonts w:ascii="Arial" w:hAnsi="Arial" w:cs="Arial"/>
        </w:rPr>
        <w:t>2 :</w:t>
      </w:r>
      <w:proofErr w:type="gramEnd"/>
      <w:r w:rsidRPr="007B177A">
        <w:rPr>
          <w:rFonts w:ascii="Arial" w:hAnsi="Arial" w:cs="Arial"/>
        </w:rPr>
        <w:t>= crs_NR_RLC_NACK_SN12_Range (5, 2</w:t>
      </w:r>
      <w:r w:rsidRPr="007B177A">
        <w:t xml:space="preserve"> </w:t>
      </w:r>
      <w:r w:rsidRPr="007B177A">
        <w:rPr>
          <w:rFonts w:ascii="Arial" w:hAnsi="Arial" w:cs="Arial"/>
          <w:highlight w:val="cyan"/>
        </w:rPr>
        <w:t>, '1'B</w:t>
      </w:r>
      <w:r w:rsidRPr="007B177A">
        <w:rPr>
          <w:rFonts w:ascii="Arial" w:hAnsi="Arial" w:cs="Arial"/>
        </w:rPr>
        <w:t>);</w:t>
      </w:r>
    </w:p>
    <w:p w14:paraId="143552CF" w14:textId="0D844BD9" w:rsidR="007B177A" w:rsidRDefault="007B177A" w:rsidP="007B177A">
      <w:r>
        <w:rPr>
          <w:rFonts w:ascii="Arial" w:hAnsi="Arial" w:cs="Arial"/>
        </w:rPr>
        <w:t xml:space="preserve"> </w:t>
      </w:r>
      <w:r>
        <w:t>TC 7.1.2.3.7 step 40:</w:t>
      </w:r>
    </w:p>
    <w:p w14:paraId="6D6B7848" w14:textId="2A55B9BC" w:rsidR="007B177A" w:rsidRPr="00C22686" w:rsidRDefault="007B177A" w:rsidP="00C226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7B177A">
        <w:rPr>
          <w:rFonts w:ascii="Arial" w:hAnsi="Arial" w:cs="Arial"/>
        </w:rPr>
        <w:t xml:space="preserve">    v_NR_NackSN12Bit_</w:t>
      </w:r>
      <w:proofErr w:type="gramStart"/>
      <w:r w:rsidRPr="007B177A">
        <w:rPr>
          <w:rFonts w:ascii="Arial" w:hAnsi="Arial" w:cs="Arial"/>
        </w:rPr>
        <w:t>1 :</w:t>
      </w:r>
      <w:proofErr w:type="gramEnd"/>
      <w:r w:rsidRPr="007B177A">
        <w:rPr>
          <w:rFonts w:ascii="Arial" w:hAnsi="Arial" w:cs="Arial"/>
        </w:rPr>
        <w:t>= crs_NR_RLC_NACK_SN12_Range (13, 3</w:t>
      </w:r>
      <w:r w:rsidRPr="007B177A">
        <w:rPr>
          <w:rFonts w:ascii="Arial" w:hAnsi="Arial" w:cs="Arial"/>
          <w:highlight w:val="cyan"/>
        </w:rPr>
        <w:t>, '1'B</w:t>
      </w:r>
      <w:r w:rsidRPr="007B177A">
        <w:rPr>
          <w:rFonts w:ascii="Arial" w:hAnsi="Arial" w:cs="Arial"/>
        </w:rPr>
        <w:t>);</w:t>
      </w:r>
    </w:p>
    <w:p w14:paraId="5F9ACB50" w14:textId="77777777" w:rsidR="00C22686" w:rsidRDefault="00C22686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24844038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24844039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57A1CAEF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21172018"/>
      <w:bookmarkStart w:id="21" w:name="_Toc124844040"/>
      <w:bookmarkStart w:id="22" w:name="_Hlk120026754"/>
      <w:r>
        <w:rPr>
          <w:rFonts w:cs="Arial"/>
          <w:b/>
        </w:rPr>
        <w:t xml:space="preserve">MediaTek </w:t>
      </w:r>
      <w:bookmarkEnd w:id="20"/>
      <w:r w:rsidR="00B4138F" w:rsidRPr="00B4138F">
        <w:rPr>
          <w:rFonts w:cs="Arial"/>
          <w:b/>
        </w:rPr>
        <w:t>MT6835</w:t>
      </w:r>
      <w:bookmarkEnd w:id="21"/>
    </w:p>
    <w:bookmarkEnd w:id="22"/>
    <w:p w14:paraId="29B59B52" w14:textId="253CE8F1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 xml:space="preserve">MediaTek </w:t>
      </w:r>
      <w:r w:rsidR="000C3525" w:rsidRPr="000C3525">
        <w:rPr>
          <w:rFonts w:cs="Arial"/>
        </w:rPr>
        <w:t xml:space="preserve">MT6835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1FAD788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AC7C9C">
        <w:t>7</w:t>
      </w:r>
      <w:r w:rsidR="004D730A">
        <w:t>_1_</w:t>
      </w:r>
      <w:r w:rsidR="004E31C1">
        <w:t>2_3_10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07B32C0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lastRenderedPageBreak/>
        <w:t xml:space="preserve">       </w:t>
      </w:r>
      <w:r w:rsidR="00662A05" w:rsidRPr="00C549CB">
        <w:rPr>
          <w:rFonts w:cs="Arial"/>
        </w:rPr>
        <w:t>TC_</w:t>
      </w:r>
      <w:r w:rsidR="00AC7C9C">
        <w:rPr>
          <w:rFonts w:cs="Arial"/>
        </w:rPr>
        <w:t>7</w:t>
      </w:r>
      <w:r w:rsidR="004D730A">
        <w:rPr>
          <w:rFonts w:cs="Arial"/>
        </w:rPr>
        <w:t>_1_</w:t>
      </w:r>
      <w:r w:rsidR="004E31C1">
        <w:rPr>
          <w:rFonts w:cs="Arial"/>
        </w:rPr>
        <w:t>2_3_10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1172019"/>
      <w:bookmarkStart w:id="27" w:name="_Toc124844041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460A28D" w:rsidR="00007D89" w:rsidRPr="00693C41" w:rsidRDefault="00115749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115749">
              <w:rPr>
                <w:rFonts w:cs="Arial"/>
                <w:b/>
                <w:sz w:val="18"/>
              </w:rPr>
              <w:t>R5s230119</w:t>
            </w:r>
            <w:r w:rsidR="00662A05"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proofErr w:type="gramStart"/>
            <w:r w:rsidR="008E2056" w:rsidRPr="008E2056">
              <w:rPr>
                <w:rFonts w:cs="Arial"/>
                <w:b/>
                <w:sz w:val="18"/>
              </w:rPr>
              <w:t>1 :</w:t>
            </w:r>
            <w:proofErr w:type="gramEnd"/>
            <w:r w:rsidR="008E2056" w:rsidRPr="008E2056">
              <w:rPr>
                <w:rFonts w:cs="Arial"/>
                <w:b/>
                <w:sz w:val="18"/>
              </w:rPr>
              <w:t xml:space="preserve"> </w:t>
            </w:r>
            <w:r w:rsidRPr="00115749">
              <w:rPr>
                <w:rFonts w:cs="Arial"/>
                <w:b/>
                <w:sz w:val="18"/>
              </w:rPr>
              <w:t>Supporting information for Re-Verification of NR5GC TC 7.1.2.3.10 against Redcap UE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D4E5E" w14:textId="77777777" w:rsidR="00FA61B8" w:rsidRDefault="00FA61B8">
      <w:r>
        <w:separator/>
      </w:r>
    </w:p>
  </w:endnote>
  <w:endnote w:type="continuationSeparator" w:id="0">
    <w:p w14:paraId="0FC95C9F" w14:textId="77777777" w:rsidR="00FA61B8" w:rsidRDefault="00FA6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CEC97" w14:textId="77777777" w:rsidR="00FA61B8" w:rsidRDefault="00FA61B8">
      <w:r>
        <w:separator/>
      </w:r>
    </w:p>
  </w:footnote>
  <w:footnote w:type="continuationSeparator" w:id="0">
    <w:p w14:paraId="22F6A2F3" w14:textId="77777777" w:rsidR="00FA61B8" w:rsidRDefault="00FA6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E78EA"/>
    <w:multiLevelType w:val="hybridMultilevel"/>
    <w:tmpl w:val="F3AC9F64"/>
    <w:lvl w:ilvl="0" w:tplc="6B46C0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7ED213D"/>
    <w:multiLevelType w:val="hybridMultilevel"/>
    <w:tmpl w:val="3662D6FE"/>
    <w:lvl w:ilvl="0" w:tplc="7E5C04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75702"/>
    <w:multiLevelType w:val="hybridMultilevel"/>
    <w:tmpl w:val="27D8E348"/>
    <w:lvl w:ilvl="0" w:tplc="7500FB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37A5F"/>
    <w:multiLevelType w:val="hybridMultilevel"/>
    <w:tmpl w:val="DF623A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4"/>
  </w:num>
  <w:num w:numId="3" w16cid:durableId="1083718607">
    <w:abstractNumId w:val="6"/>
  </w:num>
  <w:num w:numId="4" w16cid:durableId="12107976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9"/>
  </w:num>
  <w:num w:numId="6" w16cid:durableId="1221668658">
    <w:abstractNumId w:val="18"/>
  </w:num>
  <w:num w:numId="7" w16cid:durableId="1811633016">
    <w:abstractNumId w:val="13"/>
  </w:num>
  <w:num w:numId="8" w16cid:durableId="1058895011">
    <w:abstractNumId w:val="32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8"/>
  </w:num>
  <w:num w:numId="11" w16cid:durableId="1006713528">
    <w:abstractNumId w:val="16"/>
  </w:num>
  <w:num w:numId="12" w16cid:durableId="703486945">
    <w:abstractNumId w:val="3"/>
  </w:num>
  <w:num w:numId="13" w16cid:durableId="246039214">
    <w:abstractNumId w:val="11"/>
  </w:num>
  <w:num w:numId="14" w16cid:durableId="294260156">
    <w:abstractNumId w:val="30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9"/>
  </w:num>
  <w:num w:numId="18" w16cid:durableId="239678638">
    <w:abstractNumId w:val="22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3"/>
  </w:num>
  <w:num w:numId="21" w16cid:durableId="541209329">
    <w:abstractNumId w:val="15"/>
  </w:num>
  <w:num w:numId="22" w16cid:durableId="1286503583">
    <w:abstractNumId w:val="4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0"/>
  </w:num>
  <w:num w:numId="26" w16cid:durableId="1142427735">
    <w:abstractNumId w:val="25"/>
  </w:num>
  <w:num w:numId="27" w16cid:durableId="1253931199">
    <w:abstractNumId w:val="12"/>
  </w:num>
  <w:num w:numId="28" w16cid:durableId="1093166998">
    <w:abstractNumId w:val="26"/>
  </w:num>
  <w:num w:numId="29" w16cid:durableId="291787887">
    <w:abstractNumId w:val="2"/>
  </w:num>
  <w:num w:numId="30" w16cid:durableId="1548642084">
    <w:abstractNumId w:val="23"/>
  </w:num>
  <w:num w:numId="31" w16cid:durableId="611521266">
    <w:abstractNumId w:val="27"/>
  </w:num>
  <w:num w:numId="32" w16cid:durableId="431390238">
    <w:abstractNumId w:val="21"/>
  </w:num>
  <w:num w:numId="33" w16cid:durableId="256643895">
    <w:abstractNumId w:val="31"/>
  </w:num>
  <w:num w:numId="34" w16cid:durableId="760686882">
    <w:abstractNumId w:val="1"/>
  </w:num>
  <w:num w:numId="35" w16cid:durableId="2017224542">
    <w:abstractNumId w:val="5"/>
  </w:num>
  <w:num w:numId="36" w16cid:durableId="1530921309">
    <w:abstractNumId w:val="10"/>
  </w:num>
  <w:num w:numId="37" w16cid:durableId="9201420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5316"/>
    <w:rsid w:val="00022E4A"/>
    <w:rsid w:val="00023D78"/>
    <w:rsid w:val="00042B86"/>
    <w:rsid w:val="000454EB"/>
    <w:rsid w:val="00045EBF"/>
    <w:rsid w:val="000506D9"/>
    <w:rsid w:val="00057721"/>
    <w:rsid w:val="00062540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3525"/>
    <w:rsid w:val="000C6598"/>
    <w:rsid w:val="000C7415"/>
    <w:rsid w:val="000D44B3"/>
    <w:rsid w:val="000D4593"/>
    <w:rsid w:val="000D4B2C"/>
    <w:rsid w:val="000E1B96"/>
    <w:rsid w:val="000E3473"/>
    <w:rsid w:val="00110B45"/>
    <w:rsid w:val="00114F7F"/>
    <w:rsid w:val="00115749"/>
    <w:rsid w:val="00120CCA"/>
    <w:rsid w:val="001336F6"/>
    <w:rsid w:val="00145D43"/>
    <w:rsid w:val="001461F1"/>
    <w:rsid w:val="0015040D"/>
    <w:rsid w:val="001516A7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52F0"/>
    <w:rsid w:val="001B7A65"/>
    <w:rsid w:val="001C3B08"/>
    <w:rsid w:val="001D46C8"/>
    <w:rsid w:val="001E0956"/>
    <w:rsid w:val="001E41F3"/>
    <w:rsid w:val="001E70B3"/>
    <w:rsid w:val="001E790C"/>
    <w:rsid w:val="001F230F"/>
    <w:rsid w:val="002021C8"/>
    <w:rsid w:val="0022013D"/>
    <w:rsid w:val="00227D74"/>
    <w:rsid w:val="002313D0"/>
    <w:rsid w:val="00234263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A1F34"/>
    <w:rsid w:val="002B5741"/>
    <w:rsid w:val="002C103D"/>
    <w:rsid w:val="002C11E5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53835"/>
    <w:rsid w:val="003609EF"/>
    <w:rsid w:val="0036231A"/>
    <w:rsid w:val="00374DD4"/>
    <w:rsid w:val="0038527D"/>
    <w:rsid w:val="003908BC"/>
    <w:rsid w:val="00394F36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23AB6"/>
    <w:rsid w:val="004242F1"/>
    <w:rsid w:val="004360A6"/>
    <w:rsid w:val="0043629C"/>
    <w:rsid w:val="0044375C"/>
    <w:rsid w:val="00444216"/>
    <w:rsid w:val="00445272"/>
    <w:rsid w:val="004511AB"/>
    <w:rsid w:val="004523EE"/>
    <w:rsid w:val="00457F71"/>
    <w:rsid w:val="00466769"/>
    <w:rsid w:val="00473E31"/>
    <w:rsid w:val="0047783B"/>
    <w:rsid w:val="00491E2E"/>
    <w:rsid w:val="00493085"/>
    <w:rsid w:val="00495888"/>
    <w:rsid w:val="00495D31"/>
    <w:rsid w:val="004B038D"/>
    <w:rsid w:val="004B5DDC"/>
    <w:rsid w:val="004B75B7"/>
    <w:rsid w:val="004C3C4E"/>
    <w:rsid w:val="004C652C"/>
    <w:rsid w:val="004D2755"/>
    <w:rsid w:val="004D730A"/>
    <w:rsid w:val="004D7D01"/>
    <w:rsid w:val="004E31C1"/>
    <w:rsid w:val="004F1599"/>
    <w:rsid w:val="004F4020"/>
    <w:rsid w:val="005047B0"/>
    <w:rsid w:val="005141D9"/>
    <w:rsid w:val="0051580D"/>
    <w:rsid w:val="00527E3A"/>
    <w:rsid w:val="00534BD9"/>
    <w:rsid w:val="005412D5"/>
    <w:rsid w:val="00547111"/>
    <w:rsid w:val="005509A1"/>
    <w:rsid w:val="005600CD"/>
    <w:rsid w:val="00564DEC"/>
    <w:rsid w:val="00566861"/>
    <w:rsid w:val="00570959"/>
    <w:rsid w:val="00573828"/>
    <w:rsid w:val="00574A7C"/>
    <w:rsid w:val="00574BDF"/>
    <w:rsid w:val="00582B1E"/>
    <w:rsid w:val="00587FB5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2C44"/>
    <w:rsid w:val="00600D76"/>
    <w:rsid w:val="00601DEF"/>
    <w:rsid w:val="006106A4"/>
    <w:rsid w:val="00611656"/>
    <w:rsid w:val="00621188"/>
    <w:rsid w:val="006257ED"/>
    <w:rsid w:val="00653DE4"/>
    <w:rsid w:val="006572AB"/>
    <w:rsid w:val="00661417"/>
    <w:rsid w:val="006618EE"/>
    <w:rsid w:val="0066291E"/>
    <w:rsid w:val="00662A05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15D0E"/>
    <w:rsid w:val="0072197D"/>
    <w:rsid w:val="00736AE7"/>
    <w:rsid w:val="0074508C"/>
    <w:rsid w:val="007451EC"/>
    <w:rsid w:val="00745C21"/>
    <w:rsid w:val="00755507"/>
    <w:rsid w:val="007657A2"/>
    <w:rsid w:val="007657DB"/>
    <w:rsid w:val="007734C6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77A"/>
    <w:rsid w:val="007B1E12"/>
    <w:rsid w:val="007B512A"/>
    <w:rsid w:val="007C2097"/>
    <w:rsid w:val="007D14CB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8782B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01729"/>
    <w:rsid w:val="0091086A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83CFB"/>
    <w:rsid w:val="00991A36"/>
    <w:rsid w:val="00991B88"/>
    <w:rsid w:val="00992AD3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F03A8"/>
    <w:rsid w:val="009F398C"/>
    <w:rsid w:val="009F69B4"/>
    <w:rsid w:val="009F7294"/>
    <w:rsid w:val="009F734F"/>
    <w:rsid w:val="00A12E54"/>
    <w:rsid w:val="00A13D07"/>
    <w:rsid w:val="00A166F8"/>
    <w:rsid w:val="00A20BFD"/>
    <w:rsid w:val="00A23866"/>
    <w:rsid w:val="00A246B6"/>
    <w:rsid w:val="00A26126"/>
    <w:rsid w:val="00A277A1"/>
    <w:rsid w:val="00A30734"/>
    <w:rsid w:val="00A32E80"/>
    <w:rsid w:val="00A36534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3A55"/>
    <w:rsid w:val="00AB57BC"/>
    <w:rsid w:val="00AC0713"/>
    <w:rsid w:val="00AC518F"/>
    <w:rsid w:val="00AC5820"/>
    <w:rsid w:val="00AC7C9C"/>
    <w:rsid w:val="00AD1CD8"/>
    <w:rsid w:val="00AD6FC5"/>
    <w:rsid w:val="00AE0CC6"/>
    <w:rsid w:val="00AE3BE7"/>
    <w:rsid w:val="00AF7C92"/>
    <w:rsid w:val="00B0233C"/>
    <w:rsid w:val="00B05D60"/>
    <w:rsid w:val="00B137DB"/>
    <w:rsid w:val="00B16609"/>
    <w:rsid w:val="00B258BB"/>
    <w:rsid w:val="00B309AB"/>
    <w:rsid w:val="00B40FEB"/>
    <w:rsid w:val="00B4138F"/>
    <w:rsid w:val="00B4590C"/>
    <w:rsid w:val="00B4768A"/>
    <w:rsid w:val="00B546B3"/>
    <w:rsid w:val="00B67B97"/>
    <w:rsid w:val="00B83143"/>
    <w:rsid w:val="00B86113"/>
    <w:rsid w:val="00B94614"/>
    <w:rsid w:val="00B968C8"/>
    <w:rsid w:val="00B976D4"/>
    <w:rsid w:val="00BA3EC5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C00466"/>
    <w:rsid w:val="00C02433"/>
    <w:rsid w:val="00C20ED2"/>
    <w:rsid w:val="00C21390"/>
    <w:rsid w:val="00C22686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1C89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125B0"/>
    <w:rsid w:val="00D203E7"/>
    <w:rsid w:val="00D20AE9"/>
    <w:rsid w:val="00D20DE0"/>
    <w:rsid w:val="00D24991"/>
    <w:rsid w:val="00D3549C"/>
    <w:rsid w:val="00D40E15"/>
    <w:rsid w:val="00D416EC"/>
    <w:rsid w:val="00D44572"/>
    <w:rsid w:val="00D50255"/>
    <w:rsid w:val="00D52B60"/>
    <w:rsid w:val="00D6042A"/>
    <w:rsid w:val="00D63737"/>
    <w:rsid w:val="00D66520"/>
    <w:rsid w:val="00D84AE9"/>
    <w:rsid w:val="00DA1C03"/>
    <w:rsid w:val="00DA6683"/>
    <w:rsid w:val="00DB7D2F"/>
    <w:rsid w:val="00DD094C"/>
    <w:rsid w:val="00DD5BAD"/>
    <w:rsid w:val="00DE1CC8"/>
    <w:rsid w:val="00DE34CF"/>
    <w:rsid w:val="00DE7B22"/>
    <w:rsid w:val="00DF3D68"/>
    <w:rsid w:val="00E13F3D"/>
    <w:rsid w:val="00E152A3"/>
    <w:rsid w:val="00E210A7"/>
    <w:rsid w:val="00E2269B"/>
    <w:rsid w:val="00E22BED"/>
    <w:rsid w:val="00E322E7"/>
    <w:rsid w:val="00E3461C"/>
    <w:rsid w:val="00E34898"/>
    <w:rsid w:val="00E37C01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E7D7C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46AFB"/>
    <w:rsid w:val="00F62238"/>
    <w:rsid w:val="00F652AB"/>
    <w:rsid w:val="00F73303"/>
    <w:rsid w:val="00F832B2"/>
    <w:rsid w:val="00F85509"/>
    <w:rsid w:val="00F9006C"/>
    <w:rsid w:val="00F96B9B"/>
    <w:rsid w:val="00FA3C56"/>
    <w:rsid w:val="00FA61B8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1233</Words>
  <Characters>7770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7</cp:revision>
  <cp:lastPrinted>1900-01-01T00:00:00Z</cp:lastPrinted>
  <dcterms:created xsi:type="dcterms:W3CDTF">2023-01-17T10:32:00Z</dcterms:created>
  <dcterms:modified xsi:type="dcterms:W3CDTF">2023-01-17T14:28:00Z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