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540CC2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23B28" w:rsidRPr="00F23B28">
        <w:rPr>
          <w:b/>
          <w:bCs/>
          <w:i/>
          <w:iCs/>
          <w:sz w:val="24"/>
          <w:szCs w:val="24"/>
        </w:rPr>
        <w:t>R5s230112</w:t>
      </w:r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4D21B" w:rsidR="001E41F3" w:rsidRPr="00F23B28" w:rsidRDefault="00F23B28" w:rsidP="00547111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  <w:r w:rsidRPr="00F23B28">
              <w:rPr>
                <w:rFonts w:cs="Arial"/>
                <w:b/>
                <w:bCs/>
                <w:i/>
                <w:iCs/>
                <w:color w:val="000000"/>
                <w:sz w:val="24"/>
                <w:szCs w:val="24"/>
              </w:rPr>
              <w:t>2942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9A2F7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A9497A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D6A4" w:rsidR="001E41F3" w:rsidRDefault="004C76AE">
            <w:pPr>
              <w:pStyle w:val="CRCoverPage"/>
              <w:spacing w:after="0"/>
              <w:ind w:left="100"/>
              <w:rPr>
                <w:noProof/>
              </w:rPr>
            </w:pPr>
            <w:r w:rsidRPr="004C76AE">
              <w:t xml:space="preserve">Correction to </w:t>
            </w:r>
            <w:r>
              <w:t>NR5GC MDT Test Case 8.1.6.2.4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9B85F" w:rsidR="001E41F3" w:rsidRDefault="002E2E4D">
            <w:pPr>
              <w:pStyle w:val="CRCoverPage"/>
              <w:spacing w:after="0"/>
              <w:ind w:left="100"/>
              <w:rPr>
                <w:noProof/>
              </w:rPr>
            </w:pPr>
            <w:r w:rsidRPr="002E2E4D">
              <w:t>TEI16_Test, NR_SON_MDT-</w:t>
            </w:r>
            <w:proofErr w:type="spellStart"/>
            <w:r w:rsidRPr="002E2E4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3ED48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4C76AE">
              <w:t>3-01-</w:t>
            </w:r>
            <w:r w:rsidR="005842B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1E41F3" w:rsidRDefault="004C7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CC0FB" w14:textId="77777777" w:rsidR="007677E5" w:rsidRDefault="007677E5" w:rsidP="0076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PTC is waiting for SysInfo coordination msg from EUTRA PTC in main function, but current implementation requires EUTRA PTC to enter the test body before this is sent.</w:t>
            </w:r>
          </w:p>
          <w:p w14:paraId="708AA7DE" w14:textId="13191347" w:rsidR="001E41F3" w:rsidRDefault="007677E5" w:rsidP="0076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coordination msg can be sent first in EUTRA PTC main function instead, by following LTE and NR Cell configuration similar to other tests e.g. 6.2.2.1.NR5GC.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0160F" w:rsidR="001E41F3" w:rsidRPr="00712674" w:rsidRDefault="00712674" w:rsidP="0071267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Move construction and sending of SysInfo coordination msg from TestBody to main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9FD7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</w:t>
            </w:r>
            <w:r w:rsidR="007A09A1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4277057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734B3E2A" w14:textId="371555A1" w:rsidR="009A3C02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3C02" w:rsidRPr="0071265C">
        <w:rPr>
          <w:rFonts w:cs="Arial"/>
          <w:iCs/>
        </w:rPr>
        <w:t>Table of Contents</w:t>
      </w:r>
      <w:r w:rsidR="009A3C02">
        <w:tab/>
      </w:r>
      <w:r w:rsidR="009A3C02">
        <w:fldChar w:fldCharType="begin"/>
      </w:r>
      <w:r w:rsidR="009A3C02">
        <w:instrText xml:space="preserve"> PAGEREF _Toc124277057 \h </w:instrText>
      </w:r>
      <w:r w:rsidR="009A3C02">
        <w:fldChar w:fldCharType="separate"/>
      </w:r>
      <w:r w:rsidR="009A3C02">
        <w:t>2</w:t>
      </w:r>
      <w:r w:rsidR="009A3C02">
        <w:fldChar w:fldCharType="end"/>
      </w:r>
    </w:p>
    <w:p w14:paraId="289CBC2F" w14:textId="5BAFDE4E" w:rsidR="009A3C02" w:rsidRDefault="009A3C02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1265C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126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_Toc124277058 \h </w:instrText>
      </w:r>
      <w:r>
        <w:fldChar w:fldCharType="separate"/>
      </w:r>
      <w:r>
        <w:t>3</w:t>
      </w:r>
      <w:r>
        <w:fldChar w:fldCharType="end"/>
      </w:r>
    </w:p>
    <w:p w14:paraId="1FEC1258" w14:textId="33288695" w:rsidR="009A3C02" w:rsidRDefault="009A3C02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1265C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126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_Toc124277059 \h </w:instrText>
      </w:r>
      <w:r>
        <w:fldChar w:fldCharType="separate"/>
      </w:r>
      <w:r>
        <w:t>3</w:t>
      </w:r>
      <w:r>
        <w:fldChar w:fldCharType="end"/>
      </w:r>
    </w:p>
    <w:p w14:paraId="3E888772" w14:textId="4845E06B" w:rsidR="009A3C02" w:rsidRDefault="009A3C02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71265C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126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_Toc124277060 \h </w:instrText>
      </w:r>
      <w:r>
        <w:fldChar w:fldCharType="separate"/>
      </w:r>
      <w:r>
        <w:t>3</w:t>
      </w:r>
      <w:r>
        <w:fldChar w:fldCharType="end"/>
      </w:r>
    </w:p>
    <w:p w14:paraId="16C0F336" w14:textId="2D1993E0" w:rsidR="009A3C02" w:rsidRDefault="009A3C02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71265C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1265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_Toc124277061 \h </w:instrText>
      </w:r>
      <w:r>
        <w:fldChar w:fldCharType="separate"/>
      </w:r>
      <w:r>
        <w:t>4</w:t>
      </w:r>
      <w:r>
        <w:fldChar w:fldCharType="end"/>
      </w:r>
    </w:p>
    <w:p w14:paraId="325A0C2F" w14:textId="033F2D7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4277058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427705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223FF3A7" w14:textId="77777777" w:rsidR="005930D3" w:rsidRDefault="005930D3" w:rsidP="005930D3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4277060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2762FC6B" w:rsidR="005930D3" w:rsidRPr="000077FF" w:rsidRDefault="00197474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97474">
              <w:rPr>
                <w:rFonts w:ascii="Arial" w:hAnsi="Arial"/>
                <w:noProof/>
                <w:lang w:val="en-SG"/>
              </w:rPr>
              <w:t>function f_TC_8_1_6_2_4_NR5GC_EUTRA()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5B" w14:textId="77777777" w:rsidR="00F60C3E" w:rsidRDefault="00F60C3E" w:rsidP="00A7013A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NR PTC is waiting for SysInfo coordination msg from EUTRA PTC in main function, but current implementation requires EUTRA PTC to enter the test body before this is sent.</w:t>
            </w:r>
          </w:p>
          <w:p w14:paraId="7A9F73E4" w14:textId="1CECD5C9" w:rsidR="005930D3" w:rsidRPr="008D4084" w:rsidRDefault="00F60C3E" w:rsidP="00A7013A">
            <w:r>
              <w:rPr>
                <w:rFonts w:ascii="Arial" w:hAnsi="Arial"/>
                <w:noProof/>
                <w:lang w:val="en-SG"/>
              </w:rPr>
              <w:t xml:space="preserve">This coordination msg can be sent first in EUTRA PTC main function instead, by following LTE and NR Cell configuration </w:t>
            </w:r>
            <w:r w:rsidR="007677E5">
              <w:rPr>
                <w:rFonts w:ascii="Arial" w:hAnsi="Arial"/>
                <w:noProof/>
                <w:lang w:val="en-SG"/>
              </w:rPr>
              <w:t>similar to</w:t>
            </w:r>
            <w:r>
              <w:rPr>
                <w:rFonts w:ascii="Arial" w:hAnsi="Arial"/>
                <w:noProof/>
                <w:lang w:val="en-SG"/>
              </w:rPr>
              <w:t xml:space="preserve"> other tests e.g. 6.2.2.1.NR5GC.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6DAC2EA4" w:rsidR="005930D3" w:rsidRDefault="00F60C3E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Move construction and sending of SysInfo coordination msg from TestBody to main function.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4EA83337" w:rsidR="005930D3" w:rsidRDefault="00F60C3E" w:rsidP="00966408">
            <w:pPr>
              <w:spacing w:after="0"/>
              <w:rPr>
                <w:rFonts w:ascii="Arial" w:hAnsi="Arial" w:cs="Arial"/>
                <w:noProof/>
              </w:rPr>
            </w:pPr>
            <w:r w:rsidRPr="00F60C3E">
              <w:rPr>
                <w:rFonts w:ascii="Arial" w:hAnsi="Arial" w:cs="Arial"/>
                <w:noProof/>
              </w:rPr>
              <w:t>RRC_MDT_InterRAT_NR5GC_EUTRA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505932BE" w:rsidR="005930D3" w:rsidRDefault="007336F9" w:rsidP="0096640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22F" w14:textId="77777777" w:rsidR="00197474" w:rsidRPr="00197474" w:rsidRDefault="00B449E2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197474"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f_TC_8_1_6_2_4_NR5GC_EUTRA() runs on EUTRA_Multi5GS_PTC</w:t>
            </w:r>
          </w:p>
          <w:p w14:paraId="053C3285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// Inter-RAT MDT / Radio Link Failure / Reporting at E-UTRA Inter-RAT handover</w:t>
            </w:r>
          </w:p>
          <w:p w14:paraId="716AC9B1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28C8800A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f_EUTRA38_IRAT_Init(c1);</w:t>
            </w:r>
          </w:p>
          <w:p w14:paraId="2EE4D97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f_EUTRA_CellInfo_InitMaxReferencePower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(eutra_Cell1, -90);</w:t>
            </w:r>
          </w:p>
          <w:p w14:paraId="1C77C8A2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A58A1E1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//Create and configure cell</w:t>
            </w:r>
          </w:p>
          <w:p w14:paraId="754702F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f_EUTRA_CellConfig_Def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(eutra_Cell1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4049897C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602C261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f_EUTRA38_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SetCellPower(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eutra_Cell1,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tsc_NonSuitableOffCellRS_EPRE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tsc_NonSuitableOffCellRS_EPRE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18BE74E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98C53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f_EUTRA_TestBody_Set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(true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48D2F1B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fl_TC_8_1_6_2_4_NR5GC_EUTRA_TestBody (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5F903420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f_EUTRA_TestBody_Set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(false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3A2C9B5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C516CFE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f_EUTRA_NR_WaitForCoOrd_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Trigger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NR, "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Postamble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");</w:t>
            </w:r>
          </w:p>
          <w:p w14:paraId="3ACF322D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ReleaseAllCells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76C028CC" w14:textId="39C4C363" w:rsidR="007C2109" w:rsidRPr="00CA4CF2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19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D07" w14:textId="77777777" w:rsidR="00F60C3E" w:rsidRPr="00F60C3E" w:rsidRDefault="00636992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F60C3E" w:rsidRPr="00F60C3E">
              <w:rPr>
                <w:rFonts w:ascii="Courier New" w:hAnsi="Courier New" w:cs="Courier New"/>
              </w:rPr>
              <w:t>function f_TC_8_1_6_2_4_NR5GC_</w:t>
            </w:r>
            <w:proofErr w:type="gramStart"/>
            <w:r w:rsidR="00F60C3E" w:rsidRPr="00F60C3E">
              <w:rPr>
                <w:rFonts w:ascii="Courier New" w:hAnsi="Courier New" w:cs="Courier New"/>
              </w:rPr>
              <w:t>EUTRA(</w:t>
            </w:r>
            <w:proofErr w:type="gramEnd"/>
            <w:r w:rsidR="00F60C3E" w:rsidRPr="00F60C3E">
              <w:rPr>
                <w:rFonts w:ascii="Courier New" w:hAnsi="Courier New" w:cs="Courier New"/>
              </w:rPr>
              <w:t>) runs on EUTRA_Multi5GS_PTC</w:t>
            </w:r>
          </w:p>
          <w:p w14:paraId="7AD2AC5A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F60C3E">
              <w:rPr>
                <w:rFonts w:ascii="Courier New" w:hAnsi="Courier New" w:cs="Courier New"/>
              </w:rPr>
              <w:t>{ /</w:t>
            </w:r>
            <w:proofErr w:type="gramEnd"/>
            <w:r w:rsidRPr="00F60C3E">
              <w:rPr>
                <w:rFonts w:ascii="Courier New" w:hAnsi="Courier New" w:cs="Courier New"/>
              </w:rPr>
              <w:t>/ Inter-RAT MDT / Radio Link Failure / Reporting at E-UTRA Inter-RAT handover</w:t>
            </w:r>
          </w:p>
          <w:p w14:paraId="7F2AFC5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</w:p>
          <w:p w14:paraId="6A97AE6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r w:rsidRPr="00F60C3E">
              <w:rPr>
                <w:rFonts w:ascii="Courier New" w:hAnsi="Courier New" w:cs="Courier New"/>
                <w:highlight w:val="yellow"/>
              </w:rPr>
              <w:t xml:space="preserve">var template (value) B28_Type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v_EUTRA_</w:t>
            </w:r>
            <w:proofErr w:type="gramStart"/>
            <w:r w:rsidRPr="00F60C3E">
              <w:rPr>
                <w:rFonts w:ascii="Courier New" w:hAnsi="Courier New" w:cs="Courier New"/>
                <w:highlight w:val="yellow"/>
              </w:rPr>
              <w:t>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;</w:t>
            </w:r>
            <w:proofErr w:type="gramEnd"/>
          </w:p>
          <w:p w14:paraId="58097B2E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var template (value)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CoOrd_EUTRASysInfo_Type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</w:t>
            </w:r>
            <w:proofErr w:type="gramStart"/>
            <w:r w:rsidRPr="00F60C3E">
              <w:rPr>
                <w:rFonts w:ascii="Courier New" w:hAnsi="Courier New" w:cs="Courier New"/>
                <w:highlight w:val="yellow"/>
              </w:rPr>
              <w:t>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;</w:t>
            </w:r>
            <w:proofErr w:type="gramEnd"/>
          </w:p>
          <w:p w14:paraId="7EC77989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58E7734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f_EUTRA38_IRAT_Init(c1</w:t>
            </w:r>
            <w:proofErr w:type="gramStart"/>
            <w:r w:rsidRPr="00F60C3E">
              <w:rPr>
                <w:rFonts w:ascii="Courier New" w:hAnsi="Courier New" w:cs="Courier New"/>
              </w:rPr>
              <w:t>);</w:t>
            </w:r>
            <w:proofErr w:type="gramEnd"/>
          </w:p>
          <w:p w14:paraId="057FD83E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f_EUTRA_CellInfo_</w:t>
            </w:r>
            <w:proofErr w:type="gramStart"/>
            <w:r w:rsidRPr="00F60C3E">
              <w:rPr>
                <w:rFonts w:ascii="Courier New" w:hAnsi="Courier New" w:cs="Courier New"/>
              </w:rPr>
              <w:t>InitMaxReferencePower</w:t>
            </w:r>
            <w:proofErr w:type="spellEnd"/>
            <w:r w:rsidRPr="00F60C3E">
              <w:rPr>
                <w:rFonts w:ascii="Courier New" w:hAnsi="Courier New" w:cs="Courier New"/>
              </w:rPr>
              <w:t>(</w:t>
            </w:r>
            <w:proofErr w:type="gramEnd"/>
            <w:r w:rsidRPr="00F60C3E">
              <w:rPr>
                <w:rFonts w:ascii="Courier New" w:hAnsi="Courier New" w:cs="Courier New"/>
              </w:rPr>
              <w:t>eutra_Cell1, -90);</w:t>
            </w:r>
          </w:p>
          <w:p w14:paraId="1497678A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F6BE8A3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</w:t>
            </w:r>
            <w:proofErr w:type="gramStart"/>
            <w:r w:rsidRPr="00F60C3E">
              <w:rPr>
                <w:rFonts w:ascii="Courier New" w:hAnsi="Courier New" w:cs="Courier New"/>
                <w:highlight w:val="yellow"/>
              </w:rPr>
              <w:t>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F60C3E">
              <w:rPr>
                <w:rFonts w:ascii="Courier New" w:hAnsi="Courier New" w:cs="Courier New"/>
                <w:highlight w:val="yellow"/>
              </w:rPr>
              <w:t xml:space="preserve">=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f_EUTRA_CoOrdSysInfo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(eutra_Cell1);     </w:t>
            </w:r>
          </w:p>
          <w:p w14:paraId="39C85DFA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 // @sic R5s220801 sic@</w:t>
            </w:r>
          </w:p>
          <w:p w14:paraId="56CA127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v_EUTRA_</w:t>
            </w:r>
            <w:proofErr w:type="gramStart"/>
            <w:r w:rsidRPr="00F60C3E">
              <w:rPr>
                <w:rFonts w:ascii="Courier New" w:hAnsi="Courier New" w:cs="Courier New"/>
                <w:highlight w:val="yellow"/>
              </w:rPr>
              <w:t>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F60C3E">
              <w:rPr>
                <w:rFonts w:ascii="Courier New" w:hAnsi="Courier New" w:cs="Courier New"/>
                <w:highlight w:val="yellow"/>
              </w:rPr>
              <w:t>= int2bit(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f_EUTRA_CellInfo_GetPhyCellId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(eutra_Cell1),28);</w:t>
            </w:r>
          </w:p>
          <w:p w14:paraId="2133467C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</w:t>
            </w:r>
            <w:proofErr w:type="gramStart"/>
            <w:r w:rsidRPr="00F60C3E">
              <w:rPr>
                <w:rFonts w:ascii="Courier New" w:hAnsi="Courier New" w:cs="Courier New"/>
                <w:highlight w:val="yellow"/>
              </w:rPr>
              <w:t>SysInfo.CellId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F60C3E">
              <w:rPr>
                <w:rFonts w:ascii="Courier New" w:hAnsi="Courier New" w:cs="Courier New"/>
                <w:highlight w:val="yellow"/>
              </w:rPr>
              <w:t xml:space="preserve">=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;</w:t>
            </w:r>
          </w:p>
          <w:p w14:paraId="4723C21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f_EUTRA_NR_</w:t>
            </w:r>
            <w:proofErr w:type="gramStart"/>
            <w:r w:rsidRPr="00F60C3E">
              <w:rPr>
                <w:rFonts w:ascii="Courier New" w:hAnsi="Courier New" w:cs="Courier New"/>
                <w:highlight w:val="yellow"/>
              </w:rPr>
              <w:t>SendSysinfoCoOrd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(</w:t>
            </w:r>
            <w:proofErr w:type="gramEnd"/>
            <w:r w:rsidRPr="00F60C3E">
              <w:rPr>
                <w:rFonts w:ascii="Courier New" w:hAnsi="Courier New" w:cs="Courier New"/>
                <w:highlight w:val="yellow"/>
              </w:rPr>
              <w:t xml:space="preserve">NR,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cs_EUTRA_NR_CoOrdSysInfo_Eutra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({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}));</w:t>
            </w:r>
          </w:p>
          <w:p w14:paraId="41D8B07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0F57D4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54D2BB71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F60C3E">
              <w:rPr>
                <w:rFonts w:ascii="Courier New" w:hAnsi="Courier New" w:cs="Courier New"/>
              </w:rPr>
              <w:t>(eutra_Cell1</w:t>
            </w:r>
            <w:proofErr w:type="gramStart"/>
            <w:r w:rsidRPr="00F60C3E">
              <w:rPr>
                <w:rFonts w:ascii="Courier New" w:hAnsi="Courier New" w:cs="Courier New"/>
              </w:rPr>
              <w:t>);</w:t>
            </w:r>
            <w:proofErr w:type="gramEnd"/>
          </w:p>
          <w:p w14:paraId="336DCAEC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</w:p>
          <w:p w14:paraId="160E96A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f_EUTRA38_</w:t>
            </w:r>
            <w:proofErr w:type="gramStart"/>
            <w:r w:rsidRPr="00F60C3E">
              <w:rPr>
                <w:rFonts w:ascii="Courier New" w:hAnsi="Courier New" w:cs="Courier New"/>
              </w:rPr>
              <w:t>SetCellPower(</w:t>
            </w:r>
            <w:proofErr w:type="gramEnd"/>
            <w:r w:rsidRPr="00F60C3E">
              <w:rPr>
                <w:rFonts w:ascii="Courier New" w:hAnsi="Courier New" w:cs="Courier New"/>
              </w:rPr>
              <w:t xml:space="preserve">eutra_Cell1, </w:t>
            </w:r>
            <w:proofErr w:type="spellStart"/>
            <w:r w:rsidRPr="00F60C3E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F60C3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C3E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F60C3E">
              <w:rPr>
                <w:rFonts w:ascii="Courier New" w:hAnsi="Courier New" w:cs="Courier New"/>
              </w:rPr>
              <w:t>);</w:t>
            </w:r>
          </w:p>
          <w:p w14:paraId="48B6531E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</w:p>
          <w:p w14:paraId="159F868F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f_EUTRA_TestBody_Set</w:t>
            </w:r>
            <w:proofErr w:type="spellEnd"/>
            <w:r w:rsidRPr="00F60C3E">
              <w:rPr>
                <w:rFonts w:ascii="Courier New" w:hAnsi="Courier New" w:cs="Courier New"/>
              </w:rPr>
              <w:t>(true</w:t>
            </w:r>
            <w:proofErr w:type="gramStart"/>
            <w:r w:rsidRPr="00F60C3E">
              <w:rPr>
                <w:rFonts w:ascii="Courier New" w:hAnsi="Courier New" w:cs="Courier New"/>
              </w:rPr>
              <w:t>);</w:t>
            </w:r>
            <w:proofErr w:type="gramEnd"/>
          </w:p>
          <w:p w14:paraId="23F9DB91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fl_TC_8_1_6_2_4_NR5GC_EUTRA_TestBody (</w:t>
            </w:r>
            <w:proofErr w:type="gramStart"/>
            <w:r w:rsidRPr="00F60C3E">
              <w:rPr>
                <w:rFonts w:ascii="Courier New" w:hAnsi="Courier New" w:cs="Courier New"/>
              </w:rPr>
              <w:t>);</w:t>
            </w:r>
            <w:proofErr w:type="gramEnd"/>
          </w:p>
          <w:p w14:paraId="43690552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f_EUTRA_TestBody_Set</w:t>
            </w:r>
            <w:proofErr w:type="spellEnd"/>
            <w:r w:rsidRPr="00F60C3E">
              <w:rPr>
                <w:rFonts w:ascii="Courier New" w:hAnsi="Courier New" w:cs="Courier New"/>
              </w:rPr>
              <w:t>(false</w:t>
            </w:r>
            <w:proofErr w:type="gramStart"/>
            <w:r w:rsidRPr="00F60C3E">
              <w:rPr>
                <w:rFonts w:ascii="Courier New" w:hAnsi="Courier New" w:cs="Courier New"/>
              </w:rPr>
              <w:t>);</w:t>
            </w:r>
            <w:proofErr w:type="gramEnd"/>
          </w:p>
          <w:p w14:paraId="2EFDE4BF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D3D3193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f_EUTRA_NR_WaitForCoOrd_</w:t>
            </w:r>
            <w:proofErr w:type="gramStart"/>
            <w:r w:rsidRPr="00F60C3E">
              <w:rPr>
                <w:rFonts w:ascii="Courier New" w:hAnsi="Courier New" w:cs="Courier New"/>
              </w:rPr>
              <w:t>Trigger</w:t>
            </w:r>
            <w:proofErr w:type="spellEnd"/>
            <w:r w:rsidRPr="00F60C3E">
              <w:rPr>
                <w:rFonts w:ascii="Courier New" w:hAnsi="Courier New" w:cs="Courier New"/>
              </w:rPr>
              <w:t>(</w:t>
            </w:r>
            <w:proofErr w:type="gramEnd"/>
            <w:r w:rsidRPr="00F60C3E">
              <w:rPr>
                <w:rFonts w:ascii="Courier New" w:hAnsi="Courier New" w:cs="Courier New"/>
              </w:rPr>
              <w:t>NR, "</w:t>
            </w:r>
            <w:proofErr w:type="spellStart"/>
            <w:r w:rsidRPr="00F60C3E">
              <w:rPr>
                <w:rFonts w:ascii="Courier New" w:hAnsi="Courier New" w:cs="Courier New"/>
              </w:rPr>
              <w:t>Postamble</w:t>
            </w:r>
            <w:proofErr w:type="spellEnd"/>
            <w:r w:rsidRPr="00F60C3E">
              <w:rPr>
                <w:rFonts w:ascii="Courier New" w:hAnsi="Courier New" w:cs="Courier New"/>
              </w:rPr>
              <w:t>");</w:t>
            </w:r>
          </w:p>
          <w:p w14:paraId="0FA3CB7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</w:t>
            </w:r>
            <w:proofErr w:type="gramStart"/>
            <w:r w:rsidRPr="00F60C3E">
              <w:rPr>
                <w:rFonts w:ascii="Courier New" w:hAnsi="Courier New" w:cs="Courier New"/>
              </w:rPr>
              <w:t>ReleaseAllCells</w:t>
            </w:r>
            <w:proofErr w:type="spellEnd"/>
            <w:r w:rsidRPr="00F60C3E">
              <w:rPr>
                <w:rFonts w:ascii="Courier New" w:hAnsi="Courier New" w:cs="Courier New"/>
              </w:rPr>
              <w:t>(</w:t>
            </w:r>
            <w:proofErr w:type="gramEnd"/>
            <w:r w:rsidRPr="00F60C3E">
              <w:rPr>
                <w:rFonts w:ascii="Courier New" w:hAnsi="Courier New" w:cs="Courier New"/>
              </w:rPr>
              <w:t>);</w:t>
            </w:r>
          </w:p>
          <w:p w14:paraId="61D6F354" w14:textId="19C15FC3" w:rsidR="005930D3" w:rsidRPr="005930D3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6CE35DF" w14:textId="3A6E439B" w:rsidR="00197474" w:rsidRDefault="00197474" w:rsidP="0019747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4277061"/>
      <w:r>
        <w:rPr>
          <w:b/>
          <w:lang w:val="pt-BR"/>
        </w:rPr>
        <w:lastRenderedPageBreak/>
        <w:t>Change 2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97474" w14:paraId="553AFB13" w14:textId="77777777" w:rsidTr="00F60C3E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90CA" w14:textId="77777777" w:rsidR="00197474" w:rsidRPr="003C0071" w:rsidRDefault="00197474" w:rsidP="002F3B8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AFC" w14:textId="3651BBE7" w:rsidR="00197474" w:rsidRPr="000077FF" w:rsidRDefault="00F60C3E" w:rsidP="002F3B80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60C3E">
              <w:rPr>
                <w:rFonts w:ascii="Arial" w:hAnsi="Arial"/>
                <w:noProof/>
                <w:lang w:val="en-SG"/>
              </w:rPr>
              <w:t>function fl_TC_8_1_6_2_4_NR5GC_EUTRA_TestBody</w:t>
            </w:r>
            <w:r w:rsidR="00197474" w:rsidRPr="00197474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97474" w14:paraId="0073202B" w14:textId="77777777" w:rsidTr="00F60C3E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E676" w14:textId="77777777" w:rsidR="00197474" w:rsidRDefault="00197474" w:rsidP="002F3B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F8D" w14:textId="55F41C35" w:rsidR="00197474" w:rsidRPr="008D4084" w:rsidRDefault="00F60C3E" w:rsidP="002F3B80">
            <w:r>
              <w:rPr>
                <w:rFonts w:ascii="Arial" w:hAnsi="Arial"/>
                <w:noProof/>
                <w:lang w:val="en-SG"/>
              </w:rPr>
              <w:t>See Change 1</w:t>
            </w:r>
          </w:p>
        </w:tc>
      </w:tr>
      <w:tr w:rsidR="00F60C3E" w14:paraId="6D7A3363" w14:textId="77777777" w:rsidTr="00F60C3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D116" w14:textId="77777777" w:rsidR="00F60C3E" w:rsidRDefault="00F60C3E" w:rsidP="00F60C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632" w14:textId="726B73CC" w:rsidR="00F60C3E" w:rsidRDefault="009A3C02" w:rsidP="00F60C3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</w:t>
            </w:r>
            <w:r>
              <w:t xml:space="preserve"> </w:t>
            </w:r>
            <w:r w:rsidRPr="009A3C02">
              <w:rPr>
                <w:noProof/>
                <w:lang w:val="en-SG"/>
              </w:rPr>
              <w:t xml:space="preserve">construction and sending of SysInfo coordination </w:t>
            </w:r>
            <w:r>
              <w:rPr>
                <w:noProof/>
                <w:lang w:val="en-SG"/>
              </w:rPr>
              <w:t>msg</w:t>
            </w:r>
          </w:p>
        </w:tc>
      </w:tr>
      <w:tr w:rsidR="00F60C3E" w14:paraId="464FD03F" w14:textId="77777777" w:rsidTr="00F60C3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48CA" w14:textId="77777777" w:rsidR="00F60C3E" w:rsidRDefault="00F60C3E" w:rsidP="00F60C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F8B" w14:textId="646C454C" w:rsidR="00F60C3E" w:rsidRDefault="00F60C3E" w:rsidP="00F60C3E">
            <w:pPr>
              <w:spacing w:after="0"/>
              <w:rPr>
                <w:rFonts w:ascii="Arial" w:hAnsi="Arial" w:cs="Arial"/>
                <w:noProof/>
              </w:rPr>
            </w:pPr>
            <w:r w:rsidRPr="00F60C3E">
              <w:rPr>
                <w:rFonts w:ascii="Arial" w:hAnsi="Arial" w:cs="Arial"/>
                <w:noProof/>
              </w:rPr>
              <w:t>RRC_MDT_InterRAT_NR5GC_EUTRA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60C3E" w14:paraId="76FB8AA1" w14:textId="77777777" w:rsidTr="00F60C3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D82D" w14:textId="77777777" w:rsidR="00F60C3E" w:rsidRDefault="00F60C3E" w:rsidP="00F60C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7A4" w14:textId="4915844F" w:rsidR="00F60C3E" w:rsidRDefault="007336F9" w:rsidP="00F60C3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B022A57" w14:textId="77777777" w:rsidR="00197474" w:rsidRPr="00652F41" w:rsidRDefault="00197474" w:rsidP="00197474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D1F1C28" w14:textId="77777777" w:rsidR="00197474" w:rsidRDefault="00197474" w:rsidP="0019747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7474" w14:paraId="0025D276" w14:textId="77777777" w:rsidTr="002F3B8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6E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fl_TC_8_1_6_2_4_NR5GC_EUTRA_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EUTRA_5GS_PTC</w:t>
            </w:r>
          </w:p>
          <w:p w14:paraId="665D6872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287CD94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var template (value) B28_Type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v_EUTRA_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;</w:t>
            </w:r>
            <w:proofErr w:type="gramEnd"/>
          </w:p>
          <w:p w14:paraId="58A80F92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CoOrd_EUTRASysInfo_Type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SysInfo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: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=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f_EUTRA_CoOrdSysInfo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(eutra_Cell1);</w:t>
            </w:r>
          </w:p>
          <w:p w14:paraId="426A3645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</w:p>
          <w:p w14:paraId="7FB0D3EC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</w:t>
            </w: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// @sic R5s220801 sic@</w:t>
            </w:r>
          </w:p>
          <w:p w14:paraId="3DBF034A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v_EUTRA_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: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= int2bit(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f_EUTRA_CellInfo_GetPhyCellId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(eutra_Cell1),28);</w:t>
            </w:r>
          </w:p>
          <w:p w14:paraId="63EDFFC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SysInfo.CellId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: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=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;</w:t>
            </w:r>
          </w:p>
          <w:p w14:paraId="3C7A639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f_EUTRA_NR_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SendSysinfoCoOrd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NR,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cs_EUTRA_NR_CoOrdSysInfo_Eutra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({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v_CoOrd_SysInfo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}));</w:t>
            </w:r>
          </w:p>
          <w:p w14:paraId="3E4B59B8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BBDB4B8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f_EUTRA_NR_WaitForCoOrd_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Trigger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NR, "Power Level");</w:t>
            </w:r>
          </w:p>
          <w:p w14:paraId="67CADE9E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f_EUTRA38_</w:t>
            </w:r>
            <w:proofErr w:type="gram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SetCellPower(</w:t>
            </w:r>
            <w:proofErr w:type="gram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eutra_Cell1, -90, -90);  //FR2 is FFS</w:t>
            </w:r>
          </w:p>
          <w:p w14:paraId="3951548F" w14:textId="6CCB4344" w:rsidR="00197474" w:rsidRPr="00CA4CF2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4607AA8B" w14:textId="77777777" w:rsidR="00197474" w:rsidRDefault="00197474" w:rsidP="00197474">
      <w:pPr>
        <w:spacing w:after="0"/>
        <w:rPr>
          <w:rFonts w:ascii="Arial" w:hAnsi="Arial"/>
          <w:b/>
        </w:rPr>
      </w:pPr>
    </w:p>
    <w:p w14:paraId="2F2680BF" w14:textId="77777777" w:rsidR="00197474" w:rsidRDefault="00197474" w:rsidP="0019747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7474" w14:paraId="3D428001" w14:textId="77777777" w:rsidTr="002F3B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8F2B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Pr="00197474">
              <w:rPr>
                <w:rFonts w:ascii="Courier New" w:hAnsi="Courier New" w:cs="Courier New"/>
              </w:rPr>
              <w:t>function fl_TC_8_1_6_2_4_NR5GC_EUTRA_</w:t>
            </w:r>
            <w:proofErr w:type="gramStart"/>
            <w:r w:rsidRPr="00197474">
              <w:rPr>
                <w:rFonts w:ascii="Courier New" w:hAnsi="Courier New" w:cs="Courier New"/>
              </w:rPr>
              <w:t>TestBody(</w:t>
            </w:r>
            <w:proofErr w:type="gramEnd"/>
            <w:r w:rsidRPr="00197474">
              <w:rPr>
                <w:rFonts w:ascii="Courier New" w:hAnsi="Courier New" w:cs="Courier New"/>
              </w:rPr>
              <w:t>) runs on EUTRA_5GS_PTC</w:t>
            </w:r>
          </w:p>
          <w:p w14:paraId="639344E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{</w:t>
            </w:r>
          </w:p>
          <w:p w14:paraId="2D3F481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</w:rPr>
              <w:t xml:space="preserve">    </w:t>
            </w:r>
            <w:r w:rsidRPr="00197474">
              <w:rPr>
                <w:rFonts w:ascii="Courier New" w:hAnsi="Courier New" w:cs="Courier New"/>
                <w:highlight w:val="yellow"/>
              </w:rPr>
              <w:t xml:space="preserve">//var template (value) B28_Type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v_EUTRA_</w:t>
            </w:r>
            <w:proofErr w:type="gramStart"/>
            <w:r w:rsidRPr="00197474">
              <w:rPr>
                <w:rFonts w:ascii="Courier New" w:hAnsi="Courier New" w:cs="Courier New"/>
                <w:highlight w:val="yellow"/>
              </w:rPr>
              <w:t>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;</w:t>
            </w:r>
            <w:proofErr w:type="gramEnd"/>
          </w:p>
          <w:p w14:paraId="6FBE955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//var template (value)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CoOrd_EUTRASysInfo_Type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v_CoOrd_</w:t>
            </w:r>
            <w:proofErr w:type="gramStart"/>
            <w:r w:rsidRPr="00197474">
              <w:rPr>
                <w:rFonts w:ascii="Courier New" w:hAnsi="Courier New" w:cs="Courier New"/>
                <w:highlight w:val="yellow"/>
              </w:rPr>
              <w:t>SysInfo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97474">
              <w:rPr>
                <w:rFonts w:ascii="Courier New" w:hAnsi="Courier New" w:cs="Courier New"/>
                <w:highlight w:val="yellow"/>
              </w:rPr>
              <w:t xml:space="preserve">=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f_EUTRA_CoOrdSysInfo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(eutra_Cell1);</w:t>
            </w:r>
          </w:p>
          <w:p w14:paraId="7D7420C4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</w:t>
            </w:r>
          </w:p>
          <w:p w14:paraId="6B19EA4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 // @sic R5s220801 sic@</w:t>
            </w:r>
          </w:p>
          <w:p w14:paraId="5C3D6EF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//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v_EUTRA_</w:t>
            </w:r>
            <w:proofErr w:type="gramStart"/>
            <w:r w:rsidRPr="00197474">
              <w:rPr>
                <w:rFonts w:ascii="Courier New" w:hAnsi="Courier New" w:cs="Courier New"/>
                <w:highlight w:val="yellow"/>
              </w:rPr>
              <w:t>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97474">
              <w:rPr>
                <w:rFonts w:ascii="Courier New" w:hAnsi="Courier New" w:cs="Courier New"/>
                <w:highlight w:val="yellow"/>
              </w:rPr>
              <w:t>= int2bit(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f_EUTRA_CellInfo_GetPhyCellId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(eutra_Cell1),28);</w:t>
            </w:r>
          </w:p>
          <w:p w14:paraId="3BD8184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lastRenderedPageBreak/>
              <w:t xml:space="preserve">    //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v_CoOrd_</w:t>
            </w:r>
            <w:proofErr w:type="gramStart"/>
            <w:r w:rsidRPr="00197474">
              <w:rPr>
                <w:rFonts w:ascii="Courier New" w:hAnsi="Courier New" w:cs="Courier New"/>
                <w:highlight w:val="yellow"/>
              </w:rPr>
              <w:t>SysInfo.CellId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97474">
              <w:rPr>
                <w:rFonts w:ascii="Courier New" w:hAnsi="Courier New" w:cs="Courier New"/>
                <w:highlight w:val="yellow"/>
              </w:rPr>
              <w:t xml:space="preserve">=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;</w:t>
            </w:r>
          </w:p>
          <w:p w14:paraId="6C29693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//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f_EUTRA_NR_</w:t>
            </w:r>
            <w:proofErr w:type="gramStart"/>
            <w:r w:rsidRPr="00197474">
              <w:rPr>
                <w:rFonts w:ascii="Courier New" w:hAnsi="Courier New" w:cs="Courier New"/>
                <w:highlight w:val="yellow"/>
              </w:rPr>
              <w:t>SendSysinfoCoOrd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</w:t>
            </w:r>
            <w:proofErr w:type="gramEnd"/>
            <w:r w:rsidRPr="00197474">
              <w:rPr>
                <w:rFonts w:ascii="Courier New" w:hAnsi="Courier New" w:cs="Courier New"/>
                <w:highlight w:val="yellow"/>
              </w:rPr>
              <w:t xml:space="preserve">NR,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cs_EUTRA_NR_CoOrdSysInfo_Eutra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({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}));</w:t>
            </w:r>
          </w:p>
          <w:p w14:paraId="0C17C7F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602994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197474">
              <w:rPr>
                <w:rFonts w:ascii="Courier New" w:hAnsi="Courier New" w:cs="Courier New"/>
              </w:rPr>
              <w:t>f_EUTRA_NR_WaitForCoOrd_</w:t>
            </w:r>
            <w:proofErr w:type="gramStart"/>
            <w:r w:rsidRPr="00197474">
              <w:rPr>
                <w:rFonts w:ascii="Courier New" w:hAnsi="Courier New" w:cs="Courier New"/>
              </w:rPr>
              <w:t>Trigger</w:t>
            </w:r>
            <w:proofErr w:type="spellEnd"/>
            <w:r w:rsidRPr="00197474">
              <w:rPr>
                <w:rFonts w:ascii="Courier New" w:hAnsi="Courier New" w:cs="Courier New"/>
              </w:rPr>
              <w:t>(</w:t>
            </w:r>
            <w:proofErr w:type="gramEnd"/>
            <w:r w:rsidRPr="00197474">
              <w:rPr>
                <w:rFonts w:ascii="Courier New" w:hAnsi="Courier New" w:cs="Courier New"/>
              </w:rPr>
              <w:t>NR, "Power Level");</w:t>
            </w:r>
          </w:p>
          <w:p w14:paraId="0F27BF20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  f_EUTRA38_</w:t>
            </w:r>
            <w:proofErr w:type="gramStart"/>
            <w:r w:rsidRPr="00197474">
              <w:rPr>
                <w:rFonts w:ascii="Courier New" w:hAnsi="Courier New" w:cs="Courier New"/>
              </w:rPr>
              <w:t>SetCellPower(</w:t>
            </w:r>
            <w:proofErr w:type="gramEnd"/>
            <w:r w:rsidRPr="00197474">
              <w:rPr>
                <w:rFonts w:ascii="Courier New" w:hAnsi="Courier New" w:cs="Courier New"/>
              </w:rPr>
              <w:t>eutra_Cell1, -90, -90);  //FR2 is FFS</w:t>
            </w:r>
          </w:p>
          <w:p w14:paraId="44B70B8A" w14:textId="02DBF67C" w:rsidR="00197474" w:rsidRPr="005930D3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8C9CD36" w14:textId="77777777" w:rsidR="001E41F3" w:rsidRDefault="001E41F3" w:rsidP="00197474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AC7D" w14:textId="77777777" w:rsidR="00D34B31" w:rsidRDefault="00D34B31">
      <w:r>
        <w:separator/>
      </w:r>
    </w:p>
  </w:endnote>
  <w:endnote w:type="continuationSeparator" w:id="0">
    <w:p w14:paraId="1541DD5F" w14:textId="77777777" w:rsidR="00D34B31" w:rsidRDefault="00D3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16A2" w14:textId="77777777" w:rsidR="00D34B31" w:rsidRDefault="00D34B31">
      <w:r>
        <w:separator/>
      </w:r>
    </w:p>
  </w:footnote>
  <w:footnote w:type="continuationSeparator" w:id="0">
    <w:p w14:paraId="77BAC9ED" w14:textId="77777777" w:rsidR="00D34B31" w:rsidRDefault="00D34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B2B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97474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842B4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12674"/>
    <w:rsid w:val="00726CB4"/>
    <w:rsid w:val="007336F9"/>
    <w:rsid w:val="00734738"/>
    <w:rsid w:val="007450A0"/>
    <w:rsid w:val="00745C21"/>
    <w:rsid w:val="007677E5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3C02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9497A"/>
    <w:rsid w:val="00AA2CBC"/>
    <w:rsid w:val="00AA3F86"/>
    <w:rsid w:val="00AC030B"/>
    <w:rsid w:val="00AC5820"/>
    <w:rsid w:val="00AD1CD8"/>
    <w:rsid w:val="00AD7AAC"/>
    <w:rsid w:val="00B0233C"/>
    <w:rsid w:val="00B258BB"/>
    <w:rsid w:val="00B449E2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C51"/>
    <w:rsid w:val="00D16D08"/>
    <w:rsid w:val="00D24991"/>
    <w:rsid w:val="00D3248A"/>
    <w:rsid w:val="00D34B31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2419"/>
    <w:rsid w:val="00E34898"/>
    <w:rsid w:val="00E349D5"/>
    <w:rsid w:val="00E435CD"/>
    <w:rsid w:val="00E47023"/>
    <w:rsid w:val="00EB09B7"/>
    <w:rsid w:val="00EE7D7C"/>
    <w:rsid w:val="00EF2B30"/>
    <w:rsid w:val="00F23B28"/>
    <w:rsid w:val="00F25D98"/>
    <w:rsid w:val="00F2700A"/>
    <w:rsid w:val="00F300FB"/>
    <w:rsid w:val="00F473F7"/>
    <w:rsid w:val="00F60C3E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 晓忠</cp:lastModifiedBy>
  <cp:revision>2</cp:revision>
  <cp:lastPrinted>1900-01-01T08:00:00Z</cp:lastPrinted>
  <dcterms:created xsi:type="dcterms:W3CDTF">2023-01-20T05:37:00Z</dcterms:created>
  <dcterms:modified xsi:type="dcterms:W3CDTF">2023-01-20T05:37:00Z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