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4ED33" w14:textId="77777777" w:rsidR="009939B3" w:rsidRDefault="009939B3" w:rsidP="009939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25540">
        <w:fldChar w:fldCharType="begin"/>
      </w:r>
      <w:r w:rsidR="00025540">
        <w:instrText xml:space="preserve"> DOCPROPERTY  TSG/WGRef  \* MERGEFORMAT </w:instrText>
      </w:r>
      <w:r w:rsidR="00025540">
        <w:fldChar w:fldCharType="separate"/>
      </w:r>
      <w:r>
        <w:rPr>
          <w:b/>
          <w:noProof/>
          <w:sz w:val="24"/>
        </w:rPr>
        <w:t>RAN5</w:t>
      </w:r>
      <w:r w:rsidR="0002554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25540">
        <w:fldChar w:fldCharType="begin"/>
      </w:r>
      <w:r w:rsidR="00025540">
        <w:instrText xml:space="preserve"> DOCPROPERTY  MtgSeq  \* MERGEFORMAT </w:instrText>
      </w:r>
      <w:r w:rsidR="00025540">
        <w:fldChar w:fldCharType="separate"/>
      </w:r>
      <w:r w:rsidRPr="00EB09B7">
        <w:rPr>
          <w:b/>
          <w:noProof/>
          <w:sz w:val="24"/>
        </w:rPr>
        <w:t>2023</w:t>
      </w:r>
      <w:r w:rsidR="00025540">
        <w:rPr>
          <w:b/>
          <w:noProof/>
          <w:sz w:val="24"/>
        </w:rPr>
        <w:fldChar w:fldCharType="end"/>
      </w:r>
      <w:r w:rsidR="00025540">
        <w:fldChar w:fldCharType="begin"/>
      </w:r>
      <w:r w:rsidR="00025540">
        <w:instrText xml:space="preserve"> DOCPROPERTY  MtgTitle  \* MERGEFORMAT </w:instrText>
      </w:r>
      <w:r w:rsidR="00025540">
        <w:fldChar w:fldCharType="separate"/>
      </w:r>
      <w:r>
        <w:rPr>
          <w:b/>
          <w:noProof/>
          <w:sz w:val="24"/>
        </w:rPr>
        <w:t>-TTCN email</w:t>
      </w:r>
      <w:r w:rsidR="0002554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25540">
        <w:fldChar w:fldCharType="begin"/>
      </w:r>
      <w:r w:rsidR="00025540">
        <w:instrText xml:space="preserve"> DOCPROPERTY  Tdoc#  \* MERGEFORMAT </w:instrText>
      </w:r>
      <w:r w:rsidR="00025540">
        <w:fldChar w:fldCharType="separate"/>
      </w:r>
      <w:r w:rsidRPr="00E13F3D">
        <w:rPr>
          <w:b/>
          <w:i/>
          <w:noProof/>
          <w:sz w:val="28"/>
        </w:rPr>
        <w:t>R5s230107</w:t>
      </w:r>
      <w:r w:rsidR="00025540">
        <w:rPr>
          <w:b/>
          <w:i/>
          <w:noProof/>
          <w:sz w:val="28"/>
        </w:rPr>
        <w:fldChar w:fldCharType="end"/>
      </w:r>
    </w:p>
    <w:p w14:paraId="10BC88AF" w14:textId="77777777" w:rsidR="009939B3" w:rsidRDefault="00025540" w:rsidP="009939B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939B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9939B3">
        <w:rPr>
          <w:b/>
          <w:noProof/>
          <w:sz w:val="24"/>
        </w:rPr>
        <w:t xml:space="preserve">, </w:t>
      </w:r>
      <w:r w:rsidR="009939B3">
        <w:fldChar w:fldCharType="begin"/>
      </w:r>
      <w:r w:rsidR="009939B3">
        <w:instrText xml:space="preserve"> DOCPROPERTY  Country  \* MERGEFORMAT </w:instrText>
      </w:r>
      <w:r w:rsidR="009939B3">
        <w:fldChar w:fldCharType="end"/>
      </w:r>
      <w:r w:rsidR="009939B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39B3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9939B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939B3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39B3" w14:paraId="0CE0B91D" w14:textId="77777777" w:rsidTr="000320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D45C2B" w14:textId="77777777" w:rsidR="009939B3" w:rsidRDefault="009939B3" w:rsidP="0003200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939B3" w14:paraId="02CDD01F" w14:textId="77777777" w:rsidTr="000320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2A38B2" w14:textId="77777777" w:rsidR="009939B3" w:rsidRDefault="009939B3" w:rsidP="000320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39B3" w14:paraId="592D1227" w14:textId="77777777" w:rsidTr="000320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B5E55E" w14:textId="77777777" w:rsidR="009939B3" w:rsidRDefault="009939B3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9B3" w14:paraId="61A2187E" w14:textId="77777777" w:rsidTr="00032005">
        <w:tc>
          <w:tcPr>
            <w:tcW w:w="142" w:type="dxa"/>
            <w:tcBorders>
              <w:left w:val="single" w:sz="4" w:space="0" w:color="auto"/>
            </w:tcBorders>
          </w:tcPr>
          <w:p w14:paraId="311E4C31" w14:textId="77777777" w:rsidR="009939B3" w:rsidRDefault="009939B3" w:rsidP="0003200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5DCE76" w14:textId="77777777" w:rsidR="009939B3" w:rsidRPr="00410371" w:rsidRDefault="00025540" w:rsidP="000320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939B3" w:rsidRPr="00410371">
              <w:rPr>
                <w:b/>
                <w:noProof/>
                <w:sz w:val="28"/>
              </w:rPr>
              <w:t>34.229-3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C67CD5" w14:textId="77777777" w:rsidR="009939B3" w:rsidRDefault="009939B3" w:rsidP="000320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AFA383" w14:textId="77777777" w:rsidR="009939B3" w:rsidRPr="00410371" w:rsidRDefault="00025540" w:rsidP="0003200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939B3" w:rsidRPr="00410371">
              <w:rPr>
                <w:b/>
                <w:noProof/>
                <w:sz w:val="28"/>
              </w:rPr>
              <w:t>0893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D20B1E8" w14:textId="77777777" w:rsidR="009939B3" w:rsidRDefault="009939B3" w:rsidP="0003200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55D889" w14:textId="77777777" w:rsidR="009939B3" w:rsidRPr="00410371" w:rsidRDefault="00025540" w:rsidP="0003200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939B3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A60F602" w14:textId="77777777" w:rsidR="009939B3" w:rsidRDefault="009939B3" w:rsidP="0003200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CA7654" w14:textId="77777777" w:rsidR="009939B3" w:rsidRPr="00410371" w:rsidRDefault="00025540" w:rsidP="000320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939B3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2A58EB" w14:textId="77777777" w:rsidR="009939B3" w:rsidRDefault="009939B3" w:rsidP="00032005">
            <w:pPr>
              <w:pStyle w:val="CRCoverPage"/>
              <w:spacing w:after="0"/>
              <w:rPr>
                <w:noProof/>
              </w:rPr>
            </w:pPr>
          </w:p>
        </w:tc>
      </w:tr>
      <w:tr w:rsidR="009939B3" w14:paraId="6C4107F7" w14:textId="77777777" w:rsidTr="000320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9293E9" w14:textId="77777777" w:rsidR="009939B3" w:rsidRDefault="009939B3" w:rsidP="00032005">
            <w:pPr>
              <w:pStyle w:val="CRCoverPage"/>
              <w:spacing w:after="0"/>
              <w:rPr>
                <w:noProof/>
              </w:rPr>
            </w:pPr>
          </w:p>
        </w:tc>
      </w:tr>
      <w:tr w:rsidR="009939B3" w14:paraId="213E2D10" w14:textId="77777777" w:rsidTr="0003200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DB8306" w14:textId="77777777" w:rsidR="009939B3" w:rsidRPr="00F25D98" w:rsidRDefault="009939B3" w:rsidP="0003200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39B3" w14:paraId="41B8EE07" w14:textId="77777777" w:rsidTr="00032005">
        <w:tc>
          <w:tcPr>
            <w:tcW w:w="9641" w:type="dxa"/>
            <w:gridSpan w:val="9"/>
          </w:tcPr>
          <w:p w14:paraId="695374E9" w14:textId="77777777" w:rsidR="009939B3" w:rsidRDefault="009939B3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906525" w14:textId="77777777" w:rsidR="009939B3" w:rsidRDefault="009939B3" w:rsidP="009939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39B3" w14:paraId="1EBB28CE" w14:textId="77777777" w:rsidTr="00032005">
        <w:tc>
          <w:tcPr>
            <w:tcW w:w="2835" w:type="dxa"/>
          </w:tcPr>
          <w:p w14:paraId="34853E25" w14:textId="77777777" w:rsidR="009939B3" w:rsidRDefault="009939B3" w:rsidP="000320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ADD519" w14:textId="77777777" w:rsidR="009939B3" w:rsidRDefault="009939B3" w:rsidP="000320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D5211D" w14:textId="77777777" w:rsidR="009939B3" w:rsidRDefault="009939B3" w:rsidP="00032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6400EB" w14:textId="77777777" w:rsidR="009939B3" w:rsidRDefault="009939B3" w:rsidP="000320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8417BC" w14:textId="77777777" w:rsidR="009939B3" w:rsidRDefault="009939B3" w:rsidP="00032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8F2B09" w14:textId="77777777" w:rsidR="009939B3" w:rsidRDefault="009939B3" w:rsidP="000320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72EAC2" w14:textId="77777777" w:rsidR="009939B3" w:rsidRDefault="009939B3" w:rsidP="00032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A5034B" w14:textId="77777777" w:rsidR="009939B3" w:rsidRDefault="009939B3" w:rsidP="000320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C46F6" w14:textId="77777777" w:rsidR="009939B3" w:rsidRDefault="009939B3" w:rsidP="0003200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192DB9" w14:textId="77777777" w:rsidR="009939B3" w:rsidRDefault="009939B3" w:rsidP="009939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39B3" w14:paraId="69E4675E" w14:textId="77777777" w:rsidTr="00032005">
        <w:tc>
          <w:tcPr>
            <w:tcW w:w="9640" w:type="dxa"/>
            <w:gridSpan w:val="11"/>
          </w:tcPr>
          <w:p w14:paraId="19FBBF3E" w14:textId="77777777" w:rsidR="009939B3" w:rsidRDefault="009939B3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9B3" w14:paraId="5EC1C1FC" w14:textId="77777777" w:rsidTr="0003200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5E63AD" w14:textId="77777777" w:rsidR="009939B3" w:rsidRDefault="009939B3" w:rsidP="000320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2DE95" w14:textId="77777777" w:rsidR="009939B3" w:rsidRDefault="009939B3" w:rsidP="000320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f_IMS_USSD_MOCallSetup</w:t>
            </w:r>
            <w:proofErr w:type="spellEnd"/>
            <w:r>
              <w:fldChar w:fldCharType="end"/>
            </w:r>
          </w:p>
        </w:tc>
      </w:tr>
      <w:tr w:rsidR="009939B3" w14:paraId="5B6CEEC7" w14:textId="77777777" w:rsidTr="00032005">
        <w:tc>
          <w:tcPr>
            <w:tcW w:w="1843" w:type="dxa"/>
            <w:tcBorders>
              <w:left w:val="single" w:sz="4" w:space="0" w:color="auto"/>
            </w:tcBorders>
          </w:tcPr>
          <w:p w14:paraId="4A3BC1CE" w14:textId="77777777" w:rsidR="009939B3" w:rsidRDefault="009939B3" w:rsidP="000320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86CCD5" w14:textId="77777777" w:rsidR="009939B3" w:rsidRDefault="009939B3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9B3" w14:paraId="455E168B" w14:textId="77777777" w:rsidTr="00032005">
        <w:tc>
          <w:tcPr>
            <w:tcW w:w="1843" w:type="dxa"/>
            <w:tcBorders>
              <w:left w:val="single" w:sz="4" w:space="0" w:color="auto"/>
            </w:tcBorders>
          </w:tcPr>
          <w:p w14:paraId="7D113B9B" w14:textId="77777777" w:rsidR="009939B3" w:rsidRDefault="009939B3" w:rsidP="000320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28980E" w14:textId="77777777" w:rsidR="009939B3" w:rsidRDefault="00025540" w:rsidP="000320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939B3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9939B3" w14:paraId="3ECF0314" w14:textId="77777777" w:rsidTr="00032005">
        <w:tc>
          <w:tcPr>
            <w:tcW w:w="1843" w:type="dxa"/>
            <w:tcBorders>
              <w:left w:val="single" w:sz="4" w:space="0" w:color="auto"/>
            </w:tcBorders>
          </w:tcPr>
          <w:p w14:paraId="4593BAF2" w14:textId="77777777" w:rsidR="009939B3" w:rsidRDefault="009939B3" w:rsidP="000320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77B7B2" w14:textId="21FB0ABB" w:rsidR="009939B3" w:rsidRDefault="009939B3" w:rsidP="0003200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939B3" w14:paraId="57FA9F60" w14:textId="77777777" w:rsidTr="00032005">
        <w:tc>
          <w:tcPr>
            <w:tcW w:w="1843" w:type="dxa"/>
            <w:tcBorders>
              <w:left w:val="single" w:sz="4" w:space="0" w:color="auto"/>
            </w:tcBorders>
          </w:tcPr>
          <w:p w14:paraId="26B5E0D2" w14:textId="77777777" w:rsidR="009939B3" w:rsidRDefault="009939B3" w:rsidP="000320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7EA7DD" w14:textId="77777777" w:rsidR="009939B3" w:rsidRDefault="009939B3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9B3" w14:paraId="1D696EA6" w14:textId="77777777" w:rsidTr="00032005">
        <w:tc>
          <w:tcPr>
            <w:tcW w:w="1843" w:type="dxa"/>
            <w:tcBorders>
              <w:left w:val="single" w:sz="4" w:space="0" w:color="auto"/>
            </w:tcBorders>
          </w:tcPr>
          <w:p w14:paraId="44C11AC3" w14:textId="77777777" w:rsidR="009939B3" w:rsidRDefault="009939B3" w:rsidP="000320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2C9277" w14:textId="77777777" w:rsidR="009939B3" w:rsidRDefault="00025540" w:rsidP="000320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939B3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BFBC117" w14:textId="77777777" w:rsidR="009939B3" w:rsidRDefault="009939B3" w:rsidP="0003200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2B4B5F" w14:textId="77777777" w:rsidR="009939B3" w:rsidRDefault="009939B3" w:rsidP="000320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F7684F" w14:textId="7916F72C" w:rsidR="009939B3" w:rsidRDefault="00F74970" w:rsidP="0003200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2023-01-10</w:t>
            </w:r>
            <w:r w:rsidR="009939B3">
              <w:fldChar w:fldCharType="begin"/>
            </w:r>
            <w:r w:rsidR="009939B3">
              <w:instrText xml:space="preserve"> DOCPROPERTY  ResDate  \* MERGEFORMAT </w:instrText>
            </w:r>
            <w:r w:rsidR="009939B3">
              <w:fldChar w:fldCharType="end"/>
            </w:r>
          </w:p>
        </w:tc>
      </w:tr>
      <w:tr w:rsidR="009939B3" w14:paraId="615B299C" w14:textId="77777777" w:rsidTr="00032005">
        <w:tc>
          <w:tcPr>
            <w:tcW w:w="1843" w:type="dxa"/>
            <w:tcBorders>
              <w:left w:val="single" w:sz="4" w:space="0" w:color="auto"/>
            </w:tcBorders>
          </w:tcPr>
          <w:p w14:paraId="70C6A8DF" w14:textId="77777777" w:rsidR="009939B3" w:rsidRDefault="009939B3" w:rsidP="000320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4979A9" w14:textId="77777777" w:rsidR="009939B3" w:rsidRDefault="009939B3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CD0B9A" w14:textId="77777777" w:rsidR="009939B3" w:rsidRDefault="009939B3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431086" w14:textId="77777777" w:rsidR="009939B3" w:rsidRDefault="009939B3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DDCF01" w14:textId="77777777" w:rsidR="009939B3" w:rsidRDefault="009939B3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9B3" w14:paraId="66360293" w14:textId="77777777" w:rsidTr="0003200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58341F" w14:textId="77777777" w:rsidR="009939B3" w:rsidRDefault="009939B3" w:rsidP="000320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D432B3" w14:textId="77777777" w:rsidR="009939B3" w:rsidRDefault="00025540" w:rsidP="0003200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939B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A9C1A9" w14:textId="77777777" w:rsidR="009939B3" w:rsidRDefault="009939B3" w:rsidP="0003200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77646B" w14:textId="77777777" w:rsidR="009939B3" w:rsidRDefault="009939B3" w:rsidP="0003200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545462" w14:textId="77777777" w:rsidR="009939B3" w:rsidRDefault="00025540" w:rsidP="000320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939B3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9939B3" w14:paraId="01277D30" w14:textId="77777777" w:rsidTr="0003200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0DAC7A" w14:textId="77777777" w:rsidR="009939B3" w:rsidRDefault="009939B3" w:rsidP="000320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9E8D73" w14:textId="77777777" w:rsidR="009939B3" w:rsidRDefault="009939B3" w:rsidP="0003200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55969" w14:textId="77777777" w:rsidR="009939B3" w:rsidRDefault="009939B3" w:rsidP="0003200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63C273" w14:textId="77777777" w:rsidR="009939B3" w:rsidRPr="007C2097" w:rsidRDefault="009939B3" w:rsidP="0003200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939B3" w14:paraId="600B7345" w14:textId="77777777" w:rsidTr="00032005">
        <w:tc>
          <w:tcPr>
            <w:tcW w:w="1843" w:type="dxa"/>
          </w:tcPr>
          <w:p w14:paraId="62FA51E2" w14:textId="77777777" w:rsidR="009939B3" w:rsidRDefault="009939B3" w:rsidP="000320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2434D4" w14:textId="77777777" w:rsidR="009939B3" w:rsidRDefault="009939B3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9B3" w14:paraId="2521B7B4" w14:textId="77777777" w:rsidTr="000320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51F822" w14:textId="77777777" w:rsidR="009939B3" w:rsidRDefault="009939B3" w:rsidP="00993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B1D403" w14:textId="451E6EC2" w:rsidR="009939B3" w:rsidRDefault="009939B3" w:rsidP="009939B3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In the current TTCN implementation, IMS testcase 8.40 is failing as expected request </w:t>
            </w:r>
            <w:proofErr w:type="spellStart"/>
            <w:r>
              <w:rPr>
                <w:lang w:val="en-US"/>
              </w:rPr>
              <w:t>uri</w:t>
            </w:r>
            <w:proofErr w:type="spellEnd"/>
            <w:r>
              <w:rPr>
                <w:lang w:val="en-US"/>
              </w:rPr>
              <w:t xml:space="preserve"> by SS on ACK message template is derived from INVITE message, this needs to be corrected.</w:t>
            </w:r>
          </w:p>
          <w:p w14:paraId="2C1F695B" w14:textId="77777777" w:rsidR="009939B3" w:rsidRDefault="009939B3" w:rsidP="009939B3">
            <w:pPr>
              <w:pStyle w:val="CRCoverPage"/>
              <w:spacing w:after="0"/>
              <w:rPr>
                <w:lang w:val="en-US"/>
              </w:rPr>
            </w:pPr>
          </w:p>
          <w:p w14:paraId="4C19A1F9" w14:textId="77777777" w:rsidR="009939B3" w:rsidRDefault="009939B3" w:rsidP="009939B3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ACK request </w:t>
            </w:r>
            <w:proofErr w:type="spellStart"/>
            <w:r>
              <w:rPr>
                <w:lang w:val="en-US"/>
              </w:rPr>
              <w:t>uri</w:t>
            </w:r>
            <w:proofErr w:type="spellEnd"/>
            <w:r>
              <w:rPr>
                <w:lang w:val="en-US"/>
              </w:rPr>
              <w:t xml:space="preserve"> should be set according to Annex A.2.7 from TS 34.229-1:</w:t>
            </w:r>
          </w:p>
          <w:p w14:paraId="0E67A61A" w14:textId="77777777" w:rsidR="009939B3" w:rsidRDefault="009939B3" w:rsidP="009939B3">
            <w:pPr>
              <w:pStyle w:val="CRCoverPage"/>
              <w:spacing w:after="0"/>
              <w:rPr>
                <w:lang w:val="en-US"/>
              </w:rPr>
            </w:pPr>
          </w:p>
          <w:p w14:paraId="0DA8F092" w14:textId="380378DC" w:rsidR="009939B3" w:rsidRDefault="009939B3" w:rsidP="009939B3">
            <w:pPr>
              <w:pStyle w:val="CRCoverPage"/>
              <w:spacing w:after="0"/>
              <w:rPr>
                <w:noProof/>
              </w:rPr>
            </w:pPr>
            <w:r w:rsidRPr="00450EFA">
              <w:rPr>
                <w:i/>
              </w:rPr>
              <w:t>same URI value as the recipient of ACK sent earlier in its Contact header within the same dialog</w:t>
            </w:r>
            <w:r>
              <w:rPr>
                <w:i/>
              </w:rPr>
              <w:t>.</w:t>
            </w:r>
          </w:p>
        </w:tc>
      </w:tr>
      <w:tr w:rsidR="009939B3" w14:paraId="662F9F81" w14:textId="77777777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143BE" w14:textId="77777777" w:rsidR="009939B3" w:rsidRDefault="009939B3" w:rsidP="009939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E09135" w14:textId="77777777" w:rsidR="009939B3" w:rsidRDefault="009939B3" w:rsidP="009939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9B3" w14:paraId="3BC8889E" w14:textId="77777777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6FE71" w14:textId="77777777" w:rsidR="009939B3" w:rsidRDefault="009939B3" w:rsidP="00993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5C0214" w14:textId="1507654C" w:rsidR="009939B3" w:rsidRDefault="009939B3" w:rsidP="009939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Updated ACK request uri with contact uri from previous 200 OK message.</w:t>
            </w:r>
          </w:p>
        </w:tc>
      </w:tr>
      <w:tr w:rsidR="009939B3" w14:paraId="698A56BD" w14:textId="77777777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DD697" w14:textId="77777777" w:rsidR="009939B3" w:rsidRDefault="009939B3" w:rsidP="009939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E1361" w14:textId="77777777" w:rsidR="009939B3" w:rsidRDefault="009939B3" w:rsidP="009939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9B3" w14:paraId="1B9D4069" w14:textId="77777777" w:rsidTr="000320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2E7D14" w14:textId="77777777" w:rsidR="009939B3" w:rsidRDefault="009939B3" w:rsidP="00993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16219" w14:textId="57C5DCD7" w:rsidR="009939B3" w:rsidRDefault="009939B3" w:rsidP="009939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9939B3" w14:paraId="0A33FEC9" w14:textId="77777777" w:rsidTr="00032005">
        <w:tc>
          <w:tcPr>
            <w:tcW w:w="2694" w:type="dxa"/>
            <w:gridSpan w:val="2"/>
          </w:tcPr>
          <w:p w14:paraId="7ABCC220" w14:textId="77777777" w:rsidR="009939B3" w:rsidRDefault="009939B3" w:rsidP="009939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70387E" w14:textId="77777777" w:rsidR="009939B3" w:rsidRDefault="009939B3" w:rsidP="009939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9B3" w14:paraId="2A0C2D4D" w14:textId="77777777" w:rsidTr="000320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C223AA" w14:textId="77777777" w:rsidR="009939B3" w:rsidRDefault="009939B3" w:rsidP="00993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DEDE8A" w14:textId="5CB601D7" w:rsidR="009939B3" w:rsidRDefault="009939B3" w:rsidP="009939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8.40.NR5GC</w:t>
            </w:r>
          </w:p>
        </w:tc>
      </w:tr>
      <w:tr w:rsidR="009939B3" w14:paraId="1EE0D7A4" w14:textId="77777777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29C4B" w14:textId="77777777" w:rsidR="009939B3" w:rsidRDefault="009939B3" w:rsidP="009939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2C15D" w14:textId="77777777" w:rsidR="009939B3" w:rsidRDefault="009939B3" w:rsidP="009939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9B3" w14:paraId="14156EFB" w14:textId="77777777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D73AA" w14:textId="77777777" w:rsidR="009939B3" w:rsidRDefault="009939B3" w:rsidP="00993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0B065E" w14:textId="77777777" w:rsidR="009939B3" w:rsidRDefault="009939B3" w:rsidP="00993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00142C" w14:textId="77777777" w:rsidR="009939B3" w:rsidRDefault="009939B3" w:rsidP="00993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12B586" w14:textId="77777777" w:rsidR="009939B3" w:rsidRDefault="009939B3" w:rsidP="009939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AB1D7" w14:textId="77777777" w:rsidR="009939B3" w:rsidRDefault="009939B3" w:rsidP="009939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39B3" w14:paraId="5686D1D6" w14:textId="77777777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F5FFD" w14:textId="77777777" w:rsidR="009939B3" w:rsidRDefault="009939B3" w:rsidP="00993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22275B" w14:textId="77777777" w:rsidR="009939B3" w:rsidRDefault="009939B3" w:rsidP="00993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4C9B9C" w14:textId="06CEC56F" w:rsidR="009939B3" w:rsidRDefault="009939B3" w:rsidP="00993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FA8970" w14:textId="77777777" w:rsidR="009939B3" w:rsidRDefault="009939B3" w:rsidP="009939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775864" w14:textId="36D77064" w:rsidR="009939B3" w:rsidRDefault="009939B3" w:rsidP="009939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39B3" w14:paraId="15CFE204" w14:textId="77777777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CF2F6" w14:textId="77777777" w:rsidR="009939B3" w:rsidRDefault="009939B3" w:rsidP="009939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717048" w14:textId="77777777" w:rsidR="009939B3" w:rsidRDefault="009939B3" w:rsidP="00993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ED3460" w14:textId="4578D4BE" w:rsidR="009939B3" w:rsidRDefault="009939B3" w:rsidP="00993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FF25E3" w14:textId="77777777" w:rsidR="009939B3" w:rsidRDefault="009939B3" w:rsidP="009939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5D353A" w14:textId="01FF789C" w:rsidR="009939B3" w:rsidRDefault="009939B3" w:rsidP="009939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39B3" w14:paraId="13C1AFA4" w14:textId="77777777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E752A" w14:textId="77777777" w:rsidR="009939B3" w:rsidRDefault="009939B3" w:rsidP="009939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81B190" w14:textId="77777777" w:rsidR="009939B3" w:rsidRDefault="009939B3" w:rsidP="00993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5AAF7" w14:textId="47865750" w:rsidR="009939B3" w:rsidRDefault="009939B3" w:rsidP="00993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FCB4C5" w14:textId="77777777" w:rsidR="009939B3" w:rsidRDefault="009939B3" w:rsidP="009939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AFF11C" w14:textId="40C2A8B4" w:rsidR="009939B3" w:rsidRDefault="009939B3" w:rsidP="009939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39B3" w14:paraId="1DFF2DE6" w14:textId="77777777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BF2B6" w14:textId="77777777" w:rsidR="009939B3" w:rsidRDefault="009939B3" w:rsidP="009939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1AD236" w14:textId="77777777" w:rsidR="009939B3" w:rsidRDefault="009939B3" w:rsidP="009939B3">
            <w:pPr>
              <w:pStyle w:val="CRCoverPage"/>
              <w:spacing w:after="0"/>
              <w:rPr>
                <w:noProof/>
              </w:rPr>
            </w:pPr>
          </w:p>
        </w:tc>
      </w:tr>
      <w:tr w:rsidR="009939B3" w14:paraId="7B17182E" w14:textId="77777777" w:rsidTr="000320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908095" w14:textId="77777777" w:rsidR="009939B3" w:rsidRDefault="009939B3" w:rsidP="00993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1BE86" w14:textId="77777777" w:rsidR="009939B3" w:rsidRDefault="009939B3" w:rsidP="009939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39B3" w:rsidRPr="008863B9" w14:paraId="0275547B" w14:textId="77777777" w:rsidTr="0003200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07A681" w14:textId="77777777" w:rsidR="009939B3" w:rsidRPr="008863B9" w:rsidRDefault="009939B3" w:rsidP="00993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8B7E34" w14:textId="77777777" w:rsidR="009939B3" w:rsidRPr="008863B9" w:rsidRDefault="009939B3" w:rsidP="009939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39B3" w14:paraId="082B8238" w14:textId="77777777" w:rsidTr="000320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36A004" w14:textId="77777777" w:rsidR="009939B3" w:rsidRDefault="009939B3" w:rsidP="00993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59AAB" w14:textId="77777777" w:rsidR="009939B3" w:rsidRDefault="009939B3" w:rsidP="009939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3C74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3D43E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07BC3" w14:textId="77777777" w:rsidR="00647F8D" w:rsidRDefault="00647F8D" w:rsidP="00647F8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24262832"/>
      <w:r>
        <w:rPr>
          <w:rStyle w:val="Emphasis"/>
          <w:rFonts w:ascii="Arial" w:hAnsi="Arial" w:cs="Arial"/>
        </w:rPr>
        <w:lastRenderedPageBreak/>
        <w:t>Table of Contents</w:t>
      </w:r>
      <w:bookmarkEnd w:id="0"/>
    </w:p>
    <w:p w14:paraId="6FC165CC" w14:textId="73E126DE" w:rsidR="009939B3" w:rsidRDefault="00647F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939B3" w:rsidRPr="00793276">
        <w:rPr>
          <w:rFonts w:ascii="Arial" w:hAnsi="Arial" w:cs="Arial"/>
          <w:i/>
          <w:iCs/>
        </w:rPr>
        <w:t>Table of Contents</w:t>
      </w:r>
      <w:r w:rsidR="009939B3">
        <w:tab/>
      </w:r>
      <w:r w:rsidR="009939B3">
        <w:fldChar w:fldCharType="begin"/>
      </w:r>
      <w:r w:rsidR="009939B3">
        <w:instrText xml:space="preserve"> PAGEREF _Toc124262832 \h </w:instrText>
      </w:r>
      <w:r w:rsidR="009939B3">
        <w:fldChar w:fldCharType="separate"/>
      </w:r>
      <w:r w:rsidR="009939B3">
        <w:t>2</w:t>
      </w:r>
      <w:r w:rsidR="009939B3">
        <w:fldChar w:fldCharType="end"/>
      </w:r>
    </w:p>
    <w:p w14:paraId="696B2BA2" w14:textId="112355CA" w:rsidR="009939B3" w:rsidRDefault="009939B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93276">
        <w:rPr>
          <w:rFonts w:cs="Arial"/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276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_Toc124262833 \h </w:instrText>
      </w:r>
      <w:r>
        <w:fldChar w:fldCharType="separate"/>
      </w:r>
      <w:r>
        <w:t>2</w:t>
      </w:r>
      <w:r>
        <w:fldChar w:fldCharType="end"/>
      </w:r>
    </w:p>
    <w:p w14:paraId="4F75CEAD" w14:textId="02C9FAF5" w:rsidR="009939B3" w:rsidRDefault="009939B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9327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27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_Toc124262834 \h </w:instrText>
      </w:r>
      <w:r>
        <w:fldChar w:fldCharType="separate"/>
      </w:r>
      <w:r>
        <w:t>3</w:t>
      </w:r>
      <w:r>
        <w:fldChar w:fldCharType="end"/>
      </w:r>
    </w:p>
    <w:p w14:paraId="7586A11B" w14:textId="6AE79821" w:rsidR="009939B3" w:rsidRDefault="009939B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93276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93276">
        <w:rPr>
          <w:b/>
        </w:rPr>
        <w:t>Correction to function f_IMS_USSD_MOCallSetup</w:t>
      </w:r>
      <w:r>
        <w:tab/>
      </w:r>
      <w:r>
        <w:fldChar w:fldCharType="begin"/>
      </w:r>
      <w:r>
        <w:instrText xml:space="preserve"> PAGEREF _Toc124262835 \h </w:instrText>
      </w:r>
      <w:r>
        <w:fldChar w:fldCharType="separate"/>
      </w:r>
      <w:r>
        <w:t>3</w:t>
      </w:r>
      <w:r>
        <w:fldChar w:fldCharType="end"/>
      </w:r>
    </w:p>
    <w:p w14:paraId="2348747B" w14:textId="7D959D53" w:rsidR="009939B3" w:rsidRPr="006E4704" w:rsidRDefault="00647F8D" w:rsidP="009939B3">
      <w:pPr>
        <w:pStyle w:val="Heading1"/>
        <w:numPr>
          <w:ilvl w:val="0"/>
          <w:numId w:val="1"/>
        </w:numPr>
        <w:autoSpaceDN w:val="0"/>
        <w:rPr>
          <w:rFonts w:cs="Arial"/>
          <w:b/>
          <w:lang w:eastAsia="ja-JP"/>
        </w:rPr>
      </w:pPr>
      <w:r>
        <w:rPr>
          <w:rFonts w:cs="Arial"/>
        </w:rPr>
        <w:fldChar w:fldCharType="end"/>
      </w:r>
      <w:r w:rsidR="009939B3" w:rsidRPr="00717316">
        <w:rPr>
          <w:rFonts w:cs="Arial"/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Toc114769718"/>
      <w:bookmarkStart w:id="26" w:name="_Toc114852799"/>
      <w:bookmarkStart w:id="27" w:name="_Toc115427994"/>
      <w:bookmarkStart w:id="28" w:name="_Toc116028725"/>
      <w:bookmarkStart w:id="29" w:name="_Toc116301627"/>
      <w:bookmarkStart w:id="30" w:name="_Toc116481402"/>
      <w:bookmarkStart w:id="31" w:name="_Toc123924684"/>
      <w:bookmarkStart w:id="32" w:name="_Toc124164279"/>
      <w:bookmarkStart w:id="33" w:name="_Toc124262833"/>
      <w:bookmarkStart w:id="34" w:name="_Hlk116565148"/>
      <w:bookmarkStart w:id="35" w:name="_Hlk114649573"/>
      <w:bookmarkStart w:id="36" w:name="_Hlk107318485"/>
      <w:r w:rsidR="009939B3" w:rsidRPr="006E4704">
        <w:rPr>
          <w:rFonts w:cs="Arial"/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2DA95FDC" w14:textId="77777777" w:rsidR="009939B3" w:rsidRPr="006E4704" w:rsidRDefault="009939B3" w:rsidP="009939B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6E4704">
        <w:rPr>
          <w:rFonts w:ascii="Arial" w:hAnsi="Arial" w:cs="Arial"/>
        </w:rPr>
        <w:t>This document lists all the essential changes needed to correct problems in the iwd-TTCN3-B2022-09_D22wk49 related to the title of this CR</w:t>
      </w:r>
      <w:r w:rsidRPr="006E4704">
        <w:rPr>
          <w:rFonts w:ascii="Arial" w:hAnsi="Arial" w:cs="Arial"/>
          <w:lang w:eastAsia="ja-JP"/>
        </w:rPr>
        <w:t xml:space="preserve">. </w:t>
      </w:r>
    </w:p>
    <w:p w14:paraId="55CF5835" w14:textId="77777777" w:rsidR="009939B3" w:rsidRPr="006E4704" w:rsidRDefault="009939B3" w:rsidP="009939B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b/>
          <w:sz w:val="24"/>
          <w:lang w:eastAsia="ja-JP"/>
        </w:rPr>
      </w:pPr>
      <w:r w:rsidRPr="006E4704">
        <w:rPr>
          <w:rFonts w:ascii="Arial" w:hAnsi="Arial" w:cs="Arial"/>
          <w:b/>
          <w:sz w:val="24"/>
          <w:lang w:eastAsia="ja-JP"/>
        </w:rPr>
        <w:t xml:space="preserve">Contact: </w:t>
      </w:r>
      <w:r w:rsidRPr="006E4704">
        <w:rPr>
          <w:rFonts w:ascii="Arial" w:hAnsi="Arial" w:cs="Arial"/>
          <w:b/>
          <w:sz w:val="24"/>
          <w:lang w:eastAsia="ja-JP"/>
        </w:rPr>
        <w:tab/>
        <w:t>Parikshit Bhise</w:t>
      </w:r>
    </w:p>
    <w:p w14:paraId="0E77C891" w14:textId="77777777" w:rsidR="009939B3" w:rsidRDefault="009939B3" w:rsidP="009939B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E4704">
        <w:rPr>
          <w:rFonts w:ascii="Arial" w:hAnsi="Arial" w:cs="Arial"/>
          <w:b/>
          <w:sz w:val="24"/>
          <w:lang w:eastAsia="ja-JP"/>
        </w:rPr>
        <w:tab/>
      </w:r>
      <w:hyperlink r:id="rId15" w:history="1">
        <w:r w:rsidRPr="006E4704">
          <w:rPr>
            <w:rStyle w:val="Hyperlink"/>
            <w:rFonts w:ascii="Arial" w:hAnsi="Arial" w:cs="Arial"/>
            <w:b/>
            <w:sz w:val="24"/>
            <w:lang w:eastAsia="ja-JP"/>
          </w:rPr>
          <w:t>Parikshit.bhise@rohde-schwarz.com</w:t>
        </w:r>
      </w:hyperlink>
      <w:r w:rsidRPr="006E4704">
        <w:rPr>
          <w:rFonts w:ascii="Arial" w:hAnsi="Arial" w:cs="Arial"/>
          <w:b/>
          <w:sz w:val="24"/>
          <w:lang w:eastAsia="ja-JP"/>
        </w:rPr>
        <w:tab/>
      </w:r>
      <w:r w:rsidRPr="006E4704">
        <w:rPr>
          <w:rFonts w:ascii="Arial" w:hAnsi="Arial"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4"/>
    <w:bookmarkEnd w:id="35"/>
    <w:bookmarkEnd w:id="36"/>
    <w:p w14:paraId="01A29AD3" w14:textId="2DA981B6" w:rsidR="00647F8D" w:rsidRDefault="00647F8D" w:rsidP="00647F8D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lang w:val="pt-BR"/>
        </w:rPr>
        <w:br w:type="page"/>
      </w:r>
    </w:p>
    <w:p w14:paraId="561A31B2" w14:textId="77777777" w:rsidR="00647F8D" w:rsidRDefault="00647F8D" w:rsidP="00647F8D"/>
    <w:p w14:paraId="45F1577A" w14:textId="77777777" w:rsidR="00647F8D" w:rsidRDefault="00647F8D" w:rsidP="00647F8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7" w:name="_Toc295288959"/>
      <w:bookmarkStart w:id="38" w:name="_Toc122434488"/>
      <w:bookmarkStart w:id="39" w:name="_Toc124262834"/>
      <w:r>
        <w:rPr>
          <w:b/>
        </w:rPr>
        <w:t>Corrections required</w:t>
      </w:r>
      <w:bookmarkEnd w:id="37"/>
      <w:bookmarkEnd w:id="38"/>
      <w:bookmarkEnd w:id="39"/>
    </w:p>
    <w:p w14:paraId="56B5B225" w14:textId="3E02662C" w:rsidR="00647F8D" w:rsidRDefault="001D786B" w:rsidP="00647F8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0" w:name="_Toc124262835"/>
      <w:r>
        <w:rPr>
          <w:b/>
        </w:rPr>
        <w:t>Correction to function</w:t>
      </w:r>
      <w:r w:rsidR="008E4F81" w:rsidRPr="008E4F81">
        <w:rPr>
          <w:b/>
        </w:rPr>
        <w:t xml:space="preserve"> </w:t>
      </w:r>
      <w:proofErr w:type="spellStart"/>
      <w:r w:rsidRPr="001D786B">
        <w:rPr>
          <w:b/>
        </w:rPr>
        <w:t>f_IMS_USSD_MOCallSetup</w:t>
      </w:r>
      <w:bookmarkEnd w:id="40"/>
      <w:proofErr w:type="spellEnd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47F8D" w:rsidRPr="00647F8D" w14:paraId="737AE797" w14:textId="77777777" w:rsidTr="00C0079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1295" w14:textId="77777777" w:rsidR="00647F8D" w:rsidRDefault="00647F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8924" w14:textId="75A274DD" w:rsidR="00647F8D" w:rsidRPr="00E40CB8" w:rsidRDefault="001D786B" w:rsidP="00607FC7">
            <w:pPr>
              <w:pStyle w:val="CRCoverPage"/>
              <w:spacing w:after="0"/>
              <w:rPr>
                <w:noProof/>
              </w:rPr>
            </w:pPr>
            <w:r w:rsidRPr="001D786B">
              <w:rPr>
                <w:noProof/>
              </w:rPr>
              <w:t>f_IMS_USSD_MOCallSetup</w:t>
            </w:r>
          </w:p>
        </w:tc>
      </w:tr>
      <w:tr w:rsidR="00647F8D" w:rsidRPr="00647F8D" w14:paraId="12A67A8C" w14:textId="77777777" w:rsidTr="005B1846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90ED" w14:textId="77777777" w:rsidR="00647F8D" w:rsidRDefault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61DB" w14:textId="77777777" w:rsidR="009939B3" w:rsidRDefault="009939B3" w:rsidP="009939B3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In the current TTCN implementation, IMS testcase 8.40 is failing as expected request </w:t>
            </w:r>
            <w:proofErr w:type="spellStart"/>
            <w:r>
              <w:rPr>
                <w:lang w:val="en-US"/>
              </w:rPr>
              <w:t>uri</w:t>
            </w:r>
            <w:proofErr w:type="spellEnd"/>
            <w:r>
              <w:rPr>
                <w:lang w:val="en-US"/>
              </w:rPr>
              <w:t xml:space="preserve"> by SS on ACK message template is derived from INVITE message, this needs to be corrected.</w:t>
            </w:r>
          </w:p>
          <w:p w14:paraId="68C2CA6D" w14:textId="77777777" w:rsidR="009939B3" w:rsidRDefault="009939B3" w:rsidP="009939B3">
            <w:pPr>
              <w:pStyle w:val="CRCoverPage"/>
              <w:spacing w:after="0"/>
              <w:rPr>
                <w:lang w:val="en-US"/>
              </w:rPr>
            </w:pPr>
          </w:p>
          <w:p w14:paraId="13DC9676" w14:textId="77777777" w:rsidR="009939B3" w:rsidRDefault="009939B3" w:rsidP="009939B3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ACK request </w:t>
            </w:r>
            <w:proofErr w:type="spellStart"/>
            <w:r>
              <w:rPr>
                <w:lang w:val="en-US"/>
              </w:rPr>
              <w:t>uri</w:t>
            </w:r>
            <w:proofErr w:type="spellEnd"/>
            <w:r>
              <w:rPr>
                <w:lang w:val="en-US"/>
              </w:rPr>
              <w:t xml:space="preserve"> should be set according to Annex A.2.7 from TS 34.229-1:</w:t>
            </w:r>
          </w:p>
          <w:p w14:paraId="1084DEB3" w14:textId="77777777" w:rsidR="009939B3" w:rsidRDefault="009939B3" w:rsidP="009939B3">
            <w:pPr>
              <w:pStyle w:val="CRCoverPage"/>
              <w:spacing w:after="0"/>
              <w:rPr>
                <w:lang w:val="en-US"/>
              </w:rPr>
            </w:pPr>
          </w:p>
          <w:p w14:paraId="02ABC4B8" w14:textId="07649060" w:rsidR="00684BE0" w:rsidRPr="00310CD9" w:rsidRDefault="009939B3" w:rsidP="009939B3">
            <w:pPr>
              <w:pStyle w:val="CRCoverPage"/>
              <w:spacing w:after="0"/>
              <w:rPr>
                <w:lang w:val="en-US"/>
              </w:rPr>
            </w:pPr>
            <w:r w:rsidRPr="00450EFA">
              <w:rPr>
                <w:i/>
              </w:rPr>
              <w:t>same URI value as the recipient of ACK sent earlier in its Contact header within the same dialog</w:t>
            </w:r>
            <w:r>
              <w:rPr>
                <w:i/>
              </w:rPr>
              <w:t>.</w:t>
            </w:r>
          </w:p>
        </w:tc>
      </w:tr>
      <w:tr w:rsidR="00310CD9" w:rsidRPr="00647F8D" w14:paraId="79EB181B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0D14" w14:textId="77777777" w:rsidR="00310CD9" w:rsidRDefault="00310CD9" w:rsidP="00310CD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75EF" w14:textId="773FE476" w:rsidR="00310CD9" w:rsidRPr="009E52D1" w:rsidRDefault="00450EFA" w:rsidP="00310CD9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Updated ACK request uri with contact uri from previous 200 OK message.</w:t>
            </w:r>
          </w:p>
        </w:tc>
      </w:tr>
      <w:tr w:rsidR="00310CD9" w:rsidRPr="00647F8D" w14:paraId="0A3500DF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AC2F" w14:textId="77777777" w:rsidR="00310CD9" w:rsidRDefault="00310CD9" w:rsidP="00310CD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61F7" w14:textId="10A15B7B" w:rsidR="00310CD9" w:rsidRDefault="00310CD9" w:rsidP="00310CD9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\</w:t>
            </w:r>
            <w:r w:rsidR="00CB506E">
              <w:rPr>
                <w:rFonts w:ascii="Arial" w:hAnsi="Arial" w:cs="Arial"/>
                <w:noProof/>
                <w:lang w:val="en-US"/>
              </w:rPr>
              <w:t>IMS</w:t>
            </w:r>
            <w:r>
              <w:rPr>
                <w:rFonts w:ascii="Arial" w:hAnsi="Arial" w:cs="Arial"/>
                <w:noProof/>
                <w:lang w:val="en-US"/>
              </w:rPr>
              <w:t>\Common\</w:t>
            </w:r>
            <w:r w:rsidR="00CB506E" w:rsidRPr="00CB506E">
              <w:rPr>
                <w:rFonts w:ascii="Arial" w:hAnsi="Arial" w:cs="Arial"/>
                <w:noProof/>
                <w:lang w:val="en-US"/>
              </w:rPr>
              <w:t>IMS_Procedures_SupplementaryServices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310CD9" w14:paraId="590F5AE7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3112" w14:textId="77777777" w:rsidR="00310CD9" w:rsidRDefault="00310CD9" w:rsidP="00310CD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5302" w14:textId="120A01D6" w:rsidR="00310CD9" w:rsidRDefault="00025540" w:rsidP="00310CD9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3D1F2E67" w14:textId="77777777" w:rsidR="00647F8D" w:rsidRDefault="00647F8D" w:rsidP="00647F8D">
      <w:pPr>
        <w:rPr>
          <w:noProof/>
        </w:rPr>
      </w:pPr>
    </w:p>
    <w:p w14:paraId="70440121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06F30833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EC3569" w14:textId="1B27258D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5E70B597" w14:textId="77777777" w:rsidR="001D786B" w:rsidRPr="001D786B" w:rsidRDefault="001D786B" w:rsidP="001D786B">
            <w:pPr>
              <w:spacing w:after="0"/>
              <w:rPr>
                <w:rFonts w:ascii="Arial" w:hAnsi="Arial"/>
                <w:lang w:eastAsia="en-GB"/>
              </w:rPr>
            </w:pPr>
            <w:r w:rsidRPr="001D786B">
              <w:rPr>
                <w:rFonts w:ascii="Arial" w:hAnsi="Arial"/>
                <w:lang w:eastAsia="en-GB"/>
              </w:rPr>
              <w:t xml:space="preserve">    // Receive ACK</w:t>
            </w:r>
          </w:p>
          <w:p w14:paraId="24F343A4" w14:textId="77777777" w:rsidR="001D786B" w:rsidRPr="001D786B" w:rsidRDefault="001D786B" w:rsidP="001D786B">
            <w:pPr>
              <w:spacing w:after="0"/>
              <w:rPr>
                <w:rFonts w:ascii="Arial" w:hAnsi="Arial"/>
                <w:lang w:eastAsia="en-GB"/>
              </w:rPr>
            </w:pPr>
            <w:r w:rsidRPr="001D786B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D786B">
              <w:rPr>
                <w:rFonts w:ascii="Arial" w:hAnsi="Arial"/>
                <w:lang w:eastAsia="en-GB"/>
              </w:rPr>
              <w:t>f_MessageHeader_GetContactSipUrl</w:t>
            </w:r>
            <w:proofErr w:type="spellEnd"/>
            <w:r w:rsidRPr="001D786B">
              <w:rPr>
                <w:rFonts w:ascii="Arial" w:hAnsi="Arial"/>
                <w:lang w:eastAsia="en-GB"/>
              </w:rPr>
              <w:t>(v_MessageHeader_200OK);    // @sic R5s221158 - Further additional changes sic@</w:t>
            </w:r>
          </w:p>
          <w:p w14:paraId="23769FA1" w14:textId="77777777" w:rsidR="001D786B" w:rsidRPr="001D786B" w:rsidRDefault="001D786B" w:rsidP="001D786B">
            <w:pPr>
              <w:spacing w:after="0"/>
              <w:rPr>
                <w:rFonts w:ascii="Arial" w:hAnsi="Arial"/>
                <w:lang w:eastAsia="en-GB"/>
              </w:rPr>
            </w:pPr>
            <w:r w:rsidRPr="001D786B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D786B">
              <w:rPr>
                <w:rFonts w:ascii="Arial" w:hAnsi="Arial"/>
                <w:lang w:eastAsia="en-GB"/>
              </w:rPr>
              <w:t>v_MessageHeader_Ack</w:t>
            </w:r>
            <w:proofErr w:type="spellEnd"/>
            <w:r w:rsidRPr="001D786B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1D786B">
              <w:rPr>
                <w:rFonts w:ascii="Arial" w:hAnsi="Arial"/>
                <w:lang w:eastAsia="en-GB"/>
              </w:rPr>
              <w:t>f_IMS_AckRequest_MessageHeaderRX</w:t>
            </w:r>
            <w:proofErr w:type="spellEnd"/>
            <w:r w:rsidRPr="001D786B">
              <w:rPr>
                <w:rFonts w:ascii="Arial" w:hAnsi="Arial"/>
                <w:lang w:eastAsia="en-GB"/>
              </w:rPr>
              <w:t>(</w:t>
            </w:r>
            <w:proofErr w:type="spellStart"/>
            <w:r w:rsidRPr="001D786B">
              <w:rPr>
                <w:rFonts w:ascii="Arial" w:hAnsi="Arial"/>
                <w:lang w:eastAsia="en-GB"/>
              </w:rPr>
              <w:t>v_InviteRequest</w:t>
            </w:r>
            <w:proofErr w:type="spellEnd"/>
            <w:r w:rsidRPr="001D786B">
              <w:rPr>
                <w:rFonts w:ascii="Arial" w:hAnsi="Arial"/>
                <w:lang w:eastAsia="en-GB"/>
              </w:rPr>
              <w:t>, c_statusLine200);</w:t>
            </w:r>
          </w:p>
          <w:p w14:paraId="47D84433" w14:textId="18D6AE0B" w:rsidR="001D786B" w:rsidRPr="001D786B" w:rsidRDefault="001D786B" w:rsidP="001D786B">
            <w:pPr>
              <w:spacing w:after="0"/>
              <w:rPr>
                <w:rFonts w:ascii="Arial" w:hAnsi="Arial"/>
                <w:lang w:eastAsia="en-GB"/>
              </w:rPr>
            </w:pPr>
            <w:r w:rsidRPr="001D786B">
              <w:rPr>
                <w:rFonts w:ascii="Arial" w:hAnsi="Arial"/>
                <w:lang w:eastAsia="en-GB"/>
              </w:rPr>
              <w:t xml:space="preserve">    f_IMS_ReceiveRequest(car_IMS_Ack_Request(cr_ACK_Request(v_RequestURI, </w:t>
            </w:r>
            <w:proofErr w:type="spellStart"/>
            <w:r w:rsidRPr="001D786B">
              <w:rPr>
                <w:rFonts w:ascii="Arial" w:hAnsi="Arial"/>
                <w:lang w:eastAsia="en-GB"/>
              </w:rPr>
              <w:t>v_MessageHeader_Ack</w:t>
            </w:r>
            <w:proofErr w:type="spellEnd"/>
            <w:r w:rsidRPr="001D786B">
              <w:rPr>
                <w:rFonts w:ascii="Arial" w:hAnsi="Arial"/>
                <w:lang w:eastAsia="en-GB"/>
              </w:rPr>
              <w:t>)));</w:t>
            </w:r>
          </w:p>
          <w:p w14:paraId="09D33709" w14:textId="3247316F" w:rsidR="00647F8D" w:rsidRPr="007111EE" w:rsidRDefault="00647F8D" w:rsidP="005B1846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647F8D" w14:paraId="4F85202F" w14:textId="77777777" w:rsidTr="00FF2E2F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3B49" w14:textId="77777777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1307B8C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51B72566" w14:textId="78DB966F" w:rsidR="001D786B" w:rsidRDefault="001D786B" w:rsidP="001D786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D786B" w14:paraId="7D7E5E82" w14:textId="77777777" w:rsidTr="00442A3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228E92" w14:textId="2EFFEB04" w:rsidR="001D786B" w:rsidRDefault="001D786B" w:rsidP="00442A34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4C108CC4" w14:textId="60A15109" w:rsidR="001D786B" w:rsidRPr="001D786B" w:rsidRDefault="001D786B" w:rsidP="001D786B">
            <w:pPr>
              <w:spacing w:after="0"/>
              <w:rPr>
                <w:rFonts w:ascii="Arial" w:hAnsi="Arial"/>
                <w:lang w:eastAsia="en-GB"/>
              </w:rPr>
            </w:pPr>
            <w:r w:rsidRPr="001D786B">
              <w:rPr>
                <w:rFonts w:ascii="Arial" w:hAnsi="Arial"/>
                <w:lang w:eastAsia="en-GB"/>
              </w:rPr>
              <w:t xml:space="preserve">    // Receive ACK </w:t>
            </w:r>
          </w:p>
          <w:p w14:paraId="31F50AC7" w14:textId="77777777" w:rsidR="001D786B" w:rsidRPr="001D786B" w:rsidRDefault="001D786B" w:rsidP="001D786B">
            <w:pPr>
              <w:spacing w:after="0"/>
              <w:rPr>
                <w:rFonts w:ascii="Arial" w:hAnsi="Arial"/>
                <w:lang w:eastAsia="en-GB"/>
              </w:rPr>
            </w:pPr>
            <w:r w:rsidRPr="001D786B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D786B">
              <w:rPr>
                <w:rFonts w:ascii="Arial" w:hAnsi="Arial"/>
                <w:highlight w:val="yellow"/>
                <w:lang w:eastAsia="en-GB"/>
              </w:rPr>
              <w:t>v_RequestURI</w:t>
            </w:r>
            <w:proofErr w:type="spellEnd"/>
            <w:r w:rsidRPr="001D786B">
              <w:rPr>
                <w:rFonts w:ascii="Arial" w:hAnsi="Arial"/>
                <w:highlight w:val="yellow"/>
                <w:lang w:eastAsia="en-GB"/>
              </w:rPr>
              <w:t xml:space="preserve"> :=</w:t>
            </w:r>
            <w:r w:rsidRPr="001D786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D786B">
              <w:rPr>
                <w:rFonts w:ascii="Arial" w:hAnsi="Arial"/>
                <w:lang w:eastAsia="en-GB"/>
              </w:rPr>
              <w:t>f_MessageHeader_GetContactSipUrl</w:t>
            </w:r>
            <w:proofErr w:type="spellEnd"/>
            <w:r w:rsidRPr="001D786B">
              <w:rPr>
                <w:rFonts w:ascii="Arial" w:hAnsi="Arial"/>
                <w:lang w:eastAsia="en-GB"/>
              </w:rPr>
              <w:t>(v_MessageHeader_200OK);    // @sic R5s221158 - Further additional changes sic@</w:t>
            </w:r>
          </w:p>
          <w:p w14:paraId="20AB4A63" w14:textId="77777777" w:rsidR="001D786B" w:rsidRPr="001D786B" w:rsidRDefault="001D786B" w:rsidP="001D786B">
            <w:pPr>
              <w:spacing w:after="0"/>
              <w:rPr>
                <w:rFonts w:ascii="Arial" w:hAnsi="Arial"/>
                <w:lang w:eastAsia="en-GB"/>
              </w:rPr>
            </w:pPr>
            <w:r w:rsidRPr="001D786B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D786B">
              <w:rPr>
                <w:rFonts w:ascii="Arial" w:hAnsi="Arial"/>
                <w:lang w:eastAsia="en-GB"/>
              </w:rPr>
              <w:t>v_MessageHeader_Ack</w:t>
            </w:r>
            <w:proofErr w:type="spellEnd"/>
            <w:r w:rsidRPr="001D786B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1D786B">
              <w:rPr>
                <w:rFonts w:ascii="Arial" w:hAnsi="Arial"/>
                <w:lang w:eastAsia="en-GB"/>
              </w:rPr>
              <w:t>f_IMS_AckRequest_MessageHeaderRX</w:t>
            </w:r>
            <w:proofErr w:type="spellEnd"/>
            <w:r w:rsidRPr="001D786B">
              <w:rPr>
                <w:rFonts w:ascii="Arial" w:hAnsi="Arial"/>
                <w:lang w:eastAsia="en-GB"/>
              </w:rPr>
              <w:t>(</w:t>
            </w:r>
            <w:proofErr w:type="spellStart"/>
            <w:r w:rsidRPr="001D786B">
              <w:rPr>
                <w:rFonts w:ascii="Arial" w:hAnsi="Arial"/>
                <w:lang w:eastAsia="en-GB"/>
              </w:rPr>
              <w:t>v_InviteRequest</w:t>
            </w:r>
            <w:proofErr w:type="spellEnd"/>
            <w:r w:rsidRPr="001D786B">
              <w:rPr>
                <w:rFonts w:ascii="Arial" w:hAnsi="Arial"/>
                <w:lang w:eastAsia="en-GB"/>
              </w:rPr>
              <w:t>, c_statusLine200);</w:t>
            </w:r>
          </w:p>
          <w:p w14:paraId="2AE7B7D8" w14:textId="6651867D" w:rsidR="001D786B" w:rsidRPr="001D786B" w:rsidRDefault="001D786B" w:rsidP="001D786B">
            <w:pPr>
              <w:spacing w:after="0"/>
              <w:rPr>
                <w:rFonts w:ascii="Arial" w:hAnsi="Arial"/>
                <w:lang w:eastAsia="en-GB"/>
              </w:rPr>
            </w:pPr>
            <w:r w:rsidRPr="001D786B">
              <w:rPr>
                <w:rFonts w:ascii="Arial" w:hAnsi="Arial"/>
                <w:lang w:eastAsia="en-GB"/>
              </w:rPr>
              <w:t xml:space="preserve">    f_IMS_ReceiveRequest(car_IMS_Ack_Request(cr_ACK_Request(v_RequestURI, </w:t>
            </w:r>
            <w:proofErr w:type="spellStart"/>
            <w:r w:rsidRPr="001D786B">
              <w:rPr>
                <w:rFonts w:ascii="Arial" w:hAnsi="Arial"/>
                <w:lang w:eastAsia="en-GB"/>
              </w:rPr>
              <w:t>v_MessageHeader_Ack</w:t>
            </w:r>
            <w:proofErr w:type="spellEnd"/>
            <w:r w:rsidRPr="001D786B">
              <w:rPr>
                <w:rFonts w:ascii="Arial" w:hAnsi="Arial"/>
                <w:lang w:eastAsia="en-GB"/>
              </w:rPr>
              <w:t>)));</w:t>
            </w:r>
          </w:p>
          <w:p w14:paraId="1AC4730C" w14:textId="77777777" w:rsidR="001D786B" w:rsidRPr="007111EE" w:rsidRDefault="001D786B" w:rsidP="00442A34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1D786B" w14:paraId="3EDADE7F" w14:textId="77777777" w:rsidTr="00442A34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A88B" w14:textId="77777777" w:rsidR="001D786B" w:rsidRDefault="001D786B" w:rsidP="00442A34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6D968DAB" w14:textId="77777777" w:rsidR="001D786B" w:rsidRDefault="001D786B" w:rsidP="001D786B">
      <w:pPr>
        <w:spacing w:after="0"/>
        <w:rPr>
          <w:rFonts w:ascii="Arial" w:hAnsi="Arial"/>
          <w:b/>
          <w:lang w:eastAsia="en-GB"/>
        </w:rPr>
      </w:pPr>
    </w:p>
    <w:p w14:paraId="349A54A0" w14:textId="77777777" w:rsidR="0063428C" w:rsidRPr="0063428C" w:rsidRDefault="0063428C" w:rsidP="0063428C">
      <w:pPr>
        <w:rPr>
          <w:lang w:val="en-US"/>
        </w:rPr>
      </w:pPr>
    </w:p>
    <w:sectPr w:rsidR="0063428C" w:rsidRPr="0063428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42DD3" w14:textId="77777777" w:rsidR="0090544E" w:rsidRDefault="0090544E">
      <w:r>
        <w:separator/>
      </w:r>
    </w:p>
  </w:endnote>
  <w:endnote w:type="continuationSeparator" w:id="0">
    <w:p w14:paraId="45F9473E" w14:textId="77777777" w:rsidR="0090544E" w:rsidRDefault="00905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89664" w14:textId="77777777" w:rsidR="0090544E" w:rsidRDefault="0090544E">
      <w:r>
        <w:separator/>
      </w:r>
    </w:p>
  </w:footnote>
  <w:footnote w:type="continuationSeparator" w:id="0">
    <w:p w14:paraId="63EDF6E2" w14:textId="77777777" w:rsidR="0090544E" w:rsidRDefault="009054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F8691" w14:textId="24668EE5" w:rsidR="002057B1" w:rsidRDefault="002057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552C20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D84BB30" wp14:editId="380DEBA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38667197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A531CED" w14:textId="2E08E0E4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84BB3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38667197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A531CED" w14:textId="2E08E0E4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19417" w14:textId="0291645D" w:rsidR="00351CC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EC3F1A5" wp14:editId="5E1A00B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E726D9F" w14:textId="7449A342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C3F1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E726D9F" w14:textId="7449A342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E0981" w14:textId="125171EE" w:rsidR="00351CC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98C755A" wp14:editId="7C7ED8E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7651234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AD6B4EF" w14:textId="6DC132CF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8C755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7651234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AD6B4EF" w14:textId="6DC132CF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ABD1F" w14:textId="45E71A73" w:rsidR="002057B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DEE9A59" wp14:editId="55A429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4738610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EB53A88" w14:textId="253C343E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EE9A5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4738610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EB53A88" w14:textId="253C343E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22B8A" w14:textId="0375D5FC" w:rsidR="002057B1" w:rsidRDefault="002057B1">
    <w:pPr>
      <w:pStyle w:val="Header"/>
      <w:tabs>
        <w:tab w:val="right" w:pos="9639"/>
      </w:tabs>
    </w:pPr>
    <w:r>
      <w:tab/>
    </w:r>
    <w:r w:rsidR="00552C20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A9ECB0F" wp14:editId="18E0E63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30497634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35E7F72" w14:textId="64E3270C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9ECB0F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30497634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35E7F72" w14:textId="64E3270C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45CD2" w14:textId="6AF3261C" w:rsidR="002057B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D09E434" wp14:editId="4F84653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3243080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DFB8AC3" w14:textId="64052FC6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09E434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3243080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DFB8AC3" w14:textId="64052FC6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97797"/>
    <w:multiLevelType w:val="hybridMultilevel"/>
    <w:tmpl w:val="4E4C309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2E331E"/>
    <w:multiLevelType w:val="hybridMultilevel"/>
    <w:tmpl w:val="0BFACC52"/>
    <w:lvl w:ilvl="0" w:tplc="12B06DDC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03129F1"/>
    <w:multiLevelType w:val="hybridMultilevel"/>
    <w:tmpl w:val="C1FED6D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8E146B"/>
    <w:multiLevelType w:val="hybridMultilevel"/>
    <w:tmpl w:val="D494C656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CB4A88"/>
    <w:multiLevelType w:val="hybridMultilevel"/>
    <w:tmpl w:val="8796F44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9176279"/>
    <w:multiLevelType w:val="multilevel"/>
    <w:tmpl w:val="1F569E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C124DDE"/>
    <w:multiLevelType w:val="multilevel"/>
    <w:tmpl w:val="FB020E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15D4B39"/>
    <w:multiLevelType w:val="multilevel"/>
    <w:tmpl w:val="280E1F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4DD7997"/>
    <w:multiLevelType w:val="hybridMultilevel"/>
    <w:tmpl w:val="FE00E984"/>
    <w:lvl w:ilvl="0" w:tplc="B54466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BC432E2"/>
    <w:multiLevelType w:val="hybridMultilevel"/>
    <w:tmpl w:val="622805D6"/>
    <w:lvl w:ilvl="0" w:tplc="512C62E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3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66C26752"/>
    <w:multiLevelType w:val="hybridMultilevel"/>
    <w:tmpl w:val="42AAEBA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43512C"/>
    <w:multiLevelType w:val="multilevel"/>
    <w:tmpl w:val="810AFB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8A93CCB"/>
    <w:multiLevelType w:val="hybridMultilevel"/>
    <w:tmpl w:val="75CEFDA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F17140"/>
    <w:multiLevelType w:val="hybridMultilevel"/>
    <w:tmpl w:val="DA38416C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5740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885132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17094826">
    <w:abstractNumId w:val="2"/>
  </w:num>
  <w:num w:numId="4" w16cid:durableId="395009267">
    <w:abstractNumId w:val="13"/>
  </w:num>
  <w:num w:numId="5" w16cid:durableId="2005667991">
    <w:abstractNumId w:val="1"/>
  </w:num>
  <w:num w:numId="6" w16cid:durableId="1598515537">
    <w:abstractNumId w:val="12"/>
  </w:num>
  <w:num w:numId="7" w16cid:durableId="392626268">
    <w:abstractNumId w:val="17"/>
  </w:num>
  <w:num w:numId="8" w16cid:durableId="1346590980">
    <w:abstractNumId w:val="4"/>
  </w:num>
  <w:num w:numId="9" w16cid:durableId="2054888712">
    <w:abstractNumId w:val="10"/>
  </w:num>
  <w:num w:numId="10" w16cid:durableId="31928637">
    <w:abstractNumId w:val="7"/>
  </w:num>
  <w:num w:numId="11" w16cid:durableId="920407415">
    <w:abstractNumId w:val="3"/>
  </w:num>
  <w:num w:numId="12" w16cid:durableId="809513549">
    <w:abstractNumId w:val="16"/>
  </w:num>
  <w:num w:numId="13" w16cid:durableId="1034228721">
    <w:abstractNumId w:val="8"/>
  </w:num>
  <w:num w:numId="14" w16cid:durableId="695009704">
    <w:abstractNumId w:val="9"/>
  </w:num>
  <w:num w:numId="15" w16cid:durableId="817723481">
    <w:abstractNumId w:val="15"/>
  </w:num>
  <w:num w:numId="16" w16cid:durableId="606888764">
    <w:abstractNumId w:val="14"/>
  </w:num>
  <w:num w:numId="17" w16cid:durableId="36779394">
    <w:abstractNumId w:val="0"/>
  </w:num>
  <w:num w:numId="18" w16cid:durableId="5549717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10EA2"/>
    <w:rsid w:val="00014417"/>
    <w:rsid w:val="00014FD8"/>
    <w:rsid w:val="00020C0A"/>
    <w:rsid w:val="00021F0A"/>
    <w:rsid w:val="00022E4A"/>
    <w:rsid w:val="00023A2C"/>
    <w:rsid w:val="00025540"/>
    <w:rsid w:val="00025A9C"/>
    <w:rsid w:val="00032AFA"/>
    <w:rsid w:val="000332AC"/>
    <w:rsid w:val="000365EE"/>
    <w:rsid w:val="000513D5"/>
    <w:rsid w:val="00052B7E"/>
    <w:rsid w:val="00053283"/>
    <w:rsid w:val="0005385C"/>
    <w:rsid w:val="000548E1"/>
    <w:rsid w:val="0005799C"/>
    <w:rsid w:val="00062C5F"/>
    <w:rsid w:val="0008170F"/>
    <w:rsid w:val="000870C6"/>
    <w:rsid w:val="00087FC4"/>
    <w:rsid w:val="00094232"/>
    <w:rsid w:val="00094CD2"/>
    <w:rsid w:val="000960A6"/>
    <w:rsid w:val="0009636A"/>
    <w:rsid w:val="000A3F5F"/>
    <w:rsid w:val="000A4A75"/>
    <w:rsid w:val="000A5C5C"/>
    <w:rsid w:val="000A6394"/>
    <w:rsid w:val="000B168B"/>
    <w:rsid w:val="000B3B85"/>
    <w:rsid w:val="000B5B5B"/>
    <w:rsid w:val="000B7FED"/>
    <w:rsid w:val="000C038A"/>
    <w:rsid w:val="000C2897"/>
    <w:rsid w:val="000C5378"/>
    <w:rsid w:val="000C6598"/>
    <w:rsid w:val="000D189B"/>
    <w:rsid w:val="000D40E6"/>
    <w:rsid w:val="000D478C"/>
    <w:rsid w:val="000E1662"/>
    <w:rsid w:val="000E320B"/>
    <w:rsid w:val="000E5278"/>
    <w:rsid w:val="00101556"/>
    <w:rsid w:val="00101917"/>
    <w:rsid w:val="00103A7D"/>
    <w:rsid w:val="00105CC8"/>
    <w:rsid w:val="001070A6"/>
    <w:rsid w:val="00113F96"/>
    <w:rsid w:val="0011688C"/>
    <w:rsid w:val="0011735A"/>
    <w:rsid w:val="00126787"/>
    <w:rsid w:val="00126B57"/>
    <w:rsid w:val="00130544"/>
    <w:rsid w:val="001400B0"/>
    <w:rsid w:val="00145D43"/>
    <w:rsid w:val="00147063"/>
    <w:rsid w:val="001516B4"/>
    <w:rsid w:val="0015409A"/>
    <w:rsid w:val="00155A28"/>
    <w:rsid w:val="00165F27"/>
    <w:rsid w:val="00166893"/>
    <w:rsid w:val="001676BC"/>
    <w:rsid w:val="00167BBB"/>
    <w:rsid w:val="001746B2"/>
    <w:rsid w:val="00174FA0"/>
    <w:rsid w:val="001759BB"/>
    <w:rsid w:val="001909D2"/>
    <w:rsid w:val="00192C46"/>
    <w:rsid w:val="00192CC7"/>
    <w:rsid w:val="00194BA6"/>
    <w:rsid w:val="00196CE1"/>
    <w:rsid w:val="001A08B3"/>
    <w:rsid w:val="001A277A"/>
    <w:rsid w:val="001A32FF"/>
    <w:rsid w:val="001A7B60"/>
    <w:rsid w:val="001B1EC2"/>
    <w:rsid w:val="001B5052"/>
    <w:rsid w:val="001B52F0"/>
    <w:rsid w:val="001B7A65"/>
    <w:rsid w:val="001B7D43"/>
    <w:rsid w:val="001C1DBF"/>
    <w:rsid w:val="001C2DEE"/>
    <w:rsid w:val="001C75E8"/>
    <w:rsid w:val="001D2640"/>
    <w:rsid w:val="001D686C"/>
    <w:rsid w:val="001D786B"/>
    <w:rsid w:val="001E41F3"/>
    <w:rsid w:val="001E5DA1"/>
    <w:rsid w:val="001F13A2"/>
    <w:rsid w:val="001F20C8"/>
    <w:rsid w:val="00200286"/>
    <w:rsid w:val="002017E2"/>
    <w:rsid w:val="0020278A"/>
    <w:rsid w:val="002037D2"/>
    <w:rsid w:val="002057B1"/>
    <w:rsid w:val="002067A7"/>
    <w:rsid w:val="00212B63"/>
    <w:rsid w:val="00212CF9"/>
    <w:rsid w:val="00212DC0"/>
    <w:rsid w:val="002130E5"/>
    <w:rsid w:val="0022085D"/>
    <w:rsid w:val="002224C4"/>
    <w:rsid w:val="00222692"/>
    <w:rsid w:val="00223A37"/>
    <w:rsid w:val="0022723D"/>
    <w:rsid w:val="00227619"/>
    <w:rsid w:val="0024018C"/>
    <w:rsid w:val="00247A0D"/>
    <w:rsid w:val="00250CD8"/>
    <w:rsid w:val="00250F0B"/>
    <w:rsid w:val="0026004D"/>
    <w:rsid w:val="002640DD"/>
    <w:rsid w:val="002658E6"/>
    <w:rsid w:val="00265ED8"/>
    <w:rsid w:val="00267A1C"/>
    <w:rsid w:val="002702F7"/>
    <w:rsid w:val="00271465"/>
    <w:rsid w:val="00272E2D"/>
    <w:rsid w:val="00275D12"/>
    <w:rsid w:val="00283283"/>
    <w:rsid w:val="00284791"/>
    <w:rsid w:val="0028488B"/>
    <w:rsid w:val="00284A11"/>
    <w:rsid w:val="00284FEB"/>
    <w:rsid w:val="002860C4"/>
    <w:rsid w:val="00286DE9"/>
    <w:rsid w:val="0029035C"/>
    <w:rsid w:val="002906F4"/>
    <w:rsid w:val="0029660A"/>
    <w:rsid w:val="002A0667"/>
    <w:rsid w:val="002B0546"/>
    <w:rsid w:val="002B2D6F"/>
    <w:rsid w:val="002B5741"/>
    <w:rsid w:val="002B6EC7"/>
    <w:rsid w:val="002C2EC3"/>
    <w:rsid w:val="002C4220"/>
    <w:rsid w:val="002C48F6"/>
    <w:rsid w:val="002C50EA"/>
    <w:rsid w:val="002C73AF"/>
    <w:rsid w:val="002D0FB6"/>
    <w:rsid w:val="002D2D9F"/>
    <w:rsid w:val="002D4A50"/>
    <w:rsid w:val="002D7C7D"/>
    <w:rsid w:val="002E65B2"/>
    <w:rsid w:val="002E6FCB"/>
    <w:rsid w:val="002F10C7"/>
    <w:rsid w:val="002F54BD"/>
    <w:rsid w:val="00300143"/>
    <w:rsid w:val="00302855"/>
    <w:rsid w:val="00302C70"/>
    <w:rsid w:val="00305409"/>
    <w:rsid w:val="00305616"/>
    <w:rsid w:val="003061B9"/>
    <w:rsid w:val="00310CD9"/>
    <w:rsid w:val="00313683"/>
    <w:rsid w:val="003164C8"/>
    <w:rsid w:val="0032118D"/>
    <w:rsid w:val="00321959"/>
    <w:rsid w:val="00321F14"/>
    <w:rsid w:val="00327317"/>
    <w:rsid w:val="0033365F"/>
    <w:rsid w:val="003336EB"/>
    <w:rsid w:val="00333E67"/>
    <w:rsid w:val="003361A3"/>
    <w:rsid w:val="00336328"/>
    <w:rsid w:val="00337788"/>
    <w:rsid w:val="00337D13"/>
    <w:rsid w:val="003431B4"/>
    <w:rsid w:val="00346CEF"/>
    <w:rsid w:val="003476D1"/>
    <w:rsid w:val="00351792"/>
    <w:rsid w:val="00351CC1"/>
    <w:rsid w:val="00353459"/>
    <w:rsid w:val="0036017A"/>
    <w:rsid w:val="003609EF"/>
    <w:rsid w:val="00361E40"/>
    <w:rsid w:val="0036231A"/>
    <w:rsid w:val="00374DD4"/>
    <w:rsid w:val="00375DD1"/>
    <w:rsid w:val="00377DCE"/>
    <w:rsid w:val="0038078F"/>
    <w:rsid w:val="00382B4D"/>
    <w:rsid w:val="00382EBD"/>
    <w:rsid w:val="00390996"/>
    <w:rsid w:val="00390D3A"/>
    <w:rsid w:val="0039126E"/>
    <w:rsid w:val="003941FA"/>
    <w:rsid w:val="003A0102"/>
    <w:rsid w:val="003A07CD"/>
    <w:rsid w:val="003A0FEA"/>
    <w:rsid w:val="003A26C8"/>
    <w:rsid w:val="003A3695"/>
    <w:rsid w:val="003A40FB"/>
    <w:rsid w:val="003A7B52"/>
    <w:rsid w:val="003A7D71"/>
    <w:rsid w:val="003B34F9"/>
    <w:rsid w:val="003B5696"/>
    <w:rsid w:val="003B5F68"/>
    <w:rsid w:val="003C0C00"/>
    <w:rsid w:val="003C4CE2"/>
    <w:rsid w:val="003C5557"/>
    <w:rsid w:val="003C7631"/>
    <w:rsid w:val="003C7ACB"/>
    <w:rsid w:val="003D0875"/>
    <w:rsid w:val="003D0B97"/>
    <w:rsid w:val="003D1907"/>
    <w:rsid w:val="003D37E3"/>
    <w:rsid w:val="003D5249"/>
    <w:rsid w:val="003E0920"/>
    <w:rsid w:val="003E1A36"/>
    <w:rsid w:val="003E1B6F"/>
    <w:rsid w:val="003E3219"/>
    <w:rsid w:val="003E3EC2"/>
    <w:rsid w:val="003E65C3"/>
    <w:rsid w:val="003F277F"/>
    <w:rsid w:val="003F50EF"/>
    <w:rsid w:val="003F5CE9"/>
    <w:rsid w:val="00400226"/>
    <w:rsid w:val="00400B2B"/>
    <w:rsid w:val="004024E3"/>
    <w:rsid w:val="0040270C"/>
    <w:rsid w:val="00410371"/>
    <w:rsid w:val="004108D3"/>
    <w:rsid w:val="00415B96"/>
    <w:rsid w:val="0041715F"/>
    <w:rsid w:val="004224C2"/>
    <w:rsid w:val="004240D4"/>
    <w:rsid w:val="004242F1"/>
    <w:rsid w:val="004300FB"/>
    <w:rsid w:val="00430F02"/>
    <w:rsid w:val="00443565"/>
    <w:rsid w:val="00447EFD"/>
    <w:rsid w:val="00450B75"/>
    <w:rsid w:val="00450EFA"/>
    <w:rsid w:val="00452AA6"/>
    <w:rsid w:val="0046086D"/>
    <w:rsid w:val="0046273F"/>
    <w:rsid w:val="00465034"/>
    <w:rsid w:val="0046581F"/>
    <w:rsid w:val="004718F0"/>
    <w:rsid w:val="004719E7"/>
    <w:rsid w:val="0047420D"/>
    <w:rsid w:val="00474242"/>
    <w:rsid w:val="00477148"/>
    <w:rsid w:val="0048440C"/>
    <w:rsid w:val="004859BC"/>
    <w:rsid w:val="004925B4"/>
    <w:rsid w:val="00495ED3"/>
    <w:rsid w:val="00497A3B"/>
    <w:rsid w:val="004A74D1"/>
    <w:rsid w:val="004A7BCB"/>
    <w:rsid w:val="004B1724"/>
    <w:rsid w:val="004B31C2"/>
    <w:rsid w:val="004B443F"/>
    <w:rsid w:val="004B4D3F"/>
    <w:rsid w:val="004B592A"/>
    <w:rsid w:val="004B75B7"/>
    <w:rsid w:val="004C33EB"/>
    <w:rsid w:val="004D03BE"/>
    <w:rsid w:val="004D3D04"/>
    <w:rsid w:val="004D7B79"/>
    <w:rsid w:val="004E173B"/>
    <w:rsid w:val="004E1C54"/>
    <w:rsid w:val="004E3E32"/>
    <w:rsid w:val="004E5526"/>
    <w:rsid w:val="004E5F3F"/>
    <w:rsid w:val="004E6D69"/>
    <w:rsid w:val="004E7CB7"/>
    <w:rsid w:val="004E7D46"/>
    <w:rsid w:val="004F6941"/>
    <w:rsid w:val="00501B87"/>
    <w:rsid w:val="005036F5"/>
    <w:rsid w:val="005053CA"/>
    <w:rsid w:val="00505425"/>
    <w:rsid w:val="0051110E"/>
    <w:rsid w:val="00512641"/>
    <w:rsid w:val="0051296C"/>
    <w:rsid w:val="00513717"/>
    <w:rsid w:val="0051580D"/>
    <w:rsid w:val="005219AC"/>
    <w:rsid w:val="00530ECA"/>
    <w:rsid w:val="005314B2"/>
    <w:rsid w:val="00533001"/>
    <w:rsid w:val="005334E2"/>
    <w:rsid w:val="00534173"/>
    <w:rsid w:val="0053451B"/>
    <w:rsid w:val="005351E9"/>
    <w:rsid w:val="0054392E"/>
    <w:rsid w:val="00543D31"/>
    <w:rsid w:val="00544544"/>
    <w:rsid w:val="00547111"/>
    <w:rsid w:val="00547A6B"/>
    <w:rsid w:val="00551CE7"/>
    <w:rsid w:val="0055200E"/>
    <w:rsid w:val="00552AC7"/>
    <w:rsid w:val="00552C20"/>
    <w:rsid w:val="00553C1E"/>
    <w:rsid w:val="005566F9"/>
    <w:rsid w:val="005568A9"/>
    <w:rsid w:val="00565D42"/>
    <w:rsid w:val="00566723"/>
    <w:rsid w:val="00566E0B"/>
    <w:rsid w:val="0057253B"/>
    <w:rsid w:val="00573E9D"/>
    <w:rsid w:val="00575A8F"/>
    <w:rsid w:val="00587D1B"/>
    <w:rsid w:val="00590337"/>
    <w:rsid w:val="00592D74"/>
    <w:rsid w:val="00592ECD"/>
    <w:rsid w:val="005932FA"/>
    <w:rsid w:val="00595FC1"/>
    <w:rsid w:val="00596286"/>
    <w:rsid w:val="0059681D"/>
    <w:rsid w:val="005A701D"/>
    <w:rsid w:val="005A7365"/>
    <w:rsid w:val="005A7798"/>
    <w:rsid w:val="005B1846"/>
    <w:rsid w:val="005B4464"/>
    <w:rsid w:val="005B4AC9"/>
    <w:rsid w:val="005B4B85"/>
    <w:rsid w:val="005C2758"/>
    <w:rsid w:val="005C4681"/>
    <w:rsid w:val="005C54A7"/>
    <w:rsid w:val="005C6E49"/>
    <w:rsid w:val="005D20E4"/>
    <w:rsid w:val="005D4A6B"/>
    <w:rsid w:val="005D66D8"/>
    <w:rsid w:val="005E2045"/>
    <w:rsid w:val="005E2A1B"/>
    <w:rsid w:val="005E2C44"/>
    <w:rsid w:val="005E3B27"/>
    <w:rsid w:val="005F0C96"/>
    <w:rsid w:val="005F40FC"/>
    <w:rsid w:val="005F4EBC"/>
    <w:rsid w:val="00602C4A"/>
    <w:rsid w:val="00604735"/>
    <w:rsid w:val="00607310"/>
    <w:rsid w:val="0060799D"/>
    <w:rsid w:val="00607EC7"/>
    <w:rsid w:val="00607FC7"/>
    <w:rsid w:val="00616EE9"/>
    <w:rsid w:val="00621188"/>
    <w:rsid w:val="0062210C"/>
    <w:rsid w:val="00624017"/>
    <w:rsid w:val="0062480B"/>
    <w:rsid w:val="00624DA5"/>
    <w:rsid w:val="00624DA9"/>
    <w:rsid w:val="006257ED"/>
    <w:rsid w:val="00632151"/>
    <w:rsid w:val="006325C0"/>
    <w:rsid w:val="00634222"/>
    <w:rsid w:val="0063428C"/>
    <w:rsid w:val="00647F8D"/>
    <w:rsid w:val="006558E7"/>
    <w:rsid w:val="006665FD"/>
    <w:rsid w:val="00672AEA"/>
    <w:rsid w:val="0067311F"/>
    <w:rsid w:val="00673479"/>
    <w:rsid w:val="00676CD0"/>
    <w:rsid w:val="00682659"/>
    <w:rsid w:val="00684BE0"/>
    <w:rsid w:val="00684C96"/>
    <w:rsid w:val="00690976"/>
    <w:rsid w:val="0069313B"/>
    <w:rsid w:val="00695808"/>
    <w:rsid w:val="006961DF"/>
    <w:rsid w:val="00696508"/>
    <w:rsid w:val="006A0CCA"/>
    <w:rsid w:val="006A4D6D"/>
    <w:rsid w:val="006A53E7"/>
    <w:rsid w:val="006A6E7C"/>
    <w:rsid w:val="006B46FB"/>
    <w:rsid w:val="006C1A0D"/>
    <w:rsid w:val="006C2617"/>
    <w:rsid w:val="006C2882"/>
    <w:rsid w:val="006C3011"/>
    <w:rsid w:val="006C343C"/>
    <w:rsid w:val="006C3C95"/>
    <w:rsid w:val="006C567C"/>
    <w:rsid w:val="006C5AE7"/>
    <w:rsid w:val="006D0454"/>
    <w:rsid w:val="006D1832"/>
    <w:rsid w:val="006D2168"/>
    <w:rsid w:val="006E21FB"/>
    <w:rsid w:val="006E4E23"/>
    <w:rsid w:val="006E5000"/>
    <w:rsid w:val="006E5F56"/>
    <w:rsid w:val="006F1C64"/>
    <w:rsid w:val="006F2177"/>
    <w:rsid w:val="006F29CF"/>
    <w:rsid w:val="006F2AAB"/>
    <w:rsid w:val="006F4767"/>
    <w:rsid w:val="007035D6"/>
    <w:rsid w:val="00705AEC"/>
    <w:rsid w:val="007111EE"/>
    <w:rsid w:val="00713526"/>
    <w:rsid w:val="00713B12"/>
    <w:rsid w:val="007169C4"/>
    <w:rsid w:val="00716A9B"/>
    <w:rsid w:val="007174C0"/>
    <w:rsid w:val="007176D3"/>
    <w:rsid w:val="0072018A"/>
    <w:rsid w:val="007219B0"/>
    <w:rsid w:val="00722BD3"/>
    <w:rsid w:val="00722CF4"/>
    <w:rsid w:val="00723555"/>
    <w:rsid w:val="00725930"/>
    <w:rsid w:val="00725F0C"/>
    <w:rsid w:val="00730D8B"/>
    <w:rsid w:val="007327C9"/>
    <w:rsid w:val="0073327F"/>
    <w:rsid w:val="00734806"/>
    <w:rsid w:val="0073550D"/>
    <w:rsid w:val="00737027"/>
    <w:rsid w:val="00740A4F"/>
    <w:rsid w:val="00751E34"/>
    <w:rsid w:val="00752B56"/>
    <w:rsid w:val="00754FAD"/>
    <w:rsid w:val="00756DC7"/>
    <w:rsid w:val="00757A31"/>
    <w:rsid w:val="007612D7"/>
    <w:rsid w:val="0077032E"/>
    <w:rsid w:val="00772CE7"/>
    <w:rsid w:val="007762A0"/>
    <w:rsid w:val="007800EF"/>
    <w:rsid w:val="00783153"/>
    <w:rsid w:val="0078406D"/>
    <w:rsid w:val="00792342"/>
    <w:rsid w:val="00793CB9"/>
    <w:rsid w:val="007977A8"/>
    <w:rsid w:val="007A4632"/>
    <w:rsid w:val="007B512A"/>
    <w:rsid w:val="007C028B"/>
    <w:rsid w:val="007C179E"/>
    <w:rsid w:val="007C2097"/>
    <w:rsid w:val="007D3AE4"/>
    <w:rsid w:val="007D412C"/>
    <w:rsid w:val="007D6A07"/>
    <w:rsid w:val="007E0C19"/>
    <w:rsid w:val="007E0F29"/>
    <w:rsid w:val="007E1BFB"/>
    <w:rsid w:val="007E4120"/>
    <w:rsid w:val="007F4D18"/>
    <w:rsid w:val="007F5A0F"/>
    <w:rsid w:val="007F7259"/>
    <w:rsid w:val="0080122E"/>
    <w:rsid w:val="00803D36"/>
    <w:rsid w:val="00803F0A"/>
    <w:rsid w:val="008040A8"/>
    <w:rsid w:val="00810213"/>
    <w:rsid w:val="00811C42"/>
    <w:rsid w:val="00811CDE"/>
    <w:rsid w:val="0081253B"/>
    <w:rsid w:val="0081458D"/>
    <w:rsid w:val="00814E39"/>
    <w:rsid w:val="00814E81"/>
    <w:rsid w:val="008161A2"/>
    <w:rsid w:val="008225DA"/>
    <w:rsid w:val="008256FD"/>
    <w:rsid w:val="008279FA"/>
    <w:rsid w:val="00831090"/>
    <w:rsid w:val="00831BBA"/>
    <w:rsid w:val="0083564B"/>
    <w:rsid w:val="00840249"/>
    <w:rsid w:val="00840ECC"/>
    <w:rsid w:val="0084401E"/>
    <w:rsid w:val="0085238E"/>
    <w:rsid w:val="00852961"/>
    <w:rsid w:val="00855AD4"/>
    <w:rsid w:val="0086025A"/>
    <w:rsid w:val="00860C7A"/>
    <w:rsid w:val="008626E7"/>
    <w:rsid w:val="0086394A"/>
    <w:rsid w:val="00863A6B"/>
    <w:rsid w:val="00864035"/>
    <w:rsid w:val="00866657"/>
    <w:rsid w:val="008706A9"/>
    <w:rsid w:val="00870EE7"/>
    <w:rsid w:val="008731FD"/>
    <w:rsid w:val="0087475F"/>
    <w:rsid w:val="00876F32"/>
    <w:rsid w:val="00877FE4"/>
    <w:rsid w:val="00891BA2"/>
    <w:rsid w:val="008921F3"/>
    <w:rsid w:val="0089719A"/>
    <w:rsid w:val="00897F8F"/>
    <w:rsid w:val="008A45A6"/>
    <w:rsid w:val="008A4CB5"/>
    <w:rsid w:val="008B0A87"/>
    <w:rsid w:val="008B0EC1"/>
    <w:rsid w:val="008C48C5"/>
    <w:rsid w:val="008C783B"/>
    <w:rsid w:val="008D0EEE"/>
    <w:rsid w:val="008D61D6"/>
    <w:rsid w:val="008E0124"/>
    <w:rsid w:val="008E33C7"/>
    <w:rsid w:val="008E4B11"/>
    <w:rsid w:val="008E4F81"/>
    <w:rsid w:val="008F686C"/>
    <w:rsid w:val="00902980"/>
    <w:rsid w:val="0090544E"/>
    <w:rsid w:val="00907252"/>
    <w:rsid w:val="00907D24"/>
    <w:rsid w:val="009131B6"/>
    <w:rsid w:val="009148DE"/>
    <w:rsid w:val="00920F40"/>
    <w:rsid w:val="009328EA"/>
    <w:rsid w:val="009337D6"/>
    <w:rsid w:val="0093685E"/>
    <w:rsid w:val="009373D0"/>
    <w:rsid w:val="009440F0"/>
    <w:rsid w:val="009448B0"/>
    <w:rsid w:val="00944F0A"/>
    <w:rsid w:val="00945597"/>
    <w:rsid w:val="00950F52"/>
    <w:rsid w:val="00954832"/>
    <w:rsid w:val="0095514C"/>
    <w:rsid w:val="009604C0"/>
    <w:rsid w:val="00960A70"/>
    <w:rsid w:val="009612F0"/>
    <w:rsid w:val="00962777"/>
    <w:rsid w:val="00967AAF"/>
    <w:rsid w:val="0097042C"/>
    <w:rsid w:val="00971EAA"/>
    <w:rsid w:val="00972574"/>
    <w:rsid w:val="009725FA"/>
    <w:rsid w:val="00972D45"/>
    <w:rsid w:val="009751CB"/>
    <w:rsid w:val="009777D9"/>
    <w:rsid w:val="00981B01"/>
    <w:rsid w:val="00983151"/>
    <w:rsid w:val="00987E51"/>
    <w:rsid w:val="00991B88"/>
    <w:rsid w:val="009933F9"/>
    <w:rsid w:val="009939B3"/>
    <w:rsid w:val="00993D04"/>
    <w:rsid w:val="009947A7"/>
    <w:rsid w:val="00995BD7"/>
    <w:rsid w:val="009A2B22"/>
    <w:rsid w:val="009A5753"/>
    <w:rsid w:val="009A579D"/>
    <w:rsid w:val="009A5CE1"/>
    <w:rsid w:val="009B3C4A"/>
    <w:rsid w:val="009B642B"/>
    <w:rsid w:val="009C1022"/>
    <w:rsid w:val="009C18A2"/>
    <w:rsid w:val="009C1E24"/>
    <w:rsid w:val="009C4967"/>
    <w:rsid w:val="009C751C"/>
    <w:rsid w:val="009D3022"/>
    <w:rsid w:val="009D4E14"/>
    <w:rsid w:val="009E020E"/>
    <w:rsid w:val="009E021B"/>
    <w:rsid w:val="009E3297"/>
    <w:rsid w:val="009E52D1"/>
    <w:rsid w:val="009F2F1C"/>
    <w:rsid w:val="009F4C0C"/>
    <w:rsid w:val="009F5DC0"/>
    <w:rsid w:val="009F734F"/>
    <w:rsid w:val="009F7B67"/>
    <w:rsid w:val="009F7ED6"/>
    <w:rsid w:val="00A028A6"/>
    <w:rsid w:val="00A031C9"/>
    <w:rsid w:val="00A03EB9"/>
    <w:rsid w:val="00A06C9D"/>
    <w:rsid w:val="00A0718C"/>
    <w:rsid w:val="00A07881"/>
    <w:rsid w:val="00A10B7F"/>
    <w:rsid w:val="00A21CCD"/>
    <w:rsid w:val="00A246B6"/>
    <w:rsid w:val="00A300B3"/>
    <w:rsid w:val="00A3660D"/>
    <w:rsid w:val="00A40833"/>
    <w:rsid w:val="00A414F5"/>
    <w:rsid w:val="00A42C31"/>
    <w:rsid w:val="00A441F3"/>
    <w:rsid w:val="00A4518F"/>
    <w:rsid w:val="00A45675"/>
    <w:rsid w:val="00A478EB"/>
    <w:rsid w:val="00A47E70"/>
    <w:rsid w:val="00A50CF0"/>
    <w:rsid w:val="00A53689"/>
    <w:rsid w:val="00A55983"/>
    <w:rsid w:val="00A56770"/>
    <w:rsid w:val="00A5713B"/>
    <w:rsid w:val="00A57529"/>
    <w:rsid w:val="00A577AF"/>
    <w:rsid w:val="00A63864"/>
    <w:rsid w:val="00A638E0"/>
    <w:rsid w:val="00A6602E"/>
    <w:rsid w:val="00A7011C"/>
    <w:rsid w:val="00A71CF5"/>
    <w:rsid w:val="00A72762"/>
    <w:rsid w:val="00A74392"/>
    <w:rsid w:val="00A7671C"/>
    <w:rsid w:val="00A77635"/>
    <w:rsid w:val="00A7769C"/>
    <w:rsid w:val="00A80280"/>
    <w:rsid w:val="00A815F0"/>
    <w:rsid w:val="00A82084"/>
    <w:rsid w:val="00A840BB"/>
    <w:rsid w:val="00A854B7"/>
    <w:rsid w:val="00A86771"/>
    <w:rsid w:val="00A86E69"/>
    <w:rsid w:val="00A86F6F"/>
    <w:rsid w:val="00A90CB4"/>
    <w:rsid w:val="00A923CF"/>
    <w:rsid w:val="00A93EFD"/>
    <w:rsid w:val="00A944B9"/>
    <w:rsid w:val="00A94AD7"/>
    <w:rsid w:val="00A9554E"/>
    <w:rsid w:val="00A95551"/>
    <w:rsid w:val="00A96B2C"/>
    <w:rsid w:val="00AA2505"/>
    <w:rsid w:val="00AA2A78"/>
    <w:rsid w:val="00AA2CBC"/>
    <w:rsid w:val="00AA6E80"/>
    <w:rsid w:val="00AA7112"/>
    <w:rsid w:val="00AA768D"/>
    <w:rsid w:val="00AB038D"/>
    <w:rsid w:val="00AB03D6"/>
    <w:rsid w:val="00AB0990"/>
    <w:rsid w:val="00AB1104"/>
    <w:rsid w:val="00AC42A9"/>
    <w:rsid w:val="00AC5405"/>
    <w:rsid w:val="00AC5820"/>
    <w:rsid w:val="00AC5FF7"/>
    <w:rsid w:val="00AC6108"/>
    <w:rsid w:val="00AC7F1E"/>
    <w:rsid w:val="00AD1CD8"/>
    <w:rsid w:val="00AD693D"/>
    <w:rsid w:val="00AD7EB2"/>
    <w:rsid w:val="00AE12FB"/>
    <w:rsid w:val="00AE149F"/>
    <w:rsid w:val="00AE432C"/>
    <w:rsid w:val="00AE55A1"/>
    <w:rsid w:val="00AE7C31"/>
    <w:rsid w:val="00AF3431"/>
    <w:rsid w:val="00AF72A9"/>
    <w:rsid w:val="00B02863"/>
    <w:rsid w:val="00B036DB"/>
    <w:rsid w:val="00B0518D"/>
    <w:rsid w:val="00B0683C"/>
    <w:rsid w:val="00B0725F"/>
    <w:rsid w:val="00B10BB9"/>
    <w:rsid w:val="00B1570E"/>
    <w:rsid w:val="00B160DF"/>
    <w:rsid w:val="00B245EC"/>
    <w:rsid w:val="00B24CC0"/>
    <w:rsid w:val="00B258BB"/>
    <w:rsid w:val="00B26060"/>
    <w:rsid w:val="00B26829"/>
    <w:rsid w:val="00B273CA"/>
    <w:rsid w:val="00B35603"/>
    <w:rsid w:val="00B35C4A"/>
    <w:rsid w:val="00B35F20"/>
    <w:rsid w:val="00B36C91"/>
    <w:rsid w:val="00B378E7"/>
    <w:rsid w:val="00B427F5"/>
    <w:rsid w:val="00B43EE8"/>
    <w:rsid w:val="00B4563F"/>
    <w:rsid w:val="00B472F6"/>
    <w:rsid w:val="00B54073"/>
    <w:rsid w:val="00B55541"/>
    <w:rsid w:val="00B6249E"/>
    <w:rsid w:val="00B634BE"/>
    <w:rsid w:val="00B670AE"/>
    <w:rsid w:val="00B67B97"/>
    <w:rsid w:val="00B70EA0"/>
    <w:rsid w:val="00B71FDE"/>
    <w:rsid w:val="00B74501"/>
    <w:rsid w:val="00B76A5C"/>
    <w:rsid w:val="00B82563"/>
    <w:rsid w:val="00B82DEA"/>
    <w:rsid w:val="00B8590A"/>
    <w:rsid w:val="00B865E5"/>
    <w:rsid w:val="00B93CA7"/>
    <w:rsid w:val="00B968C8"/>
    <w:rsid w:val="00B9773B"/>
    <w:rsid w:val="00BA0E15"/>
    <w:rsid w:val="00BA1474"/>
    <w:rsid w:val="00BA3A6A"/>
    <w:rsid w:val="00BA3EC5"/>
    <w:rsid w:val="00BA51D9"/>
    <w:rsid w:val="00BB138B"/>
    <w:rsid w:val="00BB1FB1"/>
    <w:rsid w:val="00BB5DFC"/>
    <w:rsid w:val="00BC1975"/>
    <w:rsid w:val="00BC37AF"/>
    <w:rsid w:val="00BC470D"/>
    <w:rsid w:val="00BC763F"/>
    <w:rsid w:val="00BD02C6"/>
    <w:rsid w:val="00BD0A4D"/>
    <w:rsid w:val="00BD15BD"/>
    <w:rsid w:val="00BD279D"/>
    <w:rsid w:val="00BD4B5B"/>
    <w:rsid w:val="00BD6BB8"/>
    <w:rsid w:val="00BE18AC"/>
    <w:rsid w:val="00BE669F"/>
    <w:rsid w:val="00BE7224"/>
    <w:rsid w:val="00BF58B7"/>
    <w:rsid w:val="00BF7CAD"/>
    <w:rsid w:val="00C0079A"/>
    <w:rsid w:val="00C0300E"/>
    <w:rsid w:val="00C072A0"/>
    <w:rsid w:val="00C1080B"/>
    <w:rsid w:val="00C1261E"/>
    <w:rsid w:val="00C13FCD"/>
    <w:rsid w:val="00C15BC8"/>
    <w:rsid w:val="00C15EEA"/>
    <w:rsid w:val="00C23E4B"/>
    <w:rsid w:val="00C36B70"/>
    <w:rsid w:val="00C45D90"/>
    <w:rsid w:val="00C46281"/>
    <w:rsid w:val="00C4795B"/>
    <w:rsid w:val="00C50369"/>
    <w:rsid w:val="00C60DA1"/>
    <w:rsid w:val="00C65505"/>
    <w:rsid w:val="00C66BA2"/>
    <w:rsid w:val="00C720B5"/>
    <w:rsid w:val="00C74C75"/>
    <w:rsid w:val="00C75365"/>
    <w:rsid w:val="00C75BF0"/>
    <w:rsid w:val="00C76A0E"/>
    <w:rsid w:val="00C82106"/>
    <w:rsid w:val="00C86B80"/>
    <w:rsid w:val="00C909C3"/>
    <w:rsid w:val="00C928C2"/>
    <w:rsid w:val="00C93C88"/>
    <w:rsid w:val="00C95985"/>
    <w:rsid w:val="00CA09AC"/>
    <w:rsid w:val="00CA3B97"/>
    <w:rsid w:val="00CA7CA7"/>
    <w:rsid w:val="00CB102F"/>
    <w:rsid w:val="00CB185C"/>
    <w:rsid w:val="00CB1C0A"/>
    <w:rsid w:val="00CB3CB0"/>
    <w:rsid w:val="00CB3F2D"/>
    <w:rsid w:val="00CB506E"/>
    <w:rsid w:val="00CC0D03"/>
    <w:rsid w:val="00CC3558"/>
    <w:rsid w:val="00CC5026"/>
    <w:rsid w:val="00CC68D0"/>
    <w:rsid w:val="00CC71D6"/>
    <w:rsid w:val="00CD0A95"/>
    <w:rsid w:val="00CD3FFD"/>
    <w:rsid w:val="00CE08EE"/>
    <w:rsid w:val="00CE5AB0"/>
    <w:rsid w:val="00D0218C"/>
    <w:rsid w:val="00D03F9A"/>
    <w:rsid w:val="00D06D51"/>
    <w:rsid w:val="00D248EC"/>
    <w:rsid w:val="00D24991"/>
    <w:rsid w:val="00D33AAA"/>
    <w:rsid w:val="00D36BCC"/>
    <w:rsid w:val="00D4148A"/>
    <w:rsid w:val="00D427F5"/>
    <w:rsid w:val="00D43688"/>
    <w:rsid w:val="00D50255"/>
    <w:rsid w:val="00D54400"/>
    <w:rsid w:val="00D62AF5"/>
    <w:rsid w:val="00D65877"/>
    <w:rsid w:val="00D6768E"/>
    <w:rsid w:val="00D70A94"/>
    <w:rsid w:val="00D715CB"/>
    <w:rsid w:val="00D7765B"/>
    <w:rsid w:val="00D778A9"/>
    <w:rsid w:val="00D81EE4"/>
    <w:rsid w:val="00DA2011"/>
    <w:rsid w:val="00DA257E"/>
    <w:rsid w:val="00DA34DF"/>
    <w:rsid w:val="00DA6B17"/>
    <w:rsid w:val="00DA725F"/>
    <w:rsid w:val="00DB1792"/>
    <w:rsid w:val="00DB7A8F"/>
    <w:rsid w:val="00DC2CDA"/>
    <w:rsid w:val="00DC59B2"/>
    <w:rsid w:val="00DC6958"/>
    <w:rsid w:val="00DC6A34"/>
    <w:rsid w:val="00DD115E"/>
    <w:rsid w:val="00DD2A8D"/>
    <w:rsid w:val="00DD67C4"/>
    <w:rsid w:val="00DE07F2"/>
    <w:rsid w:val="00DE0B53"/>
    <w:rsid w:val="00DE19E4"/>
    <w:rsid w:val="00DE34CF"/>
    <w:rsid w:val="00DE65FC"/>
    <w:rsid w:val="00DE70E2"/>
    <w:rsid w:val="00DE73A3"/>
    <w:rsid w:val="00DF1720"/>
    <w:rsid w:val="00DF6312"/>
    <w:rsid w:val="00E05BB5"/>
    <w:rsid w:val="00E05EE0"/>
    <w:rsid w:val="00E101ED"/>
    <w:rsid w:val="00E10979"/>
    <w:rsid w:val="00E13F3D"/>
    <w:rsid w:val="00E14482"/>
    <w:rsid w:val="00E147D8"/>
    <w:rsid w:val="00E171DF"/>
    <w:rsid w:val="00E20C44"/>
    <w:rsid w:val="00E241C0"/>
    <w:rsid w:val="00E277D2"/>
    <w:rsid w:val="00E34898"/>
    <w:rsid w:val="00E3495C"/>
    <w:rsid w:val="00E3760D"/>
    <w:rsid w:val="00E40CB8"/>
    <w:rsid w:val="00E40FCE"/>
    <w:rsid w:val="00E4597F"/>
    <w:rsid w:val="00E54D1F"/>
    <w:rsid w:val="00E55295"/>
    <w:rsid w:val="00E56D64"/>
    <w:rsid w:val="00E65EAB"/>
    <w:rsid w:val="00E706EF"/>
    <w:rsid w:val="00E70D41"/>
    <w:rsid w:val="00E74065"/>
    <w:rsid w:val="00E756C0"/>
    <w:rsid w:val="00E75DB2"/>
    <w:rsid w:val="00E7772E"/>
    <w:rsid w:val="00E80173"/>
    <w:rsid w:val="00E80DB5"/>
    <w:rsid w:val="00E81836"/>
    <w:rsid w:val="00E82F51"/>
    <w:rsid w:val="00E83D37"/>
    <w:rsid w:val="00E83F45"/>
    <w:rsid w:val="00E86ED7"/>
    <w:rsid w:val="00E87343"/>
    <w:rsid w:val="00E937D5"/>
    <w:rsid w:val="00E952B8"/>
    <w:rsid w:val="00EA4153"/>
    <w:rsid w:val="00EB09B7"/>
    <w:rsid w:val="00EC15DD"/>
    <w:rsid w:val="00EC24B1"/>
    <w:rsid w:val="00ED23DA"/>
    <w:rsid w:val="00EE2E76"/>
    <w:rsid w:val="00EE6DE6"/>
    <w:rsid w:val="00EE7D7C"/>
    <w:rsid w:val="00EF3E5C"/>
    <w:rsid w:val="00EF5910"/>
    <w:rsid w:val="00EF5EDD"/>
    <w:rsid w:val="00EF6362"/>
    <w:rsid w:val="00F001C2"/>
    <w:rsid w:val="00F03F72"/>
    <w:rsid w:val="00F05CCE"/>
    <w:rsid w:val="00F05F99"/>
    <w:rsid w:val="00F06A77"/>
    <w:rsid w:val="00F12796"/>
    <w:rsid w:val="00F14E2B"/>
    <w:rsid w:val="00F21DCE"/>
    <w:rsid w:val="00F2407F"/>
    <w:rsid w:val="00F24A93"/>
    <w:rsid w:val="00F25D98"/>
    <w:rsid w:val="00F263D5"/>
    <w:rsid w:val="00F27083"/>
    <w:rsid w:val="00F300FB"/>
    <w:rsid w:val="00F30CD9"/>
    <w:rsid w:val="00F30EB7"/>
    <w:rsid w:val="00F40619"/>
    <w:rsid w:val="00F43A03"/>
    <w:rsid w:val="00F52CA3"/>
    <w:rsid w:val="00F535A6"/>
    <w:rsid w:val="00F60BDF"/>
    <w:rsid w:val="00F612BD"/>
    <w:rsid w:val="00F61FD5"/>
    <w:rsid w:val="00F62040"/>
    <w:rsid w:val="00F634FA"/>
    <w:rsid w:val="00F652C1"/>
    <w:rsid w:val="00F66194"/>
    <w:rsid w:val="00F674A1"/>
    <w:rsid w:val="00F7157E"/>
    <w:rsid w:val="00F74970"/>
    <w:rsid w:val="00F750D5"/>
    <w:rsid w:val="00F75883"/>
    <w:rsid w:val="00F77FC8"/>
    <w:rsid w:val="00F81B56"/>
    <w:rsid w:val="00F84BEE"/>
    <w:rsid w:val="00F92AD0"/>
    <w:rsid w:val="00FA09B0"/>
    <w:rsid w:val="00FA64D4"/>
    <w:rsid w:val="00FB1D56"/>
    <w:rsid w:val="00FB6011"/>
    <w:rsid w:val="00FB6386"/>
    <w:rsid w:val="00FC37A0"/>
    <w:rsid w:val="00FC38C2"/>
    <w:rsid w:val="00FC3E4B"/>
    <w:rsid w:val="00FC412F"/>
    <w:rsid w:val="00FC6A89"/>
    <w:rsid w:val="00FD4924"/>
    <w:rsid w:val="00FD5EA4"/>
    <w:rsid w:val="00FD7FA6"/>
    <w:rsid w:val="00FE07E0"/>
    <w:rsid w:val="00FE261F"/>
    <w:rsid w:val="00FE405F"/>
    <w:rsid w:val="00FE4431"/>
    <w:rsid w:val="00FF2E2F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0CD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267A1C"/>
    <w:rPr>
      <w:i/>
      <w:iCs/>
    </w:rPr>
  </w:style>
  <w:style w:type="paragraph" w:styleId="Title">
    <w:name w:val="Title"/>
    <w:basedOn w:val="Normal"/>
    <w:next w:val="Normal"/>
    <w:link w:val="Title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Code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DefaultParagraphFont"/>
    <w:rsid w:val="00F05F99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C470D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757A31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47F8D"/>
    <w:rPr>
      <w:rFonts w:ascii="Arial" w:hAnsi="Arial"/>
      <w:sz w:val="36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111EE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BF7CAD"/>
    <w:rPr>
      <w:rFonts w:ascii="Times New Roman" w:hAnsi="Times New Roman"/>
      <w:lang w:val="en-GB"/>
    </w:rPr>
  </w:style>
  <w:style w:type="character" w:customStyle="1" w:styleId="H6Char">
    <w:name w:val="H6 Char"/>
    <w:link w:val="H6"/>
    <w:qFormat/>
    <w:rsid w:val="00BF7CAD"/>
    <w:rPr>
      <w:rFonts w:ascii="Arial" w:hAnsi="Arial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52C20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52C20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52C20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52C20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52C20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7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ED38B-7CAC-4219-B27E-ACCAB3EB9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461</Words>
  <Characters>4321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4773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1900-01-01T08:00:00Z</cp:lastPrinted>
  <dcterms:created xsi:type="dcterms:W3CDTF">2023-01-11T13:43:00Z</dcterms:created>
  <dcterms:modified xsi:type="dcterms:W3CDTF">2023-01-11T13:44:00Z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2022-06-29T07:48:49Z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f36e3a44-91b1-4448-998f-042c7d77e91b</vt:lpwstr>
  </property>
  <property fmtid="{D5CDD505-2E9C-101B-9397-08002B2CF9AE}" pid="30" name="MSIP_Label_9764cdcd-3664-4d05-9615-7cbf65a4f0a8_ContentBits">
    <vt:lpwstr>0</vt:lpwstr>
  </property>
</Properties>
</file>