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CFC2A1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8E0AD4">
          <w:rPr>
            <w:b/>
            <w:i/>
            <w:noProof/>
            <w:sz w:val="28"/>
          </w:rPr>
          <w:t>080</w:t>
        </w:r>
      </w:fldSimple>
    </w:p>
    <w:p w14:paraId="1F23185C" w14:textId="77777777" w:rsidR="000460FA" w:rsidRDefault="0021632A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21632A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472ACFA" w:rsidR="000460FA" w:rsidRPr="00410371" w:rsidRDefault="0021632A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8E0AD4">
                <w:rPr>
                  <w:b/>
                  <w:noProof/>
                  <w:sz w:val="28"/>
                </w:rPr>
                <w:t>918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21632A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21632A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26DEB51" w:rsidR="000460FA" w:rsidRDefault="008E0AD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8E0AD4">
              <w:t>Correction for NR MAC test case 7.1.1.7.1.1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21632A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21632A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21632A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6C83B" w14:textId="710C694E" w:rsidR="007E5054" w:rsidRDefault="007E5054" w:rsidP="007E5054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zh-CN"/>
              </w:rPr>
            </w:pPr>
            <w:r w:rsidRPr="007E5054">
              <w:rPr>
                <w:rFonts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7E5054">
              <w:rPr>
                <w:rFonts w:cs="Arial"/>
                <w:lang w:eastAsia="zh-CN"/>
              </w:rPr>
              <w:t>ims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PDN, TTCN is assigning DRB id 1 and LCID 4. </w:t>
            </w:r>
            <w:proofErr w:type="gramStart"/>
            <w:r w:rsidRPr="007E5054">
              <w:rPr>
                <w:rFonts w:cs="Arial"/>
                <w:lang w:eastAsia="zh-CN"/>
              </w:rPr>
              <w:t>But,</w:t>
            </w:r>
            <w:proofErr w:type="gramEnd"/>
            <w:r w:rsidRPr="007E5054">
              <w:rPr>
                <w:rFonts w:cs="Arial"/>
                <w:lang w:eastAsia="zh-CN"/>
              </w:rPr>
              <w:t xml:space="preserve"> LCID 5(</w:t>
            </w:r>
            <w:proofErr w:type="spellStart"/>
            <w:r w:rsidRPr="007E5054">
              <w:rPr>
                <w:rFonts w:cs="Arial"/>
                <w:lang w:eastAsia="zh-CN"/>
              </w:rPr>
              <w:t>tsc_LCID_SCG_Bearer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) is only used in construction of MAC PDU in case of </w:t>
            </w:r>
            <w:proofErr w:type="spellStart"/>
            <w:r w:rsidRPr="007E5054">
              <w:rPr>
                <w:rFonts w:cs="Arial"/>
                <w:lang w:eastAsia="zh-CN"/>
              </w:rPr>
              <w:t>DRBid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=1 or </w:t>
            </w:r>
            <w:proofErr w:type="spellStart"/>
            <w:r w:rsidRPr="007E5054">
              <w:rPr>
                <w:rFonts w:cs="Arial"/>
                <w:lang w:eastAsia="zh-CN"/>
              </w:rPr>
              <w:t>DRBid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7E5054">
              <w:rPr>
                <w:rFonts w:cs="Arial"/>
                <w:lang w:eastAsia="zh-CN"/>
              </w:rPr>
              <w:t>dnn</w:t>
            </w:r>
            <w:proofErr w:type="spellEnd"/>
            <w:r w:rsidRPr="007E5054">
              <w:rPr>
                <w:rFonts w:cs="Arial"/>
                <w:lang w:eastAsia="zh-CN"/>
              </w:rPr>
              <w:t>.</w:t>
            </w:r>
          </w:p>
          <w:p w14:paraId="17AD471D" w14:textId="7DF2864A" w:rsidR="000460FA" w:rsidRPr="00D268E5" w:rsidRDefault="007E5054" w:rsidP="007E505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7E5054">
              <w:rPr>
                <w:rFonts w:cs="Arial"/>
                <w:lang w:eastAsia="zh-CN"/>
              </w:rPr>
              <w:t xml:space="preserve">At step 15, the UE may receive 2 UL grant when </w:t>
            </w:r>
            <w:proofErr w:type="spellStart"/>
            <w:r w:rsidRPr="007E5054">
              <w:rPr>
                <w:rFonts w:cs="Arial"/>
                <w:lang w:eastAsia="zh-CN"/>
              </w:rPr>
              <w:t>p_UL_CA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= TRUE, as the first grant for </w:t>
            </w:r>
            <w:proofErr w:type="spellStart"/>
            <w:r w:rsidRPr="007E5054">
              <w:rPr>
                <w:rFonts w:cs="Arial"/>
                <w:lang w:eastAsia="zh-CN"/>
              </w:rPr>
              <w:t>p_SPCell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is not </w:t>
            </w:r>
            <w:proofErr w:type="gramStart"/>
            <w:r w:rsidRPr="007E5054">
              <w:rPr>
                <w:rFonts w:cs="Arial"/>
                <w:lang w:eastAsia="zh-CN"/>
              </w:rPr>
              <w:t>stopped</w:t>
            </w:r>
            <w:proofErr w:type="gramEnd"/>
            <w:r w:rsidRPr="007E5054">
              <w:rPr>
                <w:rFonts w:cs="Arial"/>
                <w:lang w:eastAsia="zh-CN"/>
              </w:rPr>
              <w:t xml:space="preserve"> and SS is configuring the second grant for </w:t>
            </w:r>
            <w:proofErr w:type="spellStart"/>
            <w:r w:rsidRPr="007E5054">
              <w:rPr>
                <w:rFonts w:cs="Arial"/>
                <w:lang w:eastAsia="zh-CN"/>
              </w:rPr>
              <w:t>p_SCell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and both are SR based so as soon as UE send SR both the grants are sent from SS side.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C08FD" w14:textId="52A19E7C" w:rsidR="007E5054" w:rsidRDefault="007E5054" w:rsidP="007E5054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7E5054">
              <w:rPr>
                <w:rFonts w:cs="Arial"/>
                <w:noProof/>
              </w:rPr>
              <w:t>Instead constant LCID, added conditional LCID value as per DRB id.</w:t>
            </w:r>
          </w:p>
          <w:p w14:paraId="511F6430" w14:textId="6A0DEDE3" w:rsidR="00AF6DDF" w:rsidRPr="007E5054" w:rsidRDefault="007E5054" w:rsidP="007E5054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7E5054">
              <w:rPr>
                <w:rFonts w:cs="Arial"/>
                <w:noProof/>
              </w:rPr>
              <w:t>A check is made to stop the UL grant for the SPCell when p_UL_CA = TRUE</w:t>
            </w:r>
          </w:p>
        </w:tc>
      </w:tr>
      <w:tr w:rsidR="00AF6DD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AF6DDF" w:rsidRPr="00D268E5" w:rsidRDefault="00AF6DDF" w:rsidP="00AF6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AF6DDF" w:rsidRPr="00D268E5" w:rsidRDefault="00AF6DDF" w:rsidP="00AF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AF6DDF" w14:paraId="4A9FEABC" w14:textId="77777777" w:rsidTr="00E121FF">
        <w:tc>
          <w:tcPr>
            <w:tcW w:w="2694" w:type="dxa"/>
            <w:gridSpan w:val="2"/>
          </w:tcPr>
          <w:p w14:paraId="660C409D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AF6DDF" w:rsidRDefault="00AF6DDF" w:rsidP="00AF6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BF81543" w:rsidR="00AF6DDF" w:rsidRDefault="00AF6DDF" w:rsidP="00AF6DDF">
            <w:pPr>
              <w:pStyle w:val="CRCoverPage"/>
              <w:spacing w:after="0"/>
              <w:ind w:left="100"/>
              <w:rPr>
                <w:noProof/>
              </w:rPr>
            </w:pPr>
            <w:r w:rsidRPr="008E0AD4">
              <w:t>7.1.1.7.1.1</w:t>
            </w:r>
            <w:r>
              <w:rPr>
                <w:noProof/>
              </w:rPr>
              <w:t xml:space="preserve">.NR5GC, </w:t>
            </w:r>
            <w:r w:rsidRPr="008E0AD4">
              <w:t>7.1.1.7.1.</w:t>
            </w:r>
            <w:proofErr w:type="gramStart"/>
            <w:r w:rsidRPr="008E0AD4">
              <w:t>1</w:t>
            </w:r>
            <w:r>
              <w:rPr>
                <w:noProof/>
              </w:rPr>
              <w:t>.ENDC</w:t>
            </w:r>
            <w:proofErr w:type="gramEnd"/>
            <w:r w:rsidR="00A96D33">
              <w:rPr>
                <w:noProof/>
              </w:rPr>
              <w:t xml:space="preserve">, </w:t>
            </w:r>
            <w:r w:rsidR="00A96D33" w:rsidRPr="008E0AD4">
              <w:t>7.1.1.7.1.</w:t>
            </w:r>
            <w:r w:rsidR="00A96D33">
              <w:t>2</w:t>
            </w:r>
            <w:r w:rsidR="00A96D33">
              <w:rPr>
                <w:noProof/>
              </w:rPr>
              <w:t xml:space="preserve">.NR5GC, </w:t>
            </w:r>
            <w:r w:rsidR="00A96D33" w:rsidRPr="008E0AD4">
              <w:t>7.1.1.7.1.</w:t>
            </w:r>
            <w:r w:rsidR="00A96D33">
              <w:t>2</w:t>
            </w:r>
            <w:r w:rsidR="00A96D33">
              <w:rPr>
                <w:noProof/>
              </w:rPr>
              <w:t xml:space="preserve">.ENDC, </w:t>
            </w:r>
            <w:r w:rsidR="00A96D33" w:rsidRPr="008E0AD4">
              <w:t>7.1.1.7.1.</w:t>
            </w:r>
            <w:r w:rsidR="00A96D33">
              <w:t>3</w:t>
            </w:r>
            <w:r w:rsidR="00A96D33">
              <w:rPr>
                <w:noProof/>
              </w:rPr>
              <w:t xml:space="preserve">.NR5GC, </w:t>
            </w:r>
            <w:r w:rsidR="00A96D33" w:rsidRPr="008E0AD4">
              <w:t>7.1.1.7.1.</w:t>
            </w:r>
            <w:r w:rsidR="00A96D33">
              <w:t>3</w:t>
            </w:r>
            <w:r w:rsidR="00A96D33">
              <w:rPr>
                <w:noProof/>
              </w:rPr>
              <w:t>.ENDC</w:t>
            </w:r>
          </w:p>
        </w:tc>
      </w:tr>
      <w:tr w:rsidR="00AF6DD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AF6DDF" w:rsidRDefault="00AF6DDF" w:rsidP="00AF6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AF6DDF" w:rsidRDefault="00AF6DDF" w:rsidP="00AF6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6DD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AF6DDF" w:rsidRDefault="00AF6DDF" w:rsidP="00AF6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AF6DD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AF6DDF" w:rsidRDefault="00AF6DDF" w:rsidP="00AF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AF6DD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AF6DDF" w:rsidRDefault="00AF6DDF" w:rsidP="00AF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AF6DD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AF6DDF" w:rsidRDefault="00AF6DDF" w:rsidP="00AF6DDF">
            <w:pPr>
              <w:pStyle w:val="CRCoverPage"/>
              <w:spacing w:after="0"/>
              <w:rPr>
                <w:noProof/>
              </w:rPr>
            </w:pPr>
          </w:p>
        </w:tc>
      </w:tr>
      <w:tr w:rsidR="00AF6DD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AF6DDF" w:rsidRDefault="00AF6DDF" w:rsidP="00AF6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6DD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AF6DDF" w:rsidRPr="008863B9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AF6DDF" w:rsidRPr="008863B9" w:rsidRDefault="00AF6DDF" w:rsidP="00AF6D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6DD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AF6DDF" w:rsidRDefault="00AF6DDF" w:rsidP="00AF6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6F7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76F76" w:rsidRDefault="00976F76" w:rsidP="00976F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8F4490" w:rsidR="00976F76" w:rsidRPr="00976F76" w:rsidRDefault="00976F76" w:rsidP="00976F76">
            <w:pPr>
              <w:spacing w:after="0"/>
              <w:rPr>
                <w:rFonts w:ascii="Arial" w:hAnsi="Arial" w:cs="Arial"/>
              </w:rPr>
            </w:pPr>
            <w:r w:rsidRPr="00976F76">
              <w:rPr>
                <w:rFonts w:ascii="Arial" w:hAnsi="Arial" w:cs="Arial"/>
                <w:lang w:val="en-US" w:eastAsia="en-GB"/>
              </w:rPr>
              <w:t xml:space="preserve">function </w:t>
            </w:r>
            <w:r w:rsidR="00E76AA0" w:rsidRPr="00FE09AD">
              <w:rPr>
                <w:rFonts w:ascii="Arial" w:hAnsi="Arial"/>
                <w:noProof/>
              </w:rPr>
              <w:t>f_TC_7_1_1_7_1_NR_TestBody</w:t>
            </w:r>
            <w:r w:rsidR="00E76AA0" w:rsidRPr="00976F76">
              <w:rPr>
                <w:rFonts w:ascii="Arial" w:hAnsi="Arial" w:cs="Arial"/>
                <w:lang w:val="en-US" w:eastAsia="en-GB"/>
              </w:rPr>
              <w:t xml:space="preserve"> </w:t>
            </w:r>
            <w:r w:rsidRPr="00976F76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976F7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76F76" w:rsidRDefault="00976F76" w:rsidP="00976F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F32B28" w14:textId="3ECB7EDD" w:rsidR="00F945CF" w:rsidRDefault="00F945CF" w:rsidP="00F945CF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zh-CN"/>
              </w:rPr>
            </w:pPr>
            <w:r w:rsidRPr="00BA1F4B">
              <w:rPr>
                <w:rFonts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BA1F4B">
              <w:rPr>
                <w:rFonts w:cs="Arial"/>
                <w:lang w:eastAsia="zh-CN"/>
              </w:rPr>
              <w:t>ims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 PDN, TTCN is assigning DRB id 1 and LCID 4. </w:t>
            </w:r>
            <w:proofErr w:type="gramStart"/>
            <w:r w:rsidRPr="00BA1F4B">
              <w:rPr>
                <w:rFonts w:cs="Arial"/>
                <w:lang w:eastAsia="zh-CN"/>
              </w:rPr>
              <w:t>But,</w:t>
            </w:r>
            <w:proofErr w:type="gramEnd"/>
            <w:r w:rsidRPr="00BA1F4B">
              <w:rPr>
                <w:rFonts w:cs="Arial"/>
                <w:lang w:eastAsia="zh-CN"/>
              </w:rPr>
              <w:t xml:space="preserve"> LCID 5(</w:t>
            </w:r>
            <w:proofErr w:type="spellStart"/>
            <w:r w:rsidRPr="00BA1F4B">
              <w:rPr>
                <w:rFonts w:cs="Arial"/>
                <w:lang w:eastAsia="zh-CN"/>
              </w:rPr>
              <w:t>tsc_LCID_SCG_Bearer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) is only used in construction of MAC PDU in case of </w:t>
            </w:r>
            <w:proofErr w:type="spellStart"/>
            <w:r w:rsidRPr="00BA1F4B">
              <w:rPr>
                <w:rFonts w:cs="Arial"/>
                <w:lang w:eastAsia="zh-CN"/>
              </w:rPr>
              <w:t>DRBid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=1 or </w:t>
            </w:r>
            <w:proofErr w:type="spellStart"/>
            <w:r w:rsidRPr="00BA1F4B">
              <w:rPr>
                <w:rFonts w:cs="Arial"/>
                <w:lang w:eastAsia="zh-CN"/>
              </w:rPr>
              <w:t>DRBid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BA1F4B">
              <w:rPr>
                <w:rFonts w:cs="Arial"/>
                <w:lang w:eastAsia="zh-CN"/>
              </w:rPr>
              <w:t>dnn</w:t>
            </w:r>
            <w:proofErr w:type="spellEnd"/>
            <w:r w:rsidRPr="00BA1F4B">
              <w:rPr>
                <w:rFonts w:cs="Arial"/>
                <w:lang w:eastAsia="zh-CN"/>
              </w:rPr>
              <w:t>.</w:t>
            </w:r>
          </w:p>
          <w:p w14:paraId="6C7D0B60" w14:textId="650D729F" w:rsidR="00976F76" w:rsidRPr="00976F76" w:rsidRDefault="00976F76" w:rsidP="00F945CF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At step 15, the </w:t>
            </w:r>
            <w:r w:rsidRPr="00976F76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>may</w:t>
            </w:r>
            <w:r w:rsidRPr="00976F76">
              <w:rPr>
                <w:rFonts w:cs="Arial"/>
                <w:lang w:eastAsia="zh-CN"/>
              </w:rPr>
              <w:t xml:space="preserve"> receiv</w:t>
            </w:r>
            <w:r>
              <w:rPr>
                <w:rFonts w:cs="Arial"/>
                <w:lang w:eastAsia="zh-CN"/>
              </w:rPr>
              <w:t>e</w:t>
            </w:r>
            <w:r w:rsidRPr="00976F76">
              <w:rPr>
                <w:rFonts w:cs="Arial"/>
                <w:lang w:eastAsia="zh-CN"/>
              </w:rPr>
              <w:t xml:space="preserve"> 2 UL grant when </w:t>
            </w:r>
            <w:proofErr w:type="spellStart"/>
            <w:r w:rsidRPr="00976F76">
              <w:rPr>
                <w:rFonts w:cs="Arial"/>
                <w:lang w:eastAsia="zh-CN"/>
              </w:rPr>
              <w:t>p_UL_CA</w:t>
            </w:r>
            <w:proofErr w:type="spellEnd"/>
            <w:r w:rsidRPr="00976F76">
              <w:rPr>
                <w:rFonts w:cs="Arial"/>
                <w:lang w:eastAsia="zh-CN"/>
              </w:rPr>
              <w:t xml:space="preserve"> = TRUE</w:t>
            </w:r>
            <w:r>
              <w:rPr>
                <w:rFonts w:cs="Arial"/>
                <w:lang w:eastAsia="zh-CN"/>
              </w:rPr>
              <w:t>,</w:t>
            </w:r>
            <w:r w:rsidRPr="00976F76">
              <w:rPr>
                <w:rFonts w:cs="Arial"/>
                <w:lang w:eastAsia="zh-CN"/>
              </w:rPr>
              <w:t xml:space="preserve"> as the first grant for </w:t>
            </w:r>
            <w:proofErr w:type="spellStart"/>
            <w:r w:rsidRPr="00976F76">
              <w:rPr>
                <w:rFonts w:cs="Arial"/>
                <w:lang w:eastAsia="zh-CN"/>
              </w:rPr>
              <w:t>p_SPCell</w:t>
            </w:r>
            <w:proofErr w:type="spellEnd"/>
            <w:r w:rsidRPr="00976F76">
              <w:rPr>
                <w:rFonts w:cs="Arial"/>
                <w:lang w:eastAsia="zh-CN"/>
              </w:rPr>
              <w:t xml:space="preserve"> is not </w:t>
            </w:r>
            <w:proofErr w:type="gramStart"/>
            <w:r w:rsidRPr="00976F76">
              <w:rPr>
                <w:rFonts w:cs="Arial"/>
                <w:lang w:eastAsia="zh-CN"/>
              </w:rPr>
              <w:t>stopped</w:t>
            </w:r>
            <w:proofErr w:type="gramEnd"/>
            <w:r w:rsidRPr="00976F76">
              <w:rPr>
                <w:rFonts w:cs="Arial"/>
                <w:lang w:eastAsia="zh-CN"/>
              </w:rPr>
              <w:t xml:space="preserve"> and SS is configuring the second grant for </w:t>
            </w:r>
            <w:proofErr w:type="spellStart"/>
            <w:r w:rsidRPr="00976F76">
              <w:rPr>
                <w:rFonts w:cs="Arial"/>
                <w:lang w:eastAsia="zh-CN"/>
              </w:rPr>
              <w:t>p_SCell</w:t>
            </w:r>
            <w:proofErr w:type="spellEnd"/>
            <w:r w:rsidRPr="00976F76">
              <w:rPr>
                <w:rFonts w:cs="Arial"/>
                <w:lang w:eastAsia="zh-CN"/>
              </w:rPr>
              <w:t xml:space="preserve"> and both are SR based so as soon as UE send SR both the grants are sent from SS side.</w:t>
            </w:r>
          </w:p>
        </w:tc>
      </w:tr>
      <w:tr w:rsidR="00976F76" w14:paraId="4403EECE" w14:textId="77777777" w:rsidTr="0053135D">
        <w:tc>
          <w:tcPr>
            <w:tcW w:w="1985" w:type="dxa"/>
          </w:tcPr>
          <w:p w14:paraId="37831C4A" w14:textId="77777777" w:rsidR="00976F76" w:rsidRDefault="00976F76" w:rsidP="00976F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B191CE" w14:textId="3833720A" w:rsidR="00F945CF" w:rsidRPr="00772E43" w:rsidRDefault="00F945CF" w:rsidP="00F945C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highlight w:val="yellow"/>
              </w:rPr>
            </w:pPr>
            <w:r w:rsidRPr="00772E43">
              <w:rPr>
                <w:noProof/>
                <w:highlight w:val="yellow"/>
              </w:rPr>
              <w:t>Instead constant LCID, added conditional LCID value as per DRB id.</w:t>
            </w:r>
          </w:p>
          <w:p w14:paraId="3BE10EDC" w14:textId="5A6F2A2B" w:rsidR="00976F76" w:rsidRPr="00976F76" w:rsidRDefault="00976F76" w:rsidP="00F945CF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SG"/>
              </w:rPr>
            </w:pPr>
            <w:r w:rsidRPr="00772E43">
              <w:rPr>
                <w:rFonts w:cs="Arial"/>
                <w:noProof/>
                <w:highlight w:val="green"/>
              </w:rPr>
              <w:t xml:space="preserve">A check is made to stop the UL grant for the </w:t>
            </w:r>
            <w:proofErr w:type="spellStart"/>
            <w:r w:rsidRPr="00772E43">
              <w:rPr>
                <w:rFonts w:cs="Arial"/>
                <w:highlight w:val="green"/>
                <w:lang w:eastAsia="zh-CN"/>
              </w:rPr>
              <w:t>SPCell</w:t>
            </w:r>
            <w:proofErr w:type="spellEnd"/>
            <w:r w:rsidRPr="00772E43">
              <w:rPr>
                <w:rFonts w:cs="Arial"/>
                <w:highlight w:val="green"/>
                <w:lang w:eastAsia="zh-CN"/>
              </w:rPr>
              <w:t xml:space="preserve"> when </w:t>
            </w:r>
            <w:proofErr w:type="spellStart"/>
            <w:r w:rsidRPr="00772E43">
              <w:rPr>
                <w:rFonts w:cs="Arial"/>
                <w:highlight w:val="green"/>
                <w:lang w:eastAsia="zh-CN"/>
              </w:rPr>
              <w:t>p_UL_CA</w:t>
            </w:r>
            <w:proofErr w:type="spellEnd"/>
            <w:r w:rsidRPr="00772E43">
              <w:rPr>
                <w:rFonts w:cs="Arial"/>
                <w:highlight w:val="green"/>
                <w:lang w:eastAsia="zh-CN"/>
              </w:rPr>
              <w:t xml:space="preserve"> = TRUE</w:t>
            </w:r>
          </w:p>
        </w:tc>
      </w:tr>
      <w:tr w:rsidR="00976F76" w14:paraId="170F8D79" w14:textId="77777777" w:rsidTr="0053135D">
        <w:tc>
          <w:tcPr>
            <w:tcW w:w="1985" w:type="dxa"/>
          </w:tcPr>
          <w:p w14:paraId="65ED295A" w14:textId="77777777" w:rsidR="00976F76" w:rsidRDefault="00976F76" w:rsidP="00976F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09101" w:rsidR="00976F76" w:rsidRPr="00976F76" w:rsidRDefault="00976F76" w:rsidP="00976F76">
            <w:pPr>
              <w:spacing w:after="0"/>
              <w:rPr>
                <w:rFonts w:ascii="Arial" w:hAnsi="Arial" w:cs="Arial"/>
              </w:rPr>
            </w:pPr>
            <w:proofErr w:type="spellStart"/>
            <w:r w:rsidRPr="00976F76">
              <w:rPr>
                <w:rFonts w:ascii="Arial" w:hAnsi="Arial" w:cs="Arial"/>
              </w:rPr>
              <w:t>MAC_TC_Common_</w:t>
            </w:r>
            <w:proofErr w:type="gramStart"/>
            <w:r w:rsidRPr="00976F76">
              <w:rPr>
                <w:rFonts w:ascii="Arial" w:hAnsi="Arial" w:cs="Arial"/>
              </w:rPr>
              <w:t>NR.ttcn</w:t>
            </w:r>
            <w:proofErr w:type="spellEnd"/>
            <w:proofErr w:type="gram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Pr="007A1429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A142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4349BD" w14:textId="1FA6C299" w:rsidR="00213FE3" w:rsidRPr="007A1429" w:rsidRDefault="007A1429" w:rsidP="0053135D">
            <w:pPr>
              <w:rPr>
                <w:rFonts w:ascii="Arial" w:hAnsi="Arial"/>
                <w:highlight w:val="cyan"/>
              </w:rPr>
            </w:pPr>
            <w:r w:rsidRPr="007A1429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9FA6B06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function f_TC_7_1_1_7_1_NR_TestBody(NR_CellId_Type    p_SPCell,</w:t>
            </w:r>
          </w:p>
          <w:p w14:paraId="56E89D38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NR_CellId_Type    p_SCell,</w:t>
            </w:r>
          </w:p>
          <w:p w14:paraId="34E45798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SCellIndex p_SCellIndex ,</w:t>
            </w:r>
          </w:p>
          <w:p w14:paraId="37012B6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DRB_Identity p_NR_DRB_Id,</w:t>
            </w:r>
          </w:p>
          <w:p w14:paraId="42EBB9D5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boolean p_UL_CA) runs on NR_BASE_PTC</w:t>
            </w:r>
          </w:p>
          <w:p w14:paraId="6844F3EC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 //Activation/Deactivation of SCells / Activation/Deactivation MAC control element reception / sCellDeactivationTimer</w:t>
            </w:r>
          </w:p>
          <w:p w14:paraId="23B0FE34" w14:textId="0C9117E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54EB982" w14:textId="7A19AA56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45A8AA51" w14:textId="729AAFAD" w:rsidR="00772E43" w:rsidRDefault="00772E43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8E5134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t_Watchdog := 5.0;</w:t>
            </w:r>
          </w:p>
          <w:p w14:paraId="3720602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016AE0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Stop UL Grant configuration</w:t>
            </w:r>
          </w:p>
          <w:p w14:paraId="31205E2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f_NR_ULGrantConfiguration_Stop(p_SPCell, -,cs_NR_UplinkTimeAlignment_Keep);</w:t>
            </w:r>
          </w:p>
          <w:p w14:paraId="41C7C206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R5s210727 sic@</w:t>
            </w:r>
          </w:p>
          <w:p w14:paraId="276B363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if(p_UL_CA)</w:t>
            </w:r>
          </w:p>
          <w:p w14:paraId="570B0A1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{</w:t>
            </w:r>
          </w:p>
          <w:p w14:paraId="5D8EB36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f_NR_ULGrantConfiguration_Stop(p_SCell, -,cs_NR_UplinkTimeAlignment_Keep);</w:t>
            </w:r>
          </w:p>
          <w:p w14:paraId="46844B5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};</w:t>
            </w:r>
          </w:p>
          <w:p w14:paraId="5C4BC7F6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418955D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PDCP SDU =36B +3B PDCP Headed+ 3B RLC Header + 2B MAC Header =44B=352 bits (an allowed TB size as per 38.523-3 Annex B)</w:t>
            </w:r>
          </w:p>
          <w:p w14:paraId="4CB024F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v_EncodedRlcPdu1 := f_NR_RLC_AMD_FullPDU_Encvalue(0, tsc_NR_P_NoPoll, f_NR_PDCP_PDU_Encvalue(cs_NR_PDCP_PDU_18B(0, crs_NR_PDCP_SDU_36B)));</w:t>
            </w:r>
          </w:p>
          <w:p w14:paraId="1C866F6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v_SDU_SubPDUListDL1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v_EncodedRlcPdu1) };</w:t>
            </w:r>
          </w:p>
          <w:p w14:paraId="6C6D405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v_MAC_PDUListDL1 := { cs_NR_DL_MAC_PDU_SDU_SubPDU_Padding(v_SDU_SubPDUListDL1) };</w:t>
            </w:r>
          </w:p>
          <w:p w14:paraId="364A866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6413D33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v_EncodedRlcPdu4 := f_NR_RLC_AMD_FullPDU_Encvalue(0, tsc_NR_P_Poll, f_NR_PDCP_PDU_Encvalue(cs_NR_PDCP_PDU_18B(0, crs_NR_PDCP_SDU_36B)));</w:t>
            </w:r>
          </w:p>
          <w:p w14:paraId="679BF4F2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v_SDU_SubPDUListUL1:=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,v_EncodedRlcPdu4) };</w:t>
            </w:r>
          </w:p>
          <w:p w14:paraId="6510D8A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v_MAC_PDUListUL1 := { cr_NR_UL_MAC_PDU(v_SDU_SubPDUListUL1) }</w:t>
            </w:r>
          </w:p>
          <w:p w14:paraId="52557336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3331BCF4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v_EncodedRlcPdu2 := f_NR_RLC_AMD_FullPDU_Encvalue(1, tsc_NR_P_NoPoll, f_NR_PDCP_PDU_Encvalue(cs_NR_PDCP_PDU_18B(1, crs_NR_PDCP_SDU_36B)));</w:t>
            </w:r>
          </w:p>
          <w:p w14:paraId="162AAA6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v_SDU_SubPDUListDL2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v_EncodedRlcPdu2) };</w:t>
            </w:r>
          </w:p>
          <w:p w14:paraId="7DD8932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v_MAC_PDUListDL2 := { cs_NR_DL_MAC_PDU_SDU_SubPDU_Padding(v_SDU_SubPDUListDL2) };</w:t>
            </w:r>
          </w:p>
          <w:p w14:paraId="78930A0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3BF5735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v_EncodedRlcPdu5 := f_NR_RLC_AMD_FullPDU_Encvalue(1, tsc_NR_P_Poll, f_NR_PDCP_PDU_Encvalue(cs_NR_PDCP_PDU_18B(1, crs_NR_PDCP_SDU_36B)));</w:t>
            </w:r>
          </w:p>
          <w:p w14:paraId="525753C8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v_SDU_SubPDUListUL2:=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,v_EncodedRlcPdu5) };</w:t>
            </w:r>
          </w:p>
          <w:p w14:paraId="7B3604C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v_MAC_PDUListUL2 := { cr_NR_UL_MAC_PDU(v_SDU_SubPDUListUL2) }</w:t>
            </w:r>
          </w:p>
          <w:p w14:paraId="62635B47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18B1AA28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v_EncodedRlcPdu3 := f_NR_RLC_AMD_FullPDU_Encvalue(2, tsc_NR_P_NoPoll, f_NR_PDCP_PDU_Encvalue(cs_NR_PDCP_PDU_18B(2, crs_NR_PDCP_SDU_36B)));</w:t>
            </w:r>
          </w:p>
          <w:p w14:paraId="72D9819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v_SDU_SubPDUListDL3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v_EncodedRlcPdu3) };</w:t>
            </w:r>
          </w:p>
          <w:p w14:paraId="1D4C8AF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v_MAC_PDUListDL3 := { cs_NR_DL_MAC_PDU_SDU_SubPDU_Padding(v_SDU_SubPDUListDL3) };</w:t>
            </w:r>
          </w:p>
          <w:p w14:paraId="1C7CFAB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v_MAC_PDUListDL4 := { cs_NR_DL_MAC_PDU(omit, omit,  cs_NR_MAC_Padding_SubPDU('00000000'O)) };   // 1 byte sub headers +4byte Padding header= 40 bits</w:t>
            </w:r>
          </w:p>
          <w:p w14:paraId="01ABA437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 := f_NR_ResourceAllocation_UplinkGrant(const_UL_TBS, v_NR_UplinkBWP);</w:t>
            </w:r>
          </w:p>
          <w:p w14:paraId="77C9C86E" w14:textId="30C78203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v_NR_ResourceAllocation2:= v_NR_ResourceAllocation; //For no UL case</w:t>
            </w:r>
          </w:p>
          <w:p w14:paraId="131B0A3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0F649DC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(p_UL_CA) { //UL supported case steps 15 &amp; 16 in SCell</w:t>
            </w:r>
          </w:p>
          <w:p w14:paraId="2204B58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v_NR_UplinkBWP2 := f_NR_CellInfo_GetUplinkBWP(p_SCell, tsc_NR_BWP_Id);</w:t>
            </w:r>
          </w:p>
          <w:p w14:paraId="29B5C428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v_NR_ResourceAllocation2 := f_NR_ResourceAllocation_UplinkGrant(const_UL_TBS, v_NR_UplinkBWP2);</w:t>
            </w:r>
          </w:p>
          <w:p w14:paraId="3D32F58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v_CellID_UL := p_SCell;</w:t>
            </w:r>
          </w:p>
          <w:p w14:paraId="6701B1A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47083DD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2238239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t_Watchdog.start ;</w:t>
            </w:r>
          </w:p>
          <w:p w14:paraId="1D7E7E6A" w14:textId="36A002E3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//@siclog "Steps 3" siclog@</w:t>
            </w:r>
          </w:p>
          <w:p w14:paraId="12ED59F0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594E848" w14:textId="06227CE6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741E389A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13F4A7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4198E07" w14:textId="7A5100C5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>//@siclog "Steps 15" siclog@</w:t>
            </w:r>
          </w:p>
          <w:p w14:paraId="436A7C9B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//@sic R5s210865 sic@</w:t>
            </w:r>
          </w:p>
          <w:p w14:paraId="673B2CE2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v_TimingUL := f_NR_GetNextSendOccasion_ULafterDL(v_CellID_UL, v_TimingDL, 0); // 40 ms later</w:t>
            </w:r>
          </w:p>
          <w:p w14:paraId="6435CD7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f_NR_ULGrantTransmissionOnSR(v_CellID_UL, cs_TimingInfo_NR(v_TimingUL), v_NR_ResourceAllocation2); //@sic R5s211654r2 sic@</w:t>
            </w:r>
          </w:p>
          <w:p w14:paraId="7F192A1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"Steps 17" siclog@</w:t>
            </w:r>
          </w:p>
          <w:p w14:paraId="62B59C24" w14:textId="65725C76" w:rsidR="00976F76" w:rsidRPr="00976F76" w:rsidRDefault="00976F76" w:rsidP="00F94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2314F983" w14:textId="5DF8E109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FDE023E" w14:textId="374BD8FB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73CFD731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6B4EA95" w14:textId="58217853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107124E4" w14:textId="33ED8454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084703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function f_TC_7_1_1_7_1_NR_TestBody(NR_CellId_Type    p_SPCell,</w:t>
            </w:r>
          </w:p>
          <w:p w14:paraId="63D2A84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NR_CellId_Type    p_SCell,</w:t>
            </w:r>
          </w:p>
          <w:p w14:paraId="238F9181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SCellIndex p_SCellIndex ,</w:t>
            </w:r>
          </w:p>
          <w:p w14:paraId="55CDBB2F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DRB_Identity p_NR_DRB_Id,</w:t>
            </w:r>
          </w:p>
          <w:p w14:paraId="5092D230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boolean p_UL_CA) runs on NR_BASE_PTC</w:t>
            </w:r>
          </w:p>
          <w:p w14:paraId="2B966CA8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 //Activation/Deactivation of SCells / Activation/Deactivation MAC control element reception / sCellDeactivationTimer</w:t>
            </w:r>
          </w:p>
          <w:p w14:paraId="44D32E1D" w14:textId="7777777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448246E" w14:textId="77777777" w:rsidR="00772E43" w:rsidRDefault="00976F76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4EAA55A5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7A471E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t_Watchdog := 5.0;</w:t>
            </w:r>
          </w:p>
          <w:p w14:paraId="7AB3B33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AF02E0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Stop UL Grant configuration</w:t>
            </w:r>
          </w:p>
          <w:p w14:paraId="4B23DBE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f_NR_ULGrantConfiguration_Stop(p_SPCell, -,cs_NR_UplinkTimeAlignment_Keep);</w:t>
            </w:r>
          </w:p>
          <w:p w14:paraId="39B705D4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R5s210727 sic@</w:t>
            </w:r>
          </w:p>
          <w:p w14:paraId="3D676D9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if(p_UL_CA)</w:t>
            </w:r>
          </w:p>
          <w:p w14:paraId="43E4BA1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{</w:t>
            </w:r>
          </w:p>
          <w:p w14:paraId="38C4A61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f_NR_ULGrantConfiguration_Stop(p_SCell, -,cs_NR_UplinkTimeAlignment_Keep);</w:t>
            </w:r>
          </w:p>
          <w:p w14:paraId="6B251CC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};</w:t>
            </w:r>
          </w:p>
          <w:p w14:paraId="09CE806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2217FA2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PDCP SDU =36B +3B PDCP Headed+ 3B RLC Header + 2B MAC Header =44B=352 bits (an allowed TB size as per 38.523-3 Annex B)</w:t>
            </w:r>
          </w:p>
          <w:p w14:paraId="6A2A3FD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v_EncodedRlcPdu1 := f_NR_RLC_AMD_FullPDU_Encvalue(0, tsc_NR_P_NoPoll, f_NR_PDCP_PDU_Encvalue(f_NR_ReturnDefaultPDCP_PDU (0, crs_NR_PDCP_SDU_36B)));//@sic R5-227518 sic@</w:t>
            </w:r>
          </w:p>
          <w:p w14:paraId="71E1159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v_SDU_SubPDUListDL1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v_EncodedRlcPdu1) };</w:t>
            </w:r>
          </w:p>
          <w:p w14:paraId="6305476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v_MAC_PDUListDL1 := { cs_NR_DL_MAC_PDU_SDU_SubPDU_Padding(v_SDU_SubPDUListDL1) };</w:t>
            </w:r>
          </w:p>
          <w:p w14:paraId="5C91DBD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62ACA11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v_EncodedRlcPdu4 := f_NR_RLC_AMD_FullPDU_Encvalue(0, tsc_NR_P_Poll, f_NR_PDCP_PDU_Encvalue(f_NR_ReturnDefaultPDCP_PDU (0, crs_NR_PDCP_SDU_36B)));//@sic R5-227518 sic@</w:t>
            </w:r>
          </w:p>
          <w:p w14:paraId="13AE1B6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v_SDU_SubPDUListUL1:=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,v_EncodedRlcPdu4) };</w:t>
            </w:r>
          </w:p>
          <w:p w14:paraId="195ECD1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v_MAC_PDUListUL1 := { cr_NR_UL_MAC_PDU(v_SDU_SubPDUListUL1) }</w:t>
            </w:r>
          </w:p>
          <w:p w14:paraId="64ED959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09906CD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v_EncodedRlcPdu2 := f_NR_RLC_AMD_FullPDU_Encvalue(1, tsc_NR_P_NoPoll, f_NR_PDCP_PDU_Encvalue(f_NR_ReturnDefaultPDCP_PDU (1, crs_NR_PDCP_SDU_36B)));//@sic R5-227518 sic@</w:t>
            </w:r>
          </w:p>
          <w:p w14:paraId="04AD3E2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v_SDU_SubPDUListDL2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v_EncodedRlcPdu2) };</w:t>
            </w:r>
          </w:p>
          <w:p w14:paraId="0536AFF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v_MAC_PDUListDL2 := { cs_NR_DL_MAC_PDU_SDU_SubPDU_Padding(v_SDU_SubPDUListDL2) };</w:t>
            </w:r>
          </w:p>
          <w:p w14:paraId="1E09875A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6E9A3B6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v_EncodedRlcPdu5 := f_NR_RLC_AMD_FullPDU_Encvalue(1, tsc_NR_P_Poll, f_NR_PDCP_PDU_Encvalue(f_NR_ReturnDefaultPDCP_PDU (1, crs_NR_PDCP_SDU_36B)));//@sic R5-227518 sic@</w:t>
            </w:r>
          </w:p>
          <w:p w14:paraId="2DE5784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v_SDU_SubPDUListUL2:=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,v_EncodedRlcPdu5) };</w:t>
            </w:r>
          </w:p>
          <w:p w14:paraId="5743BC2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v_MAC_PDUListUL2 := { cr_NR_UL_MAC_PDU(v_SDU_SubPDUListUL2) }</w:t>
            </w:r>
          </w:p>
          <w:p w14:paraId="5C9693F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17B6419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v_EncodedRlcPdu3 := f_NR_RLC_AMD_FullPDU_Encvalue(2, tsc_NR_P_NoPoll, f_NR_PDCP_PDU_Encvalue(f_NR_ReturnDefaultPDCP_PDU (2, crs_NR_PDCP_SDU_36B)));//@sic R5-227518 sic@</w:t>
            </w:r>
          </w:p>
          <w:p w14:paraId="460025A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v_SDU_SubPDUListDL3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v_EncodedRlcPdu3) };</w:t>
            </w:r>
          </w:p>
          <w:p w14:paraId="0EB1A76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v_MAC_PDUListDL3 := { cs_NR_DL_MAC_PDU_SDU_SubPDU_Padding(v_SDU_SubPDUListDL3) };</w:t>
            </w:r>
          </w:p>
          <w:p w14:paraId="506EE5B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v_MAC_PDUListDL4 := { cs_NR_DL_MAC_PDU(omit, omit,  cs_NR_MAC_Padding_SubPDU('00000000'O)) };   // 1 byte sub headers +4byte Padding header= 40 bits</w:t>
            </w:r>
          </w:p>
          <w:p w14:paraId="496E8CA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 := f_NR_ResourceAllocation_UplinkGrant(const_UL_TBS, v_NR_UplinkBWP);</w:t>
            </w:r>
          </w:p>
          <w:p w14:paraId="31166B8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v_NR_ResourceAllocation2:= v_NR_ResourceAllocation; //For no UL case</w:t>
            </w:r>
          </w:p>
          <w:p w14:paraId="442744B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3183652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(p_UL_CA) { //UL supported case steps 15 &amp; 16 in SCell</w:t>
            </w:r>
          </w:p>
          <w:p w14:paraId="18CBCEF4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v_NR_UplinkBWP2 := f_NR_CellInfo_GetUplinkBWP(p_SCell, tsc_NR_BWP_Id);</w:t>
            </w:r>
          </w:p>
          <w:p w14:paraId="5DCF14F2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v_NR_ResourceAllocation2 := f_NR_ResourceAllocation_UplinkGrant(const_UL_TBS, v_NR_UplinkBWP2);</w:t>
            </w:r>
          </w:p>
          <w:p w14:paraId="6C636B7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v_CellID_UL := p_SCell;</w:t>
            </w:r>
          </w:p>
          <w:p w14:paraId="3D1FA9F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02C8903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350A6BA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t_Watchdog.start ;</w:t>
            </w:r>
          </w:p>
          <w:p w14:paraId="2819223D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//@siclog "Steps 3" siclog@</w:t>
            </w:r>
          </w:p>
          <w:p w14:paraId="67434185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1A357079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0F288DAE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49CFA81" w14:textId="21CFF6C6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45431D40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7C6EDA9D" w14:textId="50EF86CE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>//@siclog "Steps 15" siclog@</w:t>
            </w:r>
          </w:p>
          <w:p w14:paraId="43C5C141" w14:textId="558BCA54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 xml:space="preserve">   if(p_UL_CA) //KS#22xxxx</w:t>
            </w:r>
          </w:p>
          <w:p w14:paraId="1493BD26" w14:textId="77777777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ab/>
              <w:t>{</w:t>
            </w:r>
          </w:p>
          <w:p w14:paraId="02CC08D1" w14:textId="77777777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ab/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ab/>
              <w:t>f_NR_ULGrantConfiguration_Stop(p_SPCell, -,cs_NR_UplinkTimeAlignment_Keep);</w:t>
            </w:r>
          </w:p>
          <w:p w14:paraId="3AC5F9CA" w14:textId="687ADB44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lastRenderedPageBreak/>
              <w:tab/>
              <w:t>}</w:t>
            </w:r>
          </w:p>
          <w:p w14:paraId="580C968B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//@sic R5s210865 sic@</w:t>
            </w:r>
          </w:p>
          <w:p w14:paraId="75F83C5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v_TimingUL := f_NR_GetNextSendOccasion_ULafterDL(v_CellID_UL, v_TimingDL, 0); // 40 ms later</w:t>
            </w:r>
          </w:p>
          <w:p w14:paraId="4F30D53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f_NR_ULGrantTransmissionOnSR(v_CellID_UL, cs_TimingInfo_NR(v_TimingUL), v_NR_ResourceAllocation2); //@sic R5s211654r2 sic@</w:t>
            </w:r>
          </w:p>
          <w:p w14:paraId="1F715F00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"Steps 17" siclog@</w:t>
            </w:r>
          </w:p>
          <w:p w14:paraId="475041D6" w14:textId="7777777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CFA8E59" w14:textId="7777777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6333E3D7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8B8A484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80797" w14:textId="77777777" w:rsidR="004F0BFE" w:rsidRDefault="004F0BFE">
      <w:r>
        <w:separator/>
      </w:r>
    </w:p>
  </w:endnote>
  <w:endnote w:type="continuationSeparator" w:id="0">
    <w:p w14:paraId="734A07B8" w14:textId="77777777" w:rsidR="004F0BFE" w:rsidRDefault="004F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implified Arabic Fixed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36756" w14:textId="77777777" w:rsidR="004F0BFE" w:rsidRDefault="004F0BFE">
      <w:r>
        <w:separator/>
      </w:r>
    </w:p>
  </w:footnote>
  <w:footnote w:type="continuationSeparator" w:id="0">
    <w:p w14:paraId="15556DB7" w14:textId="77777777" w:rsidR="004F0BFE" w:rsidRDefault="004F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05E85"/>
    <w:multiLevelType w:val="hybridMultilevel"/>
    <w:tmpl w:val="20D2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93821"/>
    <w:multiLevelType w:val="hybridMultilevel"/>
    <w:tmpl w:val="09E875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E5918"/>
    <w:multiLevelType w:val="hybridMultilevel"/>
    <w:tmpl w:val="E9CCD6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A38B4"/>
    <w:multiLevelType w:val="hybridMultilevel"/>
    <w:tmpl w:val="7E424858"/>
    <w:lvl w:ilvl="0" w:tplc="AC34DD6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9"/>
  </w:num>
  <w:num w:numId="4">
    <w:abstractNumId w:val="19"/>
  </w:num>
  <w:num w:numId="5">
    <w:abstractNumId w:val="0"/>
  </w:num>
  <w:num w:numId="6">
    <w:abstractNumId w:val="32"/>
  </w:num>
  <w:num w:numId="7">
    <w:abstractNumId w:val="20"/>
  </w:num>
  <w:num w:numId="8">
    <w:abstractNumId w:val="1"/>
  </w:num>
  <w:num w:numId="9">
    <w:abstractNumId w:val="10"/>
  </w:num>
  <w:num w:numId="10">
    <w:abstractNumId w:val="5"/>
  </w:num>
  <w:num w:numId="11">
    <w:abstractNumId w:val="27"/>
  </w:num>
  <w:num w:numId="12">
    <w:abstractNumId w:val="14"/>
  </w:num>
  <w:num w:numId="13">
    <w:abstractNumId w:val="35"/>
  </w:num>
  <w:num w:numId="14">
    <w:abstractNumId w:val="38"/>
  </w:num>
  <w:num w:numId="15">
    <w:abstractNumId w:val="28"/>
  </w:num>
  <w:num w:numId="16">
    <w:abstractNumId w:val="36"/>
  </w:num>
  <w:num w:numId="17">
    <w:abstractNumId w:val="29"/>
  </w:num>
  <w:num w:numId="18">
    <w:abstractNumId w:val="17"/>
  </w:num>
  <w:num w:numId="19">
    <w:abstractNumId w:val="33"/>
  </w:num>
  <w:num w:numId="20">
    <w:abstractNumId w:val="34"/>
  </w:num>
  <w:num w:numId="21">
    <w:abstractNumId w:val="2"/>
  </w:num>
  <w:num w:numId="22">
    <w:abstractNumId w:val="37"/>
  </w:num>
  <w:num w:numId="23">
    <w:abstractNumId w:val="23"/>
  </w:num>
  <w:num w:numId="24">
    <w:abstractNumId w:val="8"/>
  </w:num>
  <w:num w:numId="25">
    <w:abstractNumId w:val="16"/>
  </w:num>
  <w:num w:numId="26">
    <w:abstractNumId w:val="6"/>
  </w:num>
  <w:num w:numId="27">
    <w:abstractNumId w:val="30"/>
  </w:num>
  <w:num w:numId="28">
    <w:abstractNumId w:val="22"/>
  </w:num>
  <w:num w:numId="29">
    <w:abstractNumId w:val="21"/>
  </w:num>
  <w:num w:numId="30">
    <w:abstractNumId w:val="7"/>
  </w:num>
  <w:num w:numId="31">
    <w:abstractNumId w:val="11"/>
  </w:num>
  <w:num w:numId="32">
    <w:abstractNumId w:val="24"/>
  </w:num>
  <w:num w:numId="33">
    <w:abstractNumId w:val="25"/>
  </w:num>
  <w:num w:numId="34">
    <w:abstractNumId w:val="31"/>
  </w:num>
  <w:num w:numId="35">
    <w:abstractNumId w:val="26"/>
  </w:num>
  <w:num w:numId="36">
    <w:abstractNumId w:val="4"/>
  </w:num>
  <w:num w:numId="37">
    <w:abstractNumId w:val="13"/>
  </w:num>
  <w:num w:numId="38">
    <w:abstractNumId w:val="15"/>
  </w:num>
  <w:num w:numId="39">
    <w:abstractNumId w:val="3"/>
  </w:num>
  <w:num w:numId="4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073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632A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3C33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0BFE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2E43"/>
    <w:rsid w:val="00775D2B"/>
    <w:rsid w:val="00780D4E"/>
    <w:rsid w:val="00783BE8"/>
    <w:rsid w:val="00792342"/>
    <w:rsid w:val="00793FBC"/>
    <w:rsid w:val="0079738A"/>
    <w:rsid w:val="007975D8"/>
    <w:rsid w:val="007977A8"/>
    <w:rsid w:val="007A0B85"/>
    <w:rsid w:val="007A1017"/>
    <w:rsid w:val="007A1429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5054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0AD4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6F76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6D33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6DDF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374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76AA0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5CF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A0F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1760</Words>
  <Characters>10032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2023-01-06T05:19:00Z</dcterms:created>
  <dcterms:modified xsi:type="dcterms:W3CDTF">2023-01-06T05:19:00Z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