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AC48D" w14:textId="2A1AFCE4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E81D10">
          <w:rPr>
            <w:b/>
            <w:i/>
            <w:noProof/>
            <w:sz w:val="28"/>
          </w:rPr>
          <w:t>071</w:t>
        </w:r>
      </w:fldSimple>
    </w:p>
    <w:p w14:paraId="1F23185C" w14:textId="77777777" w:rsidR="000460FA" w:rsidRDefault="00DD432D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proofErr w:type="gramStart"/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>,</w:t>
      </w:r>
      <w:proofErr w:type="gramEnd"/>
      <w:r w:rsidR="000460FA">
        <w:rPr>
          <w:b/>
          <w:noProof/>
          <w:sz w:val="24"/>
        </w:rPr>
        <w:t xml:space="preserve">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DD432D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96CE723" w:rsidR="000460FA" w:rsidRPr="00410371" w:rsidRDefault="00DD432D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E81D10">
                <w:rPr>
                  <w:b/>
                  <w:noProof/>
                  <w:sz w:val="28"/>
                </w:rPr>
                <w:t>910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DD432D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DD432D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3FA6FD8" w:rsidR="000460FA" w:rsidRDefault="00AC23B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C23BC">
              <w:t>Correction for NR5GC idle mode test case 6.3.1.5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DD432D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DD432D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DD432D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5B788734" w:rsidR="000460FA" w:rsidRPr="00D268E5" w:rsidRDefault="00642870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Pr="002D06B3">
              <w:rPr>
                <w:rFonts w:cs="Arial"/>
              </w:rPr>
              <w:t xml:space="preserve">status </w:t>
            </w:r>
            <w:r>
              <w:rPr>
                <w:rFonts w:cs="Arial"/>
              </w:rPr>
              <w:t xml:space="preserve">after test body </w:t>
            </w:r>
            <w:r w:rsidRPr="002D06B3">
              <w:rPr>
                <w:rFonts w:cs="Arial"/>
              </w:rPr>
              <w:t>should be STATE_DEREGISTERED after REGISTRATION REJECT procedure.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E10586D" w:rsidR="000460FA" w:rsidRPr="00D268E5" w:rsidRDefault="005B143A" w:rsidP="000460FA">
            <w:pPr>
              <w:pStyle w:val="CRCoverPage"/>
              <w:spacing w:after="0"/>
              <w:rPr>
                <w:noProof/>
              </w:rPr>
            </w:pPr>
            <w:r w:rsidRPr="002D06B3">
              <w:rPr>
                <w:rFonts w:cs="Arial"/>
              </w:rPr>
              <w:t xml:space="preserve">Change STATE_IDLE_1A to STATE_DEREGISTERED when </w:t>
            </w:r>
            <w:r>
              <w:rPr>
                <w:rFonts w:cs="Arial"/>
              </w:rPr>
              <w:t>calling</w:t>
            </w:r>
            <w:r w:rsidRPr="002D06B3">
              <w:rPr>
                <w:rFonts w:cs="Arial"/>
              </w:rPr>
              <w:t xml:space="preserve"> </w:t>
            </w:r>
            <w:proofErr w:type="spellStart"/>
            <w:proofErr w:type="gramStart"/>
            <w:r w:rsidRPr="002D06B3">
              <w:rPr>
                <w:rFonts w:cs="Arial"/>
              </w:rPr>
              <w:t>postamble</w:t>
            </w:r>
            <w:proofErr w:type="spellEnd"/>
            <w:r w:rsidRPr="002D06B3">
              <w:rPr>
                <w:rFonts w:cs="Arial"/>
              </w:rPr>
              <w:t>(</w:t>
            </w:r>
            <w:proofErr w:type="gramEnd"/>
            <w:r w:rsidRPr="002D06B3">
              <w:rPr>
                <w:rFonts w:cs="Arial"/>
              </w:rPr>
              <w:t>).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0F0BADE" w:rsidR="000460FA" w:rsidRDefault="00AC23BC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AC23BC">
              <w:t>6.3.1.5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9" w:history="1">
        <w:r w:rsidR="009E298E" w:rsidRPr="00926E22">
          <w:rPr>
            <w:rStyle w:val="aa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D06B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D06B3" w:rsidRDefault="002D06B3" w:rsidP="002D06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546FBF8A" w:rsidR="002D06B3" w:rsidRPr="002D06B3" w:rsidRDefault="002D06B3" w:rsidP="002D06B3">
            <w:pPr>
              <w:spacing w:after="0"/>
              <w:rPr>
                <w:rFonts w:ascii="Arial" w:hAnsi="Arial" w:cs="Arial"/>
              </w:rPr>
            </w:pPr>
            <w:r w:rsidRPr="002D06B3">
              <w:rPr>
                <w:rFonts w:ascii="Arial" w:hAnsi="Arial" w:cs="Arial"/>
              </w:rPr>
              <w:t>f_TC_6_3_1_5_NR5GC()</w:t>
            </w:r>
          </w:p>
        </w:tc>
      </w:tr>
      <w:tr w:rsidR="002D06B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2D06B3" w:rsidRDefault="002D06B3" w:rsidP="002D06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54E69EBB" w:rsidR="002D06B3" w:rsidRPr="002D06B3" w:rsidRDefault="002D06B3" w:rsidP="002D06B3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The </w:t>
            </w:r>
            <w:r w:rsidRPr="002D06B3">
              <w:rPr>
                <w:rFonts w:cs="Arial"/>
              </w:rPr>
              <w:t xml:space="preserve">status </w:t>
            </w:r>
            <w:r>
              <w:rPr>
                <w:rFonts w:cs="Arial"/>
              </w:rPr>
              <w:t xml:space="preserve">after test body </w:t>
            </w:r>
            <w:r w:rsidRPr="002D06B3">
              <w:rPr>
                <w:rFonts w:cs="Arial"/>
              </w:rPr>
              <w:t>should be STATE_DEREGISTERED after REGISTRATION REJECT procedure.</w:t>
            </w:r>
          </w:p>
        </w:tc>
      </w:tr>
      <w:tr w:rsidR="002D06B3" w14:paraId="4403EECE" w14:textId="77777777" w:rsidTr="0053135D">
        <w:tc>
          <w:tcPr>
            <w:tcW w:w="1985" w:type="dxa"/>
          </w:tcPr>
          <w:p w14:paraId="37831C4A" w14:textId="77777777" w:rsidR="002D06B3" w:rsidRDefault="002D06B3" w:rsidP="002D06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73218FA2" w:rsidR="002D06B3" w:rsidRPr="002D06B3" w:rsidRDefault="002D06B3" w:rsidP="002D06B3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2D06B3">
              <w:rPr>
                <w:rFonts w:cs="Arial"/>
              </w:rPr>
              <w:t xml:space="preserve">Change STATE_IDLE_1A to STATE_DEREGISTERED when </w:t>
            </w:r>
            <w:r>
              <w:rPr>
                <w:rFonts w:cs="Arial"/>
              </w:rPr>
              <w:t>calling</w:t>
            </w:r>
            <w:r w:rsidRPr="002D06B3">
              <w:rPr>
                <w:rFonts w:cs="Arial"/>
              </w:rPr>
              <w:t xml:space="preserve"> </w:t>
            </w:r>
            <w:proofErr w:type="spellStart"/>
            <w:proofErr w:type="gramStart"/>
            <w:r w:rsidRPr="002D06B3">
              <w:rPr>
                <w:rFonts w:cs="Arial"/>
              </w:rPr>
              <w:t>postamble</w:t>
            </w:r>
            <w:proofErr w:type="spellEnd"/>
            <w:r w:rsidRPr="002D06B3">
              <w:rPr>
                <w:rFonts w:cs="Arial"/>
              </w:rPr>
              <w:t>(</w:t>
            </w:r>
            <w:proofErr w:type="gramEnd"/>
            <w:r w:rsidRPr="002D06B3">
              <w:rPr>
                <w:rFonts w:cs="Arial"/>
              </w:rPr>
              <w:t>).</w:t>
            </w:r>
          </w:p>
        </w:tc>
      </w:tr>
      <w:tr w:rsidR="002D06B3" w14:paraId="170F8D79" w14:textId="77777777" w:rsidTr="0053135D">
        <w:tc>
          <w:tcPr>
            <w:tcW w:w="1985" w:type="dxa"/>
          </w:tcPr>
          <w:p w14:paraId="65ED295A" w14:textId="77777777" w:rsidR="002D06B3" w:rsidRDefault="002D06B3" w:rsidP="002D06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FF07029" w:rsidR="002D06B3" w:rsidRPr="002D06B3" w:rsidRDefault="002D06B3" w:rsidP="002D06B3">
            <w:pPr>
              <w:spacing w:after="0"/>
              <w:rPr>
                <w:rFonts w:ascii="Arial" w:hAnsi="Arial" w:cs="Arial"/>
              </w:rPr>
            </w:pPr>
            <w:r w:rsidRPr="002D06B3">
              <w:rPr>
                <w:rFonts w:ascii="Arial" w:hAnsi="Arial" w:cs="Arial"/>
              </w:rPr>
              <w:t>SOR_NR5GC.TTCN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00AED63F" w:rsidR="00213FE3" w:rsidRDefault="009C43E1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eastAsia="等线" w:hAnsi="Arial" w:cs="Arial" w:hint="eastAsia"/>
                <w:sz w:val="24"/>
                <w:szCs w:val="24"/>
                <w:highlight w:val="cyan"/>
                <w:lang w:val="en-US" w:eastAsia="zh-CN"/>
              </w:rPr>
              <w:t>A</w:t>
            </w:r>
            <w:r>
              <w:rPr>
                <w:rFonts w:ascii="Arial" w:eastAsia="等线" w:hAnsi="Arial"/>
                <w:sz w:val="24"/>
                <w:szCs w:val="24"/>
                <w:highlight w:val="cyan"/>
                <w:lang w:val="en-US" w:eastAsia="zh-CN"/>
              </w:rPr>
              <w:t>ccepted.</w:t>
            </w:r>
            <w:bookmarkStart w:id="13" w:name="_GoBack"/>
            <w:bookmarkEnd w:id="13"/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13FE3" w14:paraId="5FA10901" w14:textId="77777777" w:rsidTr="0053135D">
        <w:tc>
          <w:tcPr>
            <w:tcW w:w="9855" w:type="dxa"/>
          </w:tcPr>
          <w:p w14:paraId="0E298119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 w:rsidRPr="002D06B3">
              <w:rPr>
                <w:rFonts w:ascii="Courier New" w:hAnsi="Courier New" w:cs="Courier New"/>
              </w:rPr>
              <w:t>function f_TC_6_3_1_5_NR5GC() runs on NR5GC_PTC</w:t>
            </w:r>
          </w:p>
          <w:p w14:paraId="0FCB512B" w14:textId="0DB5347D" w:rsid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 w:rsidRPr="002D06B3">
              <w:rPr>
                <w:rFonts w:ascii="Courier New" w:hAnsi="Courier New" w:cs="Courier New"/>
              </w:rPr>
              <w:t>{ //Steering of UE in roaming during registration/UE configured to receive Steering of Roaming information but does not receive Steering of Roaming from Network</w:t>
            </w:r>
          </w:p>
          <w:p w14:paraId="7BAB63F7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</w:p>
          <w:p w14:paraId="3A290CCA" w14:textId="73BBAEB0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</w:t>
            </w:r>
          </w:p>
          <w:p w14:paraId="107124E4" w14:textId="1F62BD79" w:rsidR="00213FE3" w:rsidRDefault="002D06B3" w:rsidP="0053135D">
            <w:pPr>
              <w:spacing w:after="0"/>
            </w:pP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</w:rPr>
              <w:t>f_NR_TestBody_Set</w:t>
            </w:r>
            <w:proofErr w:type="spellEnd"/>
            <w:r w:rsidRPr="002D06B3">
              <w:rPr>
                <w:rFonts w:ascii="Courier New" w:hAnsi="Courier New" w:cs="Courier New"/>
              </w:rPr>
              <w:t>(true);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  <w:t>fl_TC_6_3_1_5_TestBody();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</w:rPr>
              <w:t>f_NR_TestBody_Set</w:t>
            </w:r>
            <w:proofErr w:type="spellEnd"/>
            <w:r w:rsidRPr="002D06B3">
              <w:rPr>
                <w:rFonts w:ascii="Courier New" w:hAnsi="Courier New" w:cs="Courier New"/>
              </w:rPr>
              <w:t>(false);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  <w:t>// Finish</w:t>
            </w: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  <w:highlight w:val="yellow"/>
              </w:rPr>
              <w:t>f_NR_Postamble</w:t>
            </w:r>
            <w:proofErr w:type="spellEnd"/>
            <w:r w:rsidRPr="002D06B3">
              <w:rPr>
                <w:rFonts w:ascii="Courier New" w:hAnsi="Courier New" w:cs="Courier New"/>
                <w:highlight w:val="yellow"/>
              </w:rPr>
              <w:t>(nr_Cell12, STATE_IDLE_1A); //@sic R5s201056 sic@</w:t>
            </w:r>
            <w:r w:rsidRPr="002D06B3">
              <w:rPr>
                <w:rFonts w:ascii="Courier New" w:hAnsi="Courier New" w:cs="Courier New"/>
              </w:rPr>
              <w:t xml:space="preserve"> </w:t>
            </w:r>
            <w:r w:rsidRPr="002D06B3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13FE3" w14:paraId="7A953469" w14:textId="77777777" w:rsidTr="0053135D">
        <w:tc>
          <w:tcPr>
            <w:tcW w:w="9855" w:type="dxa"/>
          </w:tcPr>
          <w:p w14:paraId="78023A74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 w:rsidRPr="002D06B3">
              <w:rPr>
                <w:rFonts w:ascii="Courier New" w:hAnsi="Courier New" w:cs="Courier New"/>
              </w:rPr>
              <w:t>function f_TC_6_3_1_5_NR5GC() runs on NR5GC_PTC</w:t>
            </w:r>
          </w:p>
          <w:p w14:paraId="08897AB7" w14:textId="77777777" w:rsid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 w:rsidRPr="002D06B3">
              <w:rPr>
                <w:rFonts w:ascii="Courier New" w:hAnsi="Courier New" w:cs="Courier New"/>
              </w:rPr>
              <w:t>{ //Steering of UE in roaming during registration/UE configured to receive Steering of Roaming information but does not receive Steering of Roaming from Network</w:t>
            </w:r>
          </w:p>
          <w:p w14:paraId="1D357AA6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</w:p>
          <w:p w14:paraId="27AF06AD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</w:t>
            </w:r>
          </w:p>
          <w:p w14:paraId="5729D31F" w14:textId="10C334E9" w:rsidR="00213FE3" w:rsidRDefault="002D06B3" w:rsidP="002D06B3"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</w:rPr>
              <w:t>f_NR_TestBody_Set</w:t>
            </w:r>
            <w:proofErr w:type="spellEnd"/>
            <w:r w:rsidRPr="002D06B3">
              <w:rPr>
                <w:rFonts w:ascii="Courier New" w:hAnsi="Courier New" w:cs="Courier New"/>
              </w:rPr>
              <w:t>(true);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  <w:t>fl_TC_6_3_1_5_TestBody();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</w:rPr>
              <w:lastRenderedPageBreak/>
              <w:t>f_NR_TestBody_Set</w:t>
            </w:r>
            <w:proofErr w:type="spellEnd"/>
            <w:r w:rsidRPr="002D06B3">
              <w:rPr>
                <w:rFonts w:ascii="Courier New" w:hAnsi="Courier New" w:cs="Courier New"/>
              </w:rPr>
              <w:t>(false);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  <w:t>// Finish</w:t>
            </w: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  <w:highlight w:val="yellow"/>
              </w:rPr>
              <w:t>f_NR_Postamble</w:t>
            </w:r>
            <w:proofErr w:type="spellEnd"/>
            <w:r w:rsidRPr="002D06B3">
              <w:rPr>
                <w:rFonts w:ascii="Courier New" w:hAnsi="Courier New" w:cs="Courier New"/>
                <w:highlight w:val="yellow"/>
              </w:rPr>
              <w:t>(nr_Cell12, STATE_DEREGISTERED); //@sic R5s201056 sic@ //KS R5s22xxx</w:t>
            </w:r>
            <w:r w:rsidRPr="002D06B3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32A28" w14:textId="77777777" w:rsidR="00CF5070" w:rsidRDefault="00CF5070">
      <w:r>
        <w:separator/>
      </w:r>
    </w:p>
  </w:endnote>
  <w:endnote w:type="continuationSeparator" w:id="0">
    <w:p w14:paraId="0C71ABB2" w14:textId="77777777" w:rsidR="00CF5070" w:rsidRDefault="00CF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F6CE5" w14:textId="77777777" w:rsidR="00316D9A" w:rsidRDefault="00316D9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B42FB" w14:textId="77777777" w:rsidR="00316D9A" w:rsidRDefault="00316D9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70373" w14:textId="77777777" w:rsidR="00316D9A" w:rsidRDefault="00316D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984BC" w14:textId="77777777" w:rsidR="00CF5070" w:rsidRDefault="00CF5070">
      <w:r>
        <w:separator/>
      </w:r>
    </w:p>
  </w:footnote>
  <w:footnote w:type="continuationSeparator" w:id="0">
    <w:p w14:paraId="6FC73E94" w14:textId="77777777" w:rsidR="00CF5070" w:rsidRDefault="00CF5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C41AD" w14:textId="77777777" w:rsidR="00316D9A" w:rsidRDefault="00316D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38057" w14:textId="77777777" w:rsidR="00316D9A" w:rsidRDefault="00316D9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9DD99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990B4" w14:textId="77777777" w:rsidR="00D06725" w:rsidRDefault="00D06725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5D011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6B3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43A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870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3E1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3BC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070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432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D10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DA8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">
    <w:name w:val="HTML Code"/>
    <w:uiPriority w:val="99"/>
    <w:unhideWhenUsed/>
    <w:rsid w:val="002D06B3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">
    <w:name w:val="HTML Code"/>
    <w:uiPriority w:val="99"/>
    <w:unhideWhenUsed/>
    <w:rsid w:val="002D06B3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shaun.harry@keysight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A36C0-1003-4DE5-9FF4-F147DF79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607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2023-01-12T06:59:00Z</dcterms:created>
  <dcterms:modified xsi:type="dcterms:W3CDTF">2023-01-12T06:59:00Z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