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B89E1" w14:textId="77777777" w:rsidR="00CB38FF" w:rsidRDefault="00CB38FF" w:rsidP="00CB38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4F83">
        <w:fldChar w:fldCharType="begin"/>
      </w:r>
      <w:r w:rsidR="00DD4F83">
        <w:instrText xml:space="preserve"> DOCPROPERTY  TSG/WGRef  \* MERGEFORMAT </w:instrText>
      </w:r>
      <w:r w:rsidR="00DD4F83">
        <w:fldChar w:fldCharType="separate"/>
      </w:r>
      <w:r>
        <w:rPr>
          <w:b/>
          <w:noProof/>
          <w:sz w:val="24"/>
        </w:rPr>
        <w:t>RAN5</w:t>
      </w:r>
      <w:r w:rsidR="00DD4F8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D4F83">
        <w:fldChar w:fldCharType="begin"/>
      </w:r>
      <w:r w:rsidR="00DD4F83">
        <w:instrText xml:space="preserve"> DOCPROPERTY  MtgSeq  \* MERGEFORMAT </w:instrText>
      </w:r>
      <w:r w:rsidR="00DD4F83">
        <w:fldChar w:fldCharType="separate"/>
      </w:r>
      <w:r w:rsidRPr="00EB09B7">
        <w:rPr>
          <w:b/>
          <w:noProof/>
          <w:sz w:val="24"/>
        </w:rPr>
        <w:t>2023</w:t>
      </w:r>
      <w:r w:rsidR="00DD4F83">
        <w:rPr>
          <w:b/>
          <w:noProof/>
          <w:sz w:val="24"/>
        </w:rPr>
        <w:fldChar w:fldCharType="end"/>
      </w:r>
      <w:r w:rsidR="00DD4F83">
        <w:fldChar w:fldCharType="begin"/>
      </w:r>
      <w:r w:rsidR="00DD4F83">
        <w:instrText xml:space="preserve"> DOCPROPERTY  MtgTitle  \* MERGEFORMAT </w:instrText>
      </w:r>
      <w:r w:rsidR="00DD4F83">
        <w:fldChar w:fldCharType="separate"/>
      </w:r>
      <w:r>
        <w:rPr>
          <w:b/>
          <w:noProof/>
          <w:sz w:val="24"/>
        </w:rPr>
        <w:t>-TTCN email</w:t>
      </w:r>
      <w:r w:rsidR="00DD4F8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D4F83">
        <w:fldChar w:fldCharType="begin"/>
      </w:r>
      <w:r w:rsidR="00DD4F83">
        <w:instrText xml:space="preserve"> DOCPROPERTY  Tdoc#  \* MERGEFORMAT </w:instrText>
      </w:r>
      <w:r w:rsidR="00DD4F83">
        <w:fldChar w:fldCharType="separate"/>
      </w:r>
      <w:r w:rsidRPr="00E13F3D">
        <w:rPr>
          <w:b/>
          <w:i/>
          <w:noProof/>
          <w:sz w:val="28"/>
        </w:rPr>
        <w:t>R5s230067</w:t>
      </w:r>
      <w:r w:rsidR="00DD4F83">
        <w:rPr>
          <w:b/>
          <w:i/>
          <w:noProof/>
          <w:sz w:val="28"/>
        </w:rPr>
        <w:fldChar w:fldCharType="end"/>
      </w:r>
    </w:p>
    <w:p w14:paraId="31155887" w14:textId="77777777" w:rsidR="00CB38FF" w:rsidRDefault="00DD4F83" w:rsidP="00CB38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B38F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B38FF">
        <w:rPr>
          <w:b/>
          <w:noProof/>
          <w:sz w:val="24"/>
        </w:rPr>
        <w:t xml:space="preserve">, </w:t>
      </w:r>
      <w:r w:rsidR="00CB38FF">
        <w:fldChar w:fldCharType="begin"/>
      </w:r>
      <w:r w:rsidR="00CB38FF">
        <w:instrText xml:space="preserve"> DOCPROPERTY  Country  \* MERGEFORMAT </w:instrText>
      </w:r>
      <w:r w:rsidR="00CB38FF">
        <w:fldChar w:fldCharType="end"/>
      </w:r>
      <w:r w:rsidR="00CB38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B38F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CB38F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B38F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38FF" w14:paraId="50138C3C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1FA14" w14:textId="77777777" w:rsidR="00CB38FF" w:rsidRDefault="00CB38FF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B38FF" w14:paraId="716B691E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7B1C4" w14:textId="77777777" w:rsidR="00CB38FF" w:rsidRDefault="00CB38FF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38FF" w14:paraId="384040B7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AC9797" w14:textId="77777777" w:rsidR="00CB38FF" w:rsidRDefault="00CB38FF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8FF" w14:paraId="50730C11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13FF838D" w14:textId="77777777" w:rsidR="00CB38FF" w:rsidRDefault="00CB38FF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66E3F" w14:textId="77777777" w:rsidR="00CB38FF" w:rsidRPr="00410371" w:rsidRDefault="00DD4F83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B38F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A03F4E" w14:textId="77777777" w:rsidR="00CB38FF" w:rsidRDefault="00CB38FF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A953B2" w14:textId="77777777" w:rsidR="00CB38FF" w:rsidRPr="00410371" w:rsidRDefault="00DD4F83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B38FF" w:rsidRPr="00410371">
              <w:rPr>
                <w:b/>
                <w:noProof/>
                <w:sz w:val="28"/>
              </w:rPr>
              <w:t>2907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FCD4FD" w14:textId="77777777" w:rsidR="00CB38FF" w:rsidRDefault="00CB38FF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DB88" w14:textId="77777777" w:rsidR="00CB38FF" w:rsidRPr="00410371" w:rsidRDefault="00DD4F83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B38F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389C05C" w14:textId="77777777" w:rsidR="00CB38FF" w:rsidRDefault="00CB38FF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A535A2" w14:textId="77777777" w:rsidR="00CB38FF" w:rsidRPr="00410371" w:rsidRDefault="00DD4F83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B38FF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0741C6" w14:textId="77777777" w:rsidR="00CB38FF" w:rsidRDefault="00CB38FF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CB38FF" w14:paraId="4589F5AE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A2B86C" w14:textId="77777777" w:rsidR="00CB38FF" w:rsidRDefault="00CB38FF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CB38FF" w14:paraId="7C120BB9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A2E402" w14:textId="77777777" w:rsidR="00CB38FF" w:rsidRPr="00F25D98" w:rsidRDefault="00CB38FF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38FF" w14:paraId="721B0EC1" w14:textId="77777777" w:rsidTr="00E121FF">
        <w:tc>
          <w:tcPr>
            <w:tcW w:w="9641" w:type="dxa"/>
            <w:gridSpan w:val="9"/>
          </w:tcPr>
          <w:p w14:paraId="5B58A0BB" w14:textId="77777777" w:rsidR="00CB38FF" w:rsidRDefault="00CB38FF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206BD" w14:textId="77777777" w:rsidR="00CB38FF" w:rsidRDefault="00CB38FF" w:rsidP="00CB38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38FF" w14:paraId="5EDE3D72" w14:textId="77777777" w:rsidTr="00E121FF">
        <w:tc>
          <w:tcPr>
            <w:tcW w:w="2835" w:type="dxa"/>
          </w:tcPr>
          <w:p w14:paraId="3599479E" w14:textId="77777777" w:rsidR="00CB38FF" w:rsidRDefault="00CB38FF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5D52C3" w14:textId="77777777" w:rsidR="00CB38FF" w:rsidRDefault="00CB38FF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3CDEEE" w14:textId="77777777" w:rsidR="00CB38FF" w:rsidRDefault="00CB38FF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410D02" w14:textId="77777777" w:rsidR="00CB38FF" w:rsidRDefault="00CB38FF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CB037" w14:textId="77777777" w:rsidR="00CB38FF" w:rsidRDefault="00CB38FF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20E115" w14:textId="77777777" w:rsidR="00CB38FF" w:rsidRDefault="00CB38FF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67B7D2" w14:textId="77777777" w:rsidR="00CB38FF" w:rsidRDefault="00CB38FF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03E148" w14:textId="77777777" w:rsidR="00CB38FF" w:rsidRDefault="00CB38FF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E679E0" w14:textId="77777777" w:rsidR="00CB38FF" w:rsidRDefault="00CB38FF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E82BAA" w14:textId="77777777" w:rsidR="00CB38FF" w:rsidRDefault="00CB38FF" w:rsidP="00CB38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38FF" w14:paraId="56262EE3" w14:textId="77777777" w:rsidTr="00E121FF">
        <w:tc>
          <w:tcPr>
            <w:tcW w:w="9640" w:type="dxa"/>
            <w:gridSpan w:val="11"/>
          </w:tcPr>
          <w:p w14:paraId="7BDFDCCA" w14:textId="77777777" w:rsidR="00CB38FF" w:rsidRDefault="00CB38FF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8FF" w14:paraId="39D6861F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E19DE6" w14:textId="77777777" w:rsidR="00CB38FF" w:rsidRDefault="00CB38FF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33575" w14:textId="77777777" w:rsidR="00CB38FF" w:rsidRDefault="00DD4F83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B38FF">
              <w:t>Correction to NR5GC MAC testcase 7.1.1.6.3</w:t>
            </w:r>
            <w:r>
              <w:fldChar w:fldCharType="end"/>
            </w:r>
          </w:p>
        </w:tc>
      </w:tr>
      <w:tr w:rsidR="00CB38FF" w14:paraId="6240FD5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E42B13" w14:textId="77777777" w:rsidR="00CB38FF" w:rsidRDefault="00CB38FF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55739C" w14:textId="77777777" w:rsidR="00CB38FF" w:rsidRDefault="00CB38FF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8FF" w14:paraId="34E80FE1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242D780" w14:textId="77777777" w:rsidR="00CB38FF" w:rsidRDefault="00CB38FF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5249DB" w14:textId="77777777" w:rsidR="00CB38FF" w:rsidRDefault="00DD4F83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B38FF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B38FF" w14:paraId="5937E597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45B602DB" w14:textId="77777777" w:rsidR="00CB38FF" w:rsidRDefault="00CB38FF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985669" w14:textId="77777777" w:rsidR="00CB38FF" w:rsidRDefault="00CB38F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B38FF" w14:paraId="1E2FB2F5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06FBDFA" w14:textId="77777777" w:rsidR="00CB38FF" w:rsidRDefault="00CB38FF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7FDC7" w14:textId="77777777" w:rsidR="00CB38FF" w:rsidRDefault="00CB38FF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8FF" w14:paraId="3490F60A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6F1178E" w14:textId="77777777" w:rsidR="00CB38FF" w:rsidRDefault="00CB38FF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215F0F" w14:textId="77777777" w:rsidR="00CB38FF" w:rsidRDefault="00DD4F83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B38FF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4865F7" w14:textId="77777777" w:rsidR="00CB38FF" w:rsidRDefault="00CB38FF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7C9251" w14:textId="77777777" w:rsidR="00CB38FF" w:rsidRDefault="00CB38FF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06023E" w14:textId="77777777" w:rsidR="00CB38FF" w:rsidRDefault="00DD4F83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B38FF">
              <w:rPr>
                <w:noProof/>
              </w:rPr>
              <w:t>2023-01-03</w:t>
            </w:r>
            <w:r>
              <w:rPr>
                <w:noProof/>
              </w:rPr>
              <w:fldChar w:fldCharType="end"/>
            </w:r>
          </w:p>
        </w:tc>
      </w:tr>
      <w:tr w:rsidR="00CB38FF" w14:paraId="12928024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83BBE97" w14:textId="77777777" w:rsidR="00CB38FF" w:rsidRDefault="00CB38FF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0B8257" w14:textId="77777777" w:rsidR="00CB38FF" w:rsidRDefault="00CB38FF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943B7E" w14:textId="77777777" w:rsidR="00CB38FF" w:rsidRDefault="00CB38FF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BB1C3A" w14:textId="77777777" w:rsidR="00CB38FF" w:rsidRDefault="00CB38FF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36B38B" w14:textId="77777777" w:rsidR="00CB38FF" w:rsidRDefault="00CB38FF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8FF" w14:paraId="119DAFFC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4A91BD" w14:textId="77777777" w:rsidR="00CB38FF" w:rsidRDefault="00CB38FF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C5BD06" w14:textId="77777777" w:rsidR="00CB38FF" w:rsidRDefault="00DD4F83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B38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18651" w14:textId="77777777" w:rsidR="00CB38FF" w:rsidRDefault="00CB38FF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AA3EC" w14:textId="77777777" w:rsidR="00CB38FF" w:rsidRDefault="00CB38FF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F6E0D" w14:textId="77777777" w:rsidR="00CB38FF" w:rsidRDefault="00DD4F83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B38F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B38FF" w14:paraId="321A0385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75000E" w14:textId="77777777" w:rsidR="00CB38FF" w:rsidRDefault="00CB38FF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900B0D" w14:textId="77777777" w:rsidR="00CB38FF" w:rsidRDefault="00CB38FF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04D620" w14:textId="77777777" w:rsidR="00CB38FF" w:rsidRDefault="00CB38FF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772C0" w14:textId="77777777" w:rsidR="00CB38FF" w:rsidRPr="007C2097" w:rsidRDefault="00CB38FF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B38FF" w14:paraId="187D0321" w14:textId="77777777" w:rsidTr="00E121FF">
        <w:tc>
          <w:tcPr>
            <w:tcW w:w="1843" w:type="dxa"/>
          </w:tcPr>
          <w:p w14:paraId="2B05E201" w14:textId="77777777" w:rsidR="00CB38FF" w:rsidRDefault="00CB38FF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C0E4B" w14:textId="77777777" w:rsidR="00CB38FF" w:rsidRDefault="00CB38FF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8FF" w14:paraId="1064560C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EDBF17" w14:textId="77777777" w:rsidR="00CB38FF" w:rsidRDefault="00CB38FF" w:rsidP="00CB3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88E60" w14:textId="77777777" w:rsidR="00CB38FF" w:rsidRPr="004F32C9" w:rsidRDefault="00CB38FF" w:rsidP="00CB38FF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61059B">
              <w:rPr>
                <w:sz w:val="18"/>
                <w:szCs w:val="18"/>
              </w:rPr>
              <w:t xml:space="preserve">As per the ASP definition for </w:t>
            </w:r>
            <w:proofErr w:type="spellStart"/>
            <w:r w:rsidRPr="0061059B">
              <w:rPr>
                <w:sz w:val="18"/>
                <w:szCs w:val="18"/>
              </w:rPr>
              <w:t>SymbolTimingInfo_Type</w:t>
            </w:r>
            <w:proofErr w:type="spellEnd"/>
            <w:r w:rsidRPr="0061059B">
              <w:rPr>
                <w:sz w:val="18"/>
                <w:szCs w:val="18"/>
              </w:rPr>
              <w:t xml:space="preserve">, the IE </w:t>
            </w:r>
            <w:proofErr w:type="spellStart"/>
            <w:r w:rsidRPr="0061059B">
              <w:rPr>
                <w:sz w:val="18"/>
                <w:szCs w:val="18"/>
              </w:rPr>
              <w:t>FirstSymbol</w:t>
            </w:r>
            <w:proofErr w:type="spellEnd"/>
            <w:r w:rsidRPr="0061059B">
              <w:rPr>
                <w:sz w:val="18"/>
                <w:szCs w:val="18"/>
              </w:rPr>
              <w:t xml:space="preserve"> is used in REQ ASPs only. In this case for</w:t>
            </w:r>
            <w:r>
              <w:rPr>
                <w:sz w:val="18"/>
                <w:szCs w:val="18"/>
              </w:rPr>
              <w:t xml:space="preserve"> the</w:t>
            </w:r>
            <w:r w:rsidRPr="0061059B">
              <w:rPr>
                <w:sz w:val="18"/>
                <w:szCs w:val="18"/>
              </w:rPr>
              <w:t xml:space="preserve"> IND ASP</w:t>
            </w:r>
            <w:r>
              <w:rPr>
                <w:sz w:val="18"/>
                <w:szCs w:val="18"/>
              </w:rPr>
              <w:t xml:space="preserve"> on the UL</w:t>
            </w:r>
            <w:r w:rsidRPr="0061059B">
              <w:rPr>
                <w:sz w:val="18"/>
                <w:szCs w:val="18"/>
              </w:rPr>
              <w:t>, the Symbol IE should be set to “Any” as symbol level information is not relevant in this TC for the Uplink.</w:t>
            </w:r>
          </w:p>
          <w:p w14:paraId="160ADB7C" w14:textId="77777777" w:rsidR="00CB38FF" w:rsidRPr="004F32C9" w:rsidRDefault="00CB38FF" w:rsidP="00CB38FF">
            <w:pPr>
              <w:pStyle w:val="CRCoverPage"/>
              <w:spacing w:after="0"/>
              <w:ind w:left="720"/>
            </w:pPr>
          </w:p>
          <w:p w14:paraId="3992D906" w14:textId="77777777" w:rsidR="00CB38FF" w:rsidRDefault="00CB38FF" w:rsidP="00CB38FF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 xml:space="preserve">There is redundant call to function </w:t>
            </w:r>
            <w:proofErr w:type="spellStart"/>
            <w:r w:rsidRPr="004F32C9">
              <w:t>f_NR_ULGrantConfiguration_Start</w:t>
            </w:r>
            <w:proofErr w:type="spellEnd"/>
            <w:r>
              <w:t xml:space="preserve"> before the start of the Postamble procedure. The default </w:t>
            </w:r>
            <w:proofErr w:type="spellStart"/>
            <w:r>
              <w:t>OnSR</w:t>
            </w:r>
            <w:proofErr w:type="spellEnd"/>
            <w:r>
              <w:t xml:space="preserve"> config was already done in function </w:t>
            </w:r>
            <w:r w:rsidRPr="00F14733">
              <w:t>f_TC_7_1_1_6_3_NR_TestBody2</w:t>
            </w:r>
          </w:p>
          <w:p w14:paraId="519C7EC4" w14:textId="77777777" w:rsidR="00CB38FF" w:rsidRDefault="00CB38FF" w:rsidP="00CB38FF">
            <w:pPr>
              <w:pStyle w:val="ListParagraph"/>
            </w:pPr>
          </w:p>
          <w:p w14:paraId="7BB7F8E5" w14:textId="77777777" w:rsidR="00CB38FF" w:rsidRDefault="00CB38FF" w:rsidP="00CB38FF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 xml:space="preserve">There is additional call to function </w:t>
            </w:r>
            <w:proofErr w:type="spellStart"/>
            <w:r w:rsidRPr="00F14733">
              <w:t>f_SubFrameTiming_AddMilliSeconds</w:t>
            </w:r>
            <w:proofErr w:type="spellEnd"/>
            <w:r>
              <w:t xml:space="preserve"> at Step 21A which re-adjusts the variable </w:t>
            </w:r>
            <w:proofErr w:type="spellStart"/>
            <w:r w:rsidRPr="00F14733">
              <w:t>v_TimingDL</w:t>
            </w:r>
            <w:proofErr w:type="spellEnd"/>
            <w:r>
              <w:t xml:space="preserve">. This, then, gets used at Step 22. However, the UL timing variables are being increased by a factor of </w:t>
            </w:r>
            <w:proofErr w:type="spellStart"/>
            <w:r w:rsidRPr="00DD273D">
              <w:rPr>
                <w:b/>
              </w:rPr>
              <w:t>const_SPS_Period</w:t>
            </w:r>
            <w:proofErr w:type="spellEnd"/>
            <w:r>
              <w:rPr>
                <w:b/>
              </w:rPr>
              <w:t xml:space="preserve">. </w:t>
            </w:r>
            <w:r>
              <w:t xml:space="preserve">This, then, causes timing issues on the UL at Step 23 as the timing is out of alignment as the CG Grant configuration is activated at a different time at Step 22. Secondly, the UL variable used to calculate </w:t>
            </w:r>
            <w:r w:rsidRPr="00DD273D">
              <w:rPr>
                <w:b/>
              </w:rPr>
              <w:t>v_TimingUL_12</w:t>
            </w:r>
            <w:r>
              <w:t xml:space="preserve"> at Step 23 is incorrect. It should have been </w:t>
            </w:r>
            <w:r w:rsidRPr="00DD273D">
              <w:t>v_TimingUL_11A</w:t>
            </w:r>
            <w:r>
              <w:t xml:space="preserve"> rather than </w:t>
            </w:r>
            <w:r w:rsidRPr="00DD273D">
              <w:rPr>
                <w:b/>
              </w:rPr>
              <w:t>v_TimingUL_11</w:t>
            </w:r>
            <w:r>
              <w:t xml:space="preserve"> with the added milliseconds being </w:t>
            </w:r>
            <w:proofErr w:type="spellStart"/>
            <w:r w:rsidRPr="00DD273D">
              <w:t>const_SPS_Period</w:t>
            </w:r>
            <w:proofErr w:type="spellEnd"/>
            <w:r>
              <w:t xml:space="preserve"> rather than </w:t>
            </w:r>
            <w:r w:rsidRPr="00DD273D">
              <w:rPr>
                <w:b/>
              </w:rPr>
              <w:t>2*</w:t>
            </w:r>
            <w:proofErr w:type="spellStart"/>
            <w:r w:rsidRPr="00DD273D">
              <w:rPr>
                <w:b/>
              </w:rPr>
              <w:t>const_SPS_Period</w:t>
            </w:r>
            <w:proofErr w:type="spellEnd"/>
          </w:p>
          <w:p w14:paraId="5BD46545" w14:textId="77777777" w:rsidR="00CB38FF" w:rsidRDefault="00CB38FF" w:rsidP="00CB38FF">
            <w:pPr>
              <w:pStyle w:val="ListParagraph"/>
            </w:pPr>
          </w:p>
          <w:p w14:paraId="7E3E0079" w14:textId="77777777" w:rsidR="00CB38FF" w:rsidRDefault="00CB38FF" w:rsidP="00CB38FF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 xml:space="preserve">As per the Prose, at Step 23, it </w:t>
            </w:r>
            <w:proofErr w:type="gramStart"/>
            <w:r>
              <w:t>has to</w:t>
            </w:r>
            <w:proofErr w:type="gramEnd"/>
            <w:r>
              <w:t xml:space="preserve"> be checked whether </w:t>
            </w:r>
            <w:r w:rsidRPr="00D252AE">
              <w:t>a Configured Grant Confirmation MAC CE</w:t>
            </w:r>
            <w:r>
              <w:t xml:space="preserve"> is received or not.</w:t>
            </w:r>
          </w:p>
          <w:p w14:paraId="2BA51E31" w14:textId="77777777" w:rsidR="00CB38FF" w:rsidRDefault="00CB38FF" w:rsidP="00CB38FF">
            <w:pPr>
              <w:pStyle w:val="ListParagraph"/>
            </w:pPr>
          </w:p>
          <w:p w14:paraId="7883F791" w14:textId="77777777" w:rsidR="00CB38FF" w:rsidRDefault="00CB38FF" w:rsidP="00CB38FF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 xml:space="preserve">In the event, at Step 23, the UE </w:t>
            </w:r>
            <w:r w:rsidRPr="00F14733">
              <w:rPr>
                <w:b/>
              </w:rPr>
              <w:t>does not</w:t>
            </w:r>
            <w:r>
              <w:t xml:space="preserve"> transmit a MAC PDU </w:t>
            </w:r>
            <w:r w:rsidRPr="00D252AE">
              <w:t xml:space="preserve">containing one RLC SDU and a Configured Grant Confirmation MAC </w:t>
            </w:r>
            <w:r w:rsidRPr="00D252AE">
              <w:lastRenderedPageBreak/>
              <w:t>CE in Symbol ‘S’ of Slot ‘y’ of PUSCH as per grant in step 22</w:t>
            </w:r>
            <w:r>
              <w:t xml:space="preserve">, then this </w:t>
            </w:r>
            <w:proofErr w:type="gramStart"/>
            <w:r>
              <w:t>has to</w:t>
            </w:r>
            <w:proofErr w:type="gramEnd"/>
            <w:r>
              <w:t xml:space="preserve"> be flagged as a Preliminary Verdict as FAIL.</w:t>
            </w:r>
          </w:p>
          <w:p w14:paraId="79BD7799" w14:textId="77777777" w:rsidR="00CB38FF" w:rsidRDefault="00CB38FF" w:rsidP="00CB38FF">
            <w:pPr>
              <w:pStyle w:val="ListParagraph"/>
            </w:pPr>
          </w:p>
          <w:p w14:paraId="74A22795" w14:textId="77777777" w:rsidR="00CB38FF" w:rsidRDefault="00CB38FF" w:rsidP="00CB38FF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 xml:space="preserve">To effectively perform the negative test scenario at Step 27, it is required to stop the default </w:t>
            </w:r>
            <w:proofErr w:type="spellStart"/>
            <w:r>
              <w:t>OnSR</w:t>
            </w:r>
            <w:proofErr w:type="spellEnd"/>
            <w:r>
              <w:t xml:space="preserve"> config so that the UE does not use this mechanism to loop back the UL Data.</w:t>
            </w:r>
          </w:p>
          <w:p w14:paraId="0BD57AD7" w14:textId="77777777" w:rsidR="00CB38FF" w:rsidRDefault="00CB38FF" w:rsidP="00CB38FF">
            <w:pPr>
              <w:pStyle w:val="ListParagraph"/>
            </w:pPr>
          </w:p>
          <w:p w14:paraId="17D63963" w14:textId="77777777" w:rsidR="00CB38FF" w:rsidRPr="00B76627" w:rsidRDefault="00CB38FF" w:rsidP="00CB38FF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>The Step number is incorrectly set as Step 32 rather than Step 27.</w:t>
            </w:r>
          </w:p>
        </w:tc>
      </w:tr>
      <w:tr w:rsidR="00CB38FF" w14:paraId="4AF46BA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5BDFB" w14:textId="77777777" w:rsidR="00CB38FF" w:rsidRDefault="00CB38FF" w:rsidP="00CB38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64C28" w14:textId="77777777" w:rsidR="00CB38FF" w:rsidRPr="00B76627" w:rsidRDefault="00CB38FF" w:rsidP="00CB38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8FF" w14:paraId="76AC2843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3C130" w14:textId="77777777" w:rsidR="00CB38FF" w:rsidRDefault="00CB38FF" w:rsidP="00CB3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71325" w14:textId="77777777" w:rsidR="00CB38FF" w:rsidRPr="00DD273D" w:rsidRDefault="00CB38FF" w:rsidP="00CB38FF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SG"/>
              </w:rPr>
            </w:pPr>
            <w:r>
              <w:rPr>
                <w:rFonts w:cs="Tahoma"/>
                <w:sz w:val="18"/>
                <w:szCs w:val="18"/>
              </w:rPr>
              <w:t xml:space="preserve">Introduced a template </w:t>
            </w:r>
            <w:proofErr w:type="spellStart"/>
            <w:r w:rsidRPr="00744C84">
              <w:rPr>
                <w:rFonts w:cs="Tahoma"/>
                <w:sz w:val="18"/>
                <w:szCs w:val="18"/>
              </w:rPr>
              <w:t>cs_SymbolTimingInfo_Any</w:t>
            </w:r>
            <w:proofErr w:type="spellEnd"/>
            <w:r>
              <w:rPr>
                <w:rFonts w:cs="Tahoma"/>
                <w:sz w:val="18"/>
                <w:szCs w:val="18"/>
              </w:rPr>
              <w:t xml:space="preserve"> to set the Symbol to “Any”</w:t>
            </w:r>
          </w:p>
          <w:p w14:paraId="279661F0" w14:textId="77777777" w:rsidR="00CB38FF" w:rsidRPr="00DD273D" w:rsidRDefault="00CB38FF" w:rsidP="00CB38FF">
            <w:pPr>
              <w:pStyle w:val="CRCoverPage"/>
              <w:spacing w:after="0"/>
              <w:ind w:left="720"/>
              <w:rPr>
                <w:noProof/>
                <w:lang w:val="en-SG"/>
              </w:rPr>
            </w:pPr>
          </w:p>
          <w:p w14:paraId="4F37F274" w14:textId="77777777" w:rsidR="00CB38FF" w:rsidRPr="00DD273D" w:rsidRDefault="00CB38FF" w:rsidP="00CB38FF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Removed the call function </w:t>
            </w:r>
            <w:proofErr w:type="spellStart"/>
            <w:r w:rsidRPr="004F32C9">
              <w:t>f_NR_ULGrantConfiguration_Start</w:t>
            </w:r>
            <w:proofErr w:type="spellEnd"/>
            <w:r>
              <w:t>.</w:t>
            </w:r>
          </w:p>
          <w:p w14:paraId="305D23CF" w14:textId="77777777" w:rsidR="00CB38FF" w:rsidRPr="00DD273D" w:rsidRDefault="00CB38FF" w:rsidP="00CB38FF">
            <w:pPr>
              <w:pStyle w:val="CRCoverPage"/>
              <w:spacing w:after="0"/>
              <w:rPr>
                <w:noProof/>
                <w:lang w:val="en-SG"/>
              </w:rPr>
            </w:pPr>
          </w:p>
          <w:p w14:paraId="0033839C" w14:textId="77777777" w:rsidR="00CB38FF" w:rsidRPr="009B37DB" w:rsidRDefault="00CB38FF" w:rsidP="00CB38FF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Removed the additional call at Step 21A to modify the timing of the DL variable </w:t>
            </w:r>
            <w:r w:rsidRPr="00DD273D">
              <w:rPr>
                <w:noProof/>
                <w:lang w:val="en-SG"/>
              </w:rPr>
              <w:t>v_TimingDL</w:t>
            </w:r>
            <w:r>
              <w:rPr>
                <w:noProof/>
                <w:lang w:val="en-SG"/>
              </w:rPr>
              <w:t xml:space="preserve">.  Adjusted the variable </w:t>
            </w:r>
            <w:r w:rsidRPr="00DD273D">
              <w:rPr>
                <w:b/>
              </w:rPr>
              <w:t>v_TimingUL_12</w:t>
            </w:r>
            <w:r>
              <w:rPr>
                <w:b/>
              </w:rPr>
              <w:t xml:space="preserve"> </w:t>
            </w:r>
            <w:r>
              <w:t xml:space="preserve">to be based on </w:t>
            </w:r>
            <w:r w:rsidRPr="00DD273D">
              <w:t>v_TimingUL_11A</w:t>
            </w:r>
            <w:r>
              <w:t xml:space="preserve"> with an addition of </w:t>
            </w:r>
            <w:proofErr w:type="spellStart"/>
            <w:r w:rsidRPr="009B37DB">
              <w:t>const_SPS_Period</w:t>
            </w:r>
            <w:proofErr w:type="spellEnd"/>
            <w:r>
              <w:t xml:space="preserve"> </w:t>
            </w:r>
            <w:proofErr w:type="spellStart"/>
            <w:r>
              <w:t>ms</w:t>
            </w:r>
            <w:proofErr w:type="spellEnd"/>
            <w:r>
              <w:t>.</w:t>
            </w:r>
          </w:p>
          <w:p w14:paraId="534CAF1E" w14:textId="77777777" w:rsidR="00CB38FF" w:rsidRDefault="00CB38FF" w:rsidP="00CB38FF">
            <w:pPr>
              <w:pStyle w:val="ListParagraph"/>
              <w:rPr>
                <w:noProof/>
                <w:lang w:val="en-SG"/>
              </w:rPr>
            </w:pPr>
          </w:p>
          <w:p w14:paraId="3FE6FBA0" w14:textId="77777777" w:rsidR="00CB38FF" w:rsidRPr="009B37DB" w:rsidRDefault="00CB38FF" w:rsidP="00CB38FF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the check for </w:t>
            </w:r>
            <w:r w:rsidRPr="00D252AE">
              <w:t>Configured Grant Confirmation MAC CE</w:t>
            </w:r>
            <w:r>
              <w:t xml:space="preserve"> at Step 23.</w:t>
            </w:r>
          </w:p>
          <w:p w14:paraId="1B4FF64E" w14:textId="77777777" w:rsidR="00CB38FF" w:rsidRDefault="00CB38FF" w:rsidP="00CB38FF">
            <w:pPr>
              <w:pStyle w:val="ListParagraph"/>
              <w:rPr>
                <w:noProof/>
                <w:lang w:val="en-SG"/>
              </w:rPr>
            </w:pPr>
          </w:p>
          <w:p w14:paraId="65A8C542" w14:textId="77777777" w:rsidR="00CB38FF" w:rsidRDefault="00CB38FF" w:rsidP="00CB38FF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 an option in the alt statement at Step 21A and 23 for a t_Watchdog.timeout</w:t>
            </w:r>
          </w:p>
          <w:p w14:paraId="16A4544A" w14:textId="77777777" w:rsidR="00CB38FF" w:rsidRDefault="00CB38FF" w:rsidP="00CB38FF">
            <w:pPr>
              <w:pStyle w:val="ListParagraph"/>
              <w:rPr>
                <w:noProof/>
                <w:lang w:val="en-SG"/>
              </w:rPr>
            </w:pPr>
          </w:p>
          <w:p w14:paraId="39425028" w14:textId="77777777" w:rsidR="00CB38FF" w:rsidRDefault="00CB38FF" w:rsidP="00CB38FF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Stopped the default OnSR config.</w:t>
            </w:r>
          </w:p>
          <w:p w14:paraId="4009EDFD" w14:textId="77777777" w:rsidR="00CB38FF" w:rsidRDefault="00CB38FF" w:rsidP="00CB38FF">
            <w:pPr>
              <w:pStyle w:val="ListParagraph"/>
              <w:rPr>
                <w:noProof/>
                <w:lang w:val="en-SG"/>
              </w:rPr>
            </w:pPr>
          </w:p>
          <w:p w14:paraId="57FBEC7C" w14:textId="77777777" w:rsidR="00CB38FF" w:rsidRPr="00185E08" w:rsidRDefault="00CB38FF" w:rsidP="00CB38FF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Corrected the Step number to 27</w:t>
            </w:r>
          </w:p>
        </w:tc>
      </w:tr>
      <w:tr w:rsidR="00CB38FF" w14:paraId="32B852CF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7CAA" w14:textId="77777777" w:rsidR="00CB38FF" w:rsidRDefault="00CB38FF" w:rsidP="00CB38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85601" w14:textId="77777777" w:rsidR="00CB38FF" w:rsidRPr="00B76627" w:rsidRDefault="00CB38FF" w:rsidP="00CB38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8FF" w14:paraId="60C20E28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D9F25" w14:textId="77777777" w:rsidR="00CB38FF" w:rsidRDefault="00CB38FF" w:rsidP="00CB3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F4761" w14:textId="77777777" w:rsidR="00CB38FF" w:rsidRPr="00B76627" w:rsidRDefault="00CB38FF" w:rsidP="00CB38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the case </w:t>
            </w:r>
          </w:p>
        </w:tc>
      </w:tr>
      <w:tr w:rsidR="00CB38FF" w14:paraId="5B764B9C" w14:textId="77777777" w:rsidTr="00E121FF">
        <w:tc>
          <w:tcPr>
            <w:tcW w:w="2694" w:type="dxa"/>
            <w:gridSpan w:val="2"/>
          </w:tcPr>
          <w:p w14:paraId="0FA5FE09" w14:textId="77777777" w:rsidR="00CB38FF" w:rsidRDefault="00CB38FF" w:rsidP="00CB38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F4927" w14:textId="77777777" w:rsidR="00CB38FF" w:rsidRPr="00B76627" w:rsidRDefault="00CB38FF" w:rsidP="00CB38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8FF" w14:paraId="50A2DA2E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F95FB" w14:textId="77777777" w:rsidR="00CB38FF" w:rsidRDefault="00CB38FF" w:rsidP="00CB3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9B71D" w14:textId="77777777" w:rsidR="00CB38FF" w:rsidRPr="00B76627" w:rsidRDefault="00CB38FF" w:rsidP="00CB3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7.1.1.6.3.NR5GC</w:t>
            </w:r>
          </w:p>
        </w:tc>
      </w:tr>
      <w:tr w:rsidR="00CB38FF" w14:paraId="097761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9004A" w14:textId="77777777" w:rsidR="00CB38FF" w:rsidRDefault="00CB38FF" w:rsidP="00CB38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CC7BD" w14:textId="77777777" w:rsidR="00CB38FF" w:rsidRDefault="00CB38FF" w:rsidP="00CB38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8FF" w14:paraId="5B6A86A5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8E0EF" w14:textId="77777777" w:rsidR="00CB38FF" w:rsidRDefault="00CB38FF" w:rsidP="00CB3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A184D" w14:textId="77777777" w:rsidR="00CB38FF" w:rsidRDefault="00CB38FF" w:rsidP="00CB3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5315E5" w14:textId="77777777" w:rsidR="00CB38FF" w:rsidRDefault="00CB38FF" w:rsidP="00CB3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7BB674" w14:textId="77777777" w:rsidR="00CB38FF" w:rsidRDefault="00CB38FF" w:rsidP="00CB38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1345D4" w14:textId="77777777" w:rsidR="00CB38FF" w:rsidRDefault="00CB38FF" w:rsidP="00CB38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38FF" w14:paraId="1EB97108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C3D5D" w14:textId="77777777" w:rsidR="00CB38FF" w:rsidRDefault="00CB38FF" w:rsidP="00CB3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8ADA6B" w14:textId="77777777" w:rsidR="00CB38FF" w:rsidRDefault="00CB38FF" w:rsidP="00CB3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A3F92" w14:textId="77777777" w:rsidR="00CB38FF" w:rsidRDefault="00CB38FF" w:rsidP="00CB3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9591E4" w14:textId="77777777" w:rsidR="00CB38FF" w:rsidRDefault="00CB38FF" w:rsidP="00CB38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0AA71A" w14:textId="77777777" w:rsidR="00CB38FF" w:rsidRDefault="00CB38FF" w:rsidP="00CB38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38FF" w14:paraId="7B852725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1F88D" w14:textId="77777777" w:rsidR="00CB38FF" w:rsidRDefault="00CB38FF" w:rsidP="00CB38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91F59" w14:textId="77777777" w:rsidR="00CB38FF" w:rsidRDefault="00CB38FF" w:rsidP="00CB3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48946" w14:textId="77777777" w:rsidR="00CB38FF" w:rsidRDefault="00CB38FF" w:rsidP="00CB3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A32A81" w14:textId="77777777" w:rsidR="00CB38FF" w:rsidRDefault="00CB38FF" w:rsidP="00CB38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27C3E" w14:textId="77777777" w:rsidR="00CB38FF" w:rsidRDefault="00CB38FF" w:rsidP="00CB38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38FF" w14:paraId="131CB59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BA15D" w14:textId="77777777" w:rsidR="00CB38FF" w:rsidRDefault="00CB38FF" w:rsidP="00CB38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A4E6C" w14:textId="77777777" w:rsidR="00CB38FF" w:rsidRDefault="00CB38FF" w:rsidP="00CB3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F2C58" w14:textId="77777777" w:rsidR="00CB38FF" w:rsidRDefault="00CB38FF" w:rsidP="00CB3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A52521" w14:textId="77777777" w:rsidR="00CB38FF" w:rsidRDefault="00CB38FF" w:rsidP="00CB38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E31E3" w14:textId="77777777" w:rsidR="00CB38FF" w:rsidRDefault="00CB38FF" w:rsidP="00CB38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38FF" w14:paraId="38B26FE7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E6F4A" w14:textId="77777777" w:rsidR="00CB38FF" w:rsidRDefault="00CB38FF" w:rsidP="00CB38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04E23" w14:textId="77777777" w:rsidR="00CB38FF" w:rsidRDefault="00CB38FF" w:rsidP="00CB38FF">
            <w:pPr>
              <w:pStyle w:val="CRCoverPage"/>
              <w:spacing w:after="0"/>
              <w:rPr>
                <w:noProof/>
              </w:rPr>
            </w:pPr>
          </w:p>
        </w:tc>
      </w:tr>
      <w:tr w:rsidR="00CB38FF" w14:paraId="5A6FF806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7BCCEE" w14:textId="77777777" w:rsidR="00CB38FF" w:rsidRDefault="00CB38FF" w:rsidP="00CB3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1A267" w14:textId="77777777" w:rsidR="00CB38FF" w:rsidRDefault="00CB38FF" w:rsidP="00CB38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38FF" w:rsidRPr="008863B9" w14:paraId="6E4EB6E4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8AD746" w14:textId="77777777" w:rsidR="00CB38FF" w:rsidRPr="008863B9" w:rsidRDefault="00CB38FF" w:rsidP="00CB3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714AC8" w14:textId="77777777" w:rsidR="00CB38FF" w:rsidRPr="008863B9" w:rsidRDefault="00CB38FF" w:rsidP="00CB38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38FF" w14:paraId="1CF6C0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B39AB" w14:textId="77777777" w:rsidR="00CB38FF" w:rsidRDefault="00CB38FF" w:rsidP="00CB3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0443D" w14:textId="77777777" w:rsidR="00CB38FF" w:rsidRDefault="00CB38FF" w:rsidP="00CB38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3C831F" w14:textId="77777777" w:rsidR="003854BF" w:rsidRDefault="003854BF" w:rsidP="003854BF">
      <w:pPr>
        <w:rPr>
          <w:noProof/>
        </w:rPr>
      </w:pPr>
    </w:p>
    <w:p w14:paraId="497F0FBB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8B601D" w14:textId="77777777" w:rsidR="00BB18FC" w:rsidRDefault="00BB18FC" w:rsidP="00BB18FC">
      <w:pPr>
        <w:rPr>
          <w:noProof/>
        </w:rPr>
      </w:pPr>
    </w:p>
    <w:p w14:paraId="3FF2F095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3626551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60458DF" w14:textId="77777777" w:rsidR="00A751F9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751F9" w:rsidRPr="00587473">
        <w:rPr>
          <w:rFonts w:ascii="Arial" w:hAnsi="Arial" w:cs="Arial"/>
          <w:iCs/>
        </w:rPr>
        <w:t>Table of Contents</w:t>
      </w:r>
      <w:r w:rsidR="00A751F9">
        <w:tab/>
      </w:r>
      <w:r w:rsidR="00A751F9">
        <w:fldChar w:fldCharType="begin"/>
      </w:r>
      <w:r w:rsidR="00A751F9">
        <w:instrText xml:space="preserve"> PAGEREF _Toc123626551 \h </w:instrText>
      </w:r>
      <w:r w:rsidR="00A751F9">
        <w:fldChar w:fldCharType="separate"/>
      </w:r>
      <w:r w:rsidR="00A751F9">
        <w:t>2</w:t>
      </w:r>
      <w:r w:rsidR="00A751F9">
        <w:fldChar w:fldCharType="end"/>
      </w:r>
    </w:p>
    <w:p w14:paraId="4FD24D8F" w14:textId="77777777" w:rsidR="00A751F9" w:rsidRDefault="00A751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8747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8747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_Toc123626552 \h </w:instrText>
      </w:r>
      <w:r>
        <w:fldChar w:fldCharType="separate"/>
      </w:r>
      <w:r>
        <w:t>2</w:t>
      </w:r>
      <w:r>
        <w:fldChar w:fldCharType="end"/>
      </w:r>
    </w:p>
    <w:p w14:paraId="51F64C07" w14:textId="77777777" w:rsidR="00A751F9" w:rsidRDefault="00A751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8747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8747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_Toc123626553 \h </w:instrText>
      </w:r>
      <w:r>
        <w:fldChar w:fldCharType="separate"/>
      </w:r>
      <w:r>
        <w:t>2</w:t>
      </w:r>
      <w:r>
        <w:fldChar w:fldCharType="end"/>
      </w:r>
    </w:p>
    <w:p w14:paraId="70CF83A7" w14:textId="77777777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63FA9913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626552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FCF4E0A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 w:rsidR="00A751F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6EF18AD4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367E5DF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3EA636C" w14:textId="77777777" w:rsidR="00163394" w:rsidRDefault="00163394" w:rsidP="00163394">
      <w:pPr>
        <w:rPr>
          <w:rFonts w:cs="Times New Roman"/>
        </w:rPr>
      </w:pPr>
    </w:p>
    <w:p w14:paraId="51F4DDAE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23626553"/>
      <w:r>
        <w:rPr>
          <w:b/>
        </w:rPr>
        <w:t>Corrections required</w:t>
      </w:r>
      <w:bookmarkEnd w:id="39"/>
      <w:bookmarkEnd w:id="40"/>
      <w:bookmarkEnd w:id="41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14:paraId="61DA46E6" w14:textId="7777777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45EF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C6FA" w14:textId="77777777" w:rsidR="00C67A18" w:rsidRPr="00B76627" w:rsidRDefault="009B37DB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9B37DB">
              <w:rPr>
                <w:rFonts w:ascii="Tahoma" w:hAnsi="Tahoma" w:cs="Arial"/>
                <w:color w:val="000000"/>
                <w:lang w:eastAsia="en-GB"/>
              </w:rPr>
              <w:t xml:space="preserve">f_TC_7_1_1_6_3_NR_TestBody1 </w:t>
            </w:r>
            <w:r w:rsidR="00F016E2" w:rsidRPr="00F016E2">
              <w:rPr>
                <w:rFonts w:ascii="Tahoma" w:hAnsi="Tahoma" w:cs="Arial"/>
                <w:color w:val="000000"/>
                <w:lang w:eastAsia="en-GB"/>
              </w:rPr>
              <w:t>()</w:t>
            </w:r>
          </w:p>
        </w:tc>
      </w:tr>
      <w:tr w:rsidR="00163394" w:rsidRPr="00B76627" w14:paraId="0409A7D5" w14:textId="77777777" w:rsidTr="009633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DCD8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048A" w14:textId="77777777" w:rsidR="009B37DB" w:rsidRPr="004F32C9" w:rsidRDefault="009B37DB" w:rsidP="009B37DB">
            <w:pPr>
              <w:pStyle w:val="CRCoverPage"/>
              <w:numPr>
                <w:ilvl w:val="0"/>
                <w:numId w:val="36"/>
              </w:numPr>
              <w:spacing w:after="0"/>
            </w:pPr>
            <w:r w:rsidRPr="0061059B">
              <w:rPr>
                <w:sz w:val="18"/>
                <w:szCs w:val="18"/>
              </w:rPr>
              <w:t xml:space="preserve">As per the ASP definition for </w:t>
            </w:r>
            <w:proofErr w:type="spellStart"/>
            <w:r w:rsidRPr="0061059B">
              <w:rPr>
                <w:sz w:val="18"/>
                <w:szCs w:val="18"/>
              </w:rPr>
              <w:t>SymbolTimingInfo_Type</w:t>
            </w:r>
            <w:proofErr w:type="spellEnd"/>
            <w:r w:rsidRPr="0061059B">
              <w:rPr>
                <w:sz w:val="18"/>
                <w:szCs w:val="18"/>
              </w:rPr>
              <w:t xml:space="preserve">, the IE </w:t>
            </w:r>
            <w:proofErr w:type="spellStart"/>
            <w:r w:rsidRPr="0061059B">
              <w:rPr>
                <w:sz w:val="18"/>
                <w:szCs w:val="18"/>
              </w:rPr>
              <w:t>FirstSymbol</w:t>
            </w:r>
            <w:proofErr w:type="spellEnd"/>
            <w:r w:rsidRPr="0061059B">
              <w:rPr>
                <w:sz w:val="18"/>
                <w:szCs w:val="18"/>
              </w:rPr>
              <w:t xml:space="preserve"> is used in REQ ASPs only. In this case for</w:t>
            </w:r>
            <w:r>
              <w:rPr>
                <w:sz w:val="18"/>
                <w:szCs w:val="18"/>
              </w:rPr>
              <w:t xml:space="preserve"> the</w:t>
            </w:r>
            <w:r w:rsidRPr="0061059B">
              <w:rPr>
                <w:sz w:val="18"/>
                <w:szCs w:val="18"/>
              </w:rPr>
              <w:t xml:space="preserve"> IND ASP</w:t>
            </w:r>
            <w:r>
              <w:rPr>
                <w:sz w:val="18"/>
                <w:szCs w:val="18"/>
              </w:rPr>
              <w:t xml:space="preserve"> on the UL</w:t>
            </w:r>
            <w:r w:rsidRPr="0061059B">
              <w:rPr>
                <w:sz w:val="18"/>
                <w:szCs w:val="18"/>
              </w:rPr>
              <w:t>, the Symbol IE should be set to “Any” as symbol level information is not relevant in this TC for the Uplink.</w:t>
            </w:r>
          </w:p>
          <w:p w14:paraId="3C79F335" w14:textId="77777777" w:rsidR="009B37DB" w:rsidRPr="004F32C9" w:rsidRDefault="009B37DB" w:rsidP="009B37DB">
            <w:pPr>
              <w:pStyle w:val="CRCoverPage"/>
              <w:spacing w:after="0"/>
              <w:ind w:left="720"/>
            </w:pPr>
          </w:p>
          <w:p w14:paraId="2D740043" w14:textId="77777777" w:rsidR="009B37DB" w:rsidRDefault="009B37DB" w:rsidP="009B37DB">
            <w:pPr>
              <w:pStyle w:val="CRCoverPage"/>
              <w:numPr>
                <w:ilvl w:val="0"/>
                <w:numId w:val="36"/>
              </w:numPr>
              <w:spacing w:after="0"/>
            </w:pPr>
            <w:r>
              <w:t xml:space="preserve">There is additional call to function </w:t>
            </w:r>
            <w:proofErr w:type="spellStart"/>
            <w:r w:rsidRPr="00F14733">
              <w:t>f_SubFrameTiming_AddMilliSeconds</w:t>
            </w:r>
            <w:proofErr w:type="spellEnd"/>
            <w:r>
              <w:t xml:space="preserve"> at Step 21A which </w:t>
            </w:r>
            <w:r w:rsidR="00936E04">
              <w:t>re-</w:t>
            </w:r>
            <w:r>
              <w:t xml:space="preserve">adjusts the variable </w:t>
            </w:r>
            <w:proofErr w:type="spellStart"/>
            <w:r w:rsidRPr="00F14733">
              <w:t>v_TimingDL</w:t>
            </w:r>
            <w:proofErr w:type="spellEnd"/>
            <w:r>
              <w:t xml:space="preserve">. This, then, gets used at Step 22. However, the UL timing variables </w:t>
            </w:r>
            <w:r w:rsidR="00936E04">
              <w:t xml:space="preserve">are being increased by a factor of </w:t>
            </w:r>
            <w:proofErr w:type="spellStart"/>
            <w:r w:rsidR="00936E04" w:rsidRPr="00DD273D">
              <w:rPr>
                <w:b/>
              </w:rPr>
              <w:t>const_SPS_Period</w:t>
            </w:r>
            <w:proofErr w:type="spellEnd"/>
            <w:r w:rsidR="00936E04">
              <w:rPr>
                <w:b/>
              </w:rPr>
              <w:t xml:space="preserve">. </w:t>
            </w:r>
            <w:r w:rsidR="00936E04">
              <w:t>This, then, causes timing issues on the UL at Step 23 as the timing is</w:t>
            </w:r>
            <w:r>
              <w:t xml:space="preserve"> out of alignment</w:t>
            </w:r>
            <w:r w:rsidR="0089667B">
              <w:t xml:space="preserve"> as the CG Grant configuration is activated at a different time at Step 22</w:t>
            </w:r>
            <w:r>
              <w:t xml:space="preserve">. Secondly, the UL variable used to calculate </w:t>
            </w:r>
            <w:r w:rsidRPr="00DD273D">
              <w:rPr>
                <w:b/>
              </w:rPr>
              <w:t>v_TimingUL_12</w:t>
            </w:r>
            <w:r>
              <w:t xml:space="preserve"> at Step 23 is incorrect. It should have been </w:t>
            </w:r>
            <w:r w:rsidRPr="00DD273D">
              <w:t>v_TimingUL_11A</w:t>
            </w:r>
            <w:r>
              <w:t xml:space="preserve"> rather than </w:t>
            </w:r>
            <w:r w:rsidRPr="00DD273D">
              <w:rPr>
                <w:b/>
              </w:rPr>
              <w:t>v_TimingUL_11</w:t>
            </w:r>
            <w:r>
              <w:t xml:space="preserve"> with the added milliseconds being </w:t>
            </w:r>
            <w:proofErr w:type="spellStart"/>
            <w:r w:rsidRPr="00DD273D">
              <w:t>const_SPS_Period</w:t>
            </w:r>
            <w:proofErr w:type="spellEnd"/>
            <w:r>
              <w:t xml:space="preserve"> rather than </w:t>
            </w:r>
            <w:r w:rsidRPr="00DD273D">
              <w:rPr>
                <w:b/>
              </w:rPr>
              <w:t>2*</w:t>
            </w:r>
            <w:proofErr w:type="spellStart"/>
            <w:r w:rsidRPr="00DD273D">
              <w:rPr>
                <w:b/>
              </w:rPr>
              <w:t>const_SPS_Period</w:t>
            </w:r>
            <w:proofErr w:type="spellEnd"/>
          </w:p>
          <w:p w14:paraId="563AD32B" w14:textId="77777777" w:rsidR="009B37DB" w:rsidRDefault="009B37DB" w:rsidP="009B37DB">
            <w:pPr>
              <w:pStyle w:val="ListParagraph"/>
            </w:pPr>
          </w:p>
          <w:p w14:paraId="29C407BE" w14:textId="77777777" w:rsidR="009B37DB" w:rsidRDefault="009B37DB" w:rsidP="009B37DB">
            <w:pPr>
              <w:pStyle w:val="CRCoverPage"/>
              <w:numPr>
                <w:ilvl w:val="0"/>
                <w:numId w:val="36"/>
              </w:numPr>
              <w:spacing w:after="0"/>
            </w:pPr>
            <w:r>
              <w:t xml:space="preserve">As per the Prose, at Step 23, it </w:t>
            </w:r>
            <w:proofErr w:type="gramStart"/>
            <w:r>
              <w:t>has to</w:t>
            </w:r>
            <w:proofErr w:type="gramEnd"/>
            <w:r>
              <w:t xml:space="preserve"> be checked whether </w:t>
            </w:r>
            <w:r w:rsidRPr="00D252AE">
              <w:t>a Configured Grant Confirmation MAC CE</w:t>
            </w:r>
            <w:r>
              <w:t xml:space="preserve"> is received or not.</w:t>
            </w:r>
          </w:p>
          <w:p w14:paraId="6069C5CF" w14:textId="77777777" w:rsidR="009B37DB" w:rsidRDefault="009B37DB" w:rsidP="009B37DB">
            <w:pPr>
              <w:pStyle w:val="ListParagraph"/>
            </w:pPr>
          </w:p>
          <w:p w14:paraId="54D68278" w14:textId="77777777" w:rsidR="009B37DB" w:rsidRDefault="009B37DB" w:rsidP="009B37DB">
            <w:pPr>
              <w:pStyle w:val="CRCoverPage"/>
              <w:numPr>
                <w:ilvl w:val="0"/>
                <w:numId w:val="36"/>
              </w:numPr>
              <w:spacing w:after="0"/>
            </w:pPr>
            <w:r>
              <w:t xml:space="preserve">In the event, at Step 23, the UE </w:t>
            </w:r>
            <w:r w:rsidRPr="00F14733">
              <w:rPr>
                <w:b/>
              </w:rPr>
              <w:t>does not</w:t>
            </w:r>
            <w:r>
              <w:t xml:space="preserve"> transmit a MAC PDU </w:t>
            </w:r>
            <w:r w:rsidRPr="00D252AE">
              <w:t>containing one RLC SDU and a Configured Grant Confirmation MAC CE in Symbol ‘S’ of Slot ‘y’ of PUSCH as per grant in step 22</w:t>
            </w:r>
            <w:r>
              <w:t xml:space="preserve">, then this </w:t>
            </w:r>
            <w:proofErr w:type="gramStart"/>
            <w:r>
              <w:t>has to</w:t>
            </w:r>
            <w:proofErr w:type="gramEnd"/>
            <w:r>
              <w:t xml:space="preserve"> be flagged as a Preliminary Verdict as FAIL.</w:t>
            </w:r>
          </w:p>
          <w:p w14:paraId="4458217E" w14:textId="77777777" w:rsidR="00163394" w:rsidRPr="009B37DB" w:rsidRDefault="00163394" w:rsidP="00D322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val="en-SG" w:eastAsia="ja-JP"/>
              </w:rPr>
            </w:pPr>
          </w:p>
        </w:tc>
      </w:tr>
      <w:tr w:rsidR="00163394" w:rsidRPr="00B76627" w14:paraId="54A5A083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4DAE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C1A2" w14:textId="77777777" w:rsidR="009B37DB" w:rsidRPr="00DD273D" w:rsidRDefault="009B37DB" w:rsidP="009B37DB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val="en-SG"/>
              </w:rPr>
            </w:pPr>
            <w:r>
              <w:rPr>
                <w:rFonts w:cs="Tahoma"/>
                <w:sz w:val="18"/>
                <w:szCs w:val="18"/>
              </w:rPr>
              <w:t xml:space="preserve">Introduced a template </w:t>
            </w:r>
            <w:proofErr w:type="spellStart"/>
            <w:r w:rsidRPr="00744C84">
              <w:rPr>
                <w:rFonts w:cs="Tahoma"/>
                <w:sz w:val="18"/>
                <w:szCs w:val="18"/>
              </w:rPr>
              <w:t>cs_SymbolTimingInfo_Any</w:t>
            </w:r>
            <w:proofErr w:type="spellEnd"/>
            <w:r>
              <w:rPr>
                <w:rFonts w:cs="Tahoma"/>
                <w:sz w:val="18"/>
                <w:szCs w:val="18"/>
              </w:rPr>
              <w:t xml:space="preserve"> to set the Symbol to “Any”</w:t>
            </w:r>
          </w:p>
          <w:p w14:paraId="25395140" w14:textId="77777777" w:rsidR="009B37DB" w:rsidRPr="00DD273D" w:rsidRDefault="009B37DB" w:rsidP="009B37DB">
            <w:pPr>
              <w:pStyle w:val="CRCoverPage"/>
              <w:spacing w:after="0"/>
              <w:ind w:left="720"/>
              <w:rPr>
                <w:noProof/>
                <w:lang w:val="en-SG"/>
              </w:rPr>
            </w:pPr>
          </w:p>
          <w:p w14:paraId="22EECAC2" w14:textId="77777777" w:rsidR="009B37DB" w:rsidRPr="009B37DB" w:rsidRDefault="009B37DB" w:rsidP="009B37DB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Removed the additional call at Step 21A to modify the timing of the DL variable </w:t>
            </w:r>
            <w:r w:rsidRPr="00DD273D">
              <w:rPr>
                <w:noProof/>
                <w:lang w:val="en-SG"/>
              </w:rPr>
              <w:t>v_TimingDL</w:t>
            </w:r>
            <w:r>
              <w:rPr>
                <w:noProof/>
                <w:lang w:val="en-SG"/>
              </w:rPr>
              <w:t xml:space="preserve">.  Adjusted the variable </w:t>
            </w:r>
            <w:r w:rsidRPr="00DD273D">
              <w:rPr>
                <w:b/>
              </w:rPr>
              <w:t>v_TimingUL_12</w:t>
            </w:r>
            <w:r>
              <w:rPr>
                <w:b/>
              </w:rPr>
              <w:t xml:space="preserve"> </w:t>
            </w:r>
            <w:r>
              <w:t xml:space="preserve">to be based on </w:t>
            </w:r>
            <w:r w:rsidRPr="00DD273D">
              <w:t>v_TimingUL_11A</w:t>
            </w:r>
            <w:r>
              <w:t xml:space="preserve"> with an addition of </w:t>
            </w:r>
            <w:proofErr w:type="spellStart"/>
            <w:r w:rsidRPr="009B37DB">
              <w:t>const_SPS_Period</w:t>
            </w:r>
            <w:proofErr w:type="spellEnd"/>
            <w:r>
              <w:t xml:space="preserve"> </w:t>
            </w:r>
            <w:proofErr w:type="spellStart"/>
            <w:r>
              <w:t>ms</w:t>
            </w:r>
            <w:proofErr w:type="spellEnd"/>
            <w:r>
              <w:t>.</w:t>
            </w:r>
          </w:p>
          <w:p w14:paraId="3DE54B65" w14:textId="77777777" w:rsidR="009B37DB" w:rsidRDefault="009B37DB" w:rsidP="009B37DB">
            <w:pPr>
              <w:pStyle w:val="ListParagraph"/>
              <w:rPr>
                <w:noProof/>
                <w:lang w:val="en-SG"/>
              </w:rPr>
            </w:pPr>
          </w:p>
          <w:p w14:paraId="208A3025" w14:textId="77777777" w:rsidR="009B37DB" w:rsidRPr="009B37DB" w:rsidRDefault="009B37DB" w:rsidP="009B37DB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the check for </w:t>
            </w:r>
            <w:r w:rsidRPr="00D252AE">
              <w:t>Configured Grant Confirmation MAC CE</w:t>
            </w:r>
            <w:r>
              <w:t xml:space="preserve"> at Step 23.</w:t>
            </w:r>
          </w:p>
          <w:p w14:paraId="7065B5BC" w14:textId="77777777" w:rsidR="009B37DB" w:rsidRDefault="009B37DB" w:rsidP="009B37DB">
            <w:pPr>
              <w:pStyle w:val="ListParagraph"/>
              <w:rPr>
                <w:noProof/>
                <w:lang w:val="en-SG"/>
              </w:rPr>
            </w:pPr>
          </w:p>
          <w:p w14:paraId="08F9D347" w14:textId="77777777" w:rsidR="009B37DB" w:rsidRDefault="009B37DB" w:rsidP="009B37DB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 an option in the alt statement at Step 21A and 23 for a t_Watchdog.timeout</w:t>
            </w:r>
          </w:p>
          <w:p w14:paraId="732B0682" w14:textId="77777777" w:rsidR="00163394" w:rsidRPr="009B37DB" w:rsidRDefault="00163394" w:rsidP="00163394">
            <w:pPr>
              <w:pStyle w:val="CRCoverPage"/>
              <w:spacing w:after="0"/>
              <w:rPr>
                <w:rFonts w:ascii="Cambria Math" w:hAnsi="Cambria Math"/>
                <w:lang w:val="en-SG"/>
              </w:rPr>
            </w:pPr>
          </w:p>
        </w:tc>
      </w:tr>
      <w:tr w:rsidR="00163394" w:rsidRPr="00B76627" w14:paraId="2EF832C5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A205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9140" w14:textId="77777777" w:rsidR="00163394" w:rsidRPr="00B76627" w:rsidRDefault="009B37DB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MAC_SPS_TC_Common_</w:t>
            </w:r>
            <w:proofErr w:type="gramStart"/>
            <w:r>
              <w:rPr>
                <w:rFonts w:ascii="Arial" w:hAnsi="Arial" w:cs="Arial"/>
                <w:color w:val="000000"/>
              </w:rPr>
              <w:t>NR</w:t>
            </w:r>
            <w:r w:rsidR="00E51231" w:rsidRPr="00E51231">
              <w:rPr>
                <w:rFonts w:ascii="Arial" w:hAnsi="Arial" w:cs="Arial"/>
                <w:color w:val="000000"/>
              </w:rPr>
              <w:t>.ttcn</w:t>
            </w:r>
            <w:proofErr w:type="spellEnd"/>
            <w:proofErr w:type="gramEnd"/>
          </w:p>
        </w:tc>
      </w:tr>
      <w:tr w:rsidR="00163394" w:rsidRPr="00B76627" w14:paraId="07C34205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8656" w14:textId="77777777" w:rsidR="00163394" w:rsidRPr="00E405C2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E405C2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AAD8" w14:textId="20EA89D9" w:rsidR="00163394" w:rsidRPr="00E405C2" w:rsidRDefault="00B03473" w:rsidP="00491114">
            <w:pPr>
              <w:pStyle w:val="ListParagraph"/>
              <w:numPr>
                <w:ilvl w:val="0"/>
                <w:numId w:val="40"/>
              </w:numPr>
              <w:rPr>
                <w:rFonts w:ascii="Tahoma" w:hAnsi="Tahoma" w:cs="Tahoma"/>
                <w:highlight w:val="cyan"/>
              </w:rPr>
            </w:pPr>
            <w:r>
              <w:rPr>
                <w:rFonts w:ascii="Tahoma" w:hAnsi="Tahoma" w:cs="Tahoma"/>
                <w:highlight w:val="cyan"/>
              </w:rPr>
              <w:t>Accepted as improvement</w:t>
            </w:r>
            <w:r w:rsidR="00E405C2">
              <w:rPr>
                <w:rFonts w:ascii="Tahoma" w:hAnsi="Tahoma" w:cs="Tahoma"/>
                <w:highlight w:val="cyan"/>
              </w:rPr>
              <w:t>.</w:t>
            </w:r>
          </w:p>
          <w:p w14:paraId="31E72ABB" w14:textId="77777777" w:rsidR="00491114" w:rsidRPr="00E405C2" w:rsidRDefault="00FE53A7" w:rsidP="00491114">
            <w:pPr>
              <w:pStyle w:val="ListParagraph"/>
              <w:numPr>
                <w:ilvl w:val="0"/>
                <w:numId w:val="40"/>
              </w:numPr>
              <w:rPr>
                <w:rFonts w:ascii="Tahoma" w:hAnsi="Tahoma" w:cs="Tahoma"/>
                <w:highlight w:val="cyan"/>
              </w:rPr>
            </w:pPr>
            <w:r w:rsidRPr="00E405C2">
              <w:rPr>
                <w:rFonts w:ascii="Tahoma" w:hAnsi="Tahoma" w:cs="Tahoma"/>
                <w:highlight w:val="cyan"/>
              </w:rPr>
              <w:t>Accepted</w:t>
            </w:r>
          </w:p>
          <w:p w14:paraId="0C578609" w14:textId="77777777" w:rsidR="00FE53A7" w:rsidRPr="00E405C2" w:rsidRDefault="00FE53A7" w:rsidP="00491114">
            <w:pPr>
              <w:pStyle w:val="ListParagraph"/>
              <w:numPr>
                <w:ilvl w:val="0"/>
                <w:numId w:val="40"/>
              </w:numPr>
              <w:rPr>
                <w:rFonts w:ascii="Tahoma" w:hAnsi="Tahoma" w:cs="Tahoma"/>
                <w:highlight w:val="cyan"/>
              </w:rPr>
            </w:pPr>
            <w:r w:rsidRPr="00E405C2">
              <w:rPr>
                <w:rFonts w:ascii="Tahoma" w:hAnsi="Tahoma" w:cs="Tahoma"/>
                <w:highlight w:val="cyan"/>
              </w:rPr>
              <w:t>Accepted</w:t>
            </w:r>
          </w:p>
          <w:p w14:paraId="2EEE51C2" w14:textId="4E5C7DC9" w:rsidR="00FE53A7" w:rsidRPr="00E405C2" w:rsidRDefault="00FE53A7" w:rsidP="00491114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highlight w:val="cyan"/>
              </w:rPr>
            </w:pPr>
            <w:r w:rsidRPr="00967485">
              <w:rPr>
                <w:rFonts w:ascii="Tahoma" w:hAnsi="Tahoma" w:cs="Tahoma"/>
                <w:highlight w:val="red"/>
              </w:rPr>
              <w:t>Not needed as timeout gets captured in default handler.</w:t>
            </w:r>
          </w:p>
        </w:tc>
      </w:tr>
    </w:tbl>
    <w:p w14:paraId="68C86952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5"/>
    <w:bookmarkEnd w:id="36"/>
    <w:p w14:paraId="6B7D4EC5" w14:textId="77777777"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14:paraId="76DD7690" w14:textId="77777777" w:rsidTr="002C636C">
        <w:tc>
          <w:tcPr>
            <w:tcW w:w="9855" w:type="dxa"/>
          </w:tcPr>
          <w:p w14:paraId="4143CF8E" w14:textId="77777777"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f_TC_7_1_1_6_3_NR_TestBody1(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DRB_Identity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runs on NR_BASE_PTC</w:t>
            </w:r>
          </w:p>
          <w:p w14:paraId="617E5B51" w14:textId="77777777" w:rsidR="007006F5" w:rsidRDefault="009B37DB" w:rsidP="009B37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</w:t>
            </w:r>
          </w:p>
          <w:p w14:paraId="47821F5F" w14:textId="77777777" w:rsidR="007006F5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65FA5D65" w14:textId="77777777" w:rsidR="009B37DB" w:rsidRDefault="009B37DB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14:paraId="50DDDC62" w14:textId="77777777"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Stop UL Grant configuration</w:t>
            </w:r>
          </w:p>
          <w:p w14:paraId="6A5C7CA2" w14:textId="77777777"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f_NR_ULGrantConfiguration_Stop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(nr_Cell1,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cs_NR_UplinkTimeAlignment_Stop</w:t>
            </w:r>
            <w:proofErr w:type="spellEnd"/>
            <w:proofErr w:type="gram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7926354E" w14:textId="77777777"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Configure for indication of UL Data and UL grant on PDCCH</w:t>
            </w:r>
          </w:p>
          <w:p w14:paraId="49D7E51A" w14:textId="77777777"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Asper 38.508 Table 4.6.3-122 the default K2 is 4 slots</w:t>
            </w:r>
          </w:p>
          <w:p w14:paraId="7A7CE258" w14:textId="77777777"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f_NR_GetNextSendOccasion_DL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(nr_Cell1, 480</w:t>
            </w:r>
            <w:proofErr w:type="gram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24044A3F" w14:textId="77777777" w:rsid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v_TimingUL_1:= 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53A12B87" w14:textId="77777777" w:rsid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14:paraId="690FAF4F" w14:textId="77777777" w:rsid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19C55EAA" w14:textId="77777777" w:rsidR="001173ED" w:rsidRDefault="001173ED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14:paraId="43CD67FD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//prepare step 21</w:t>
            </w:r>
          </w:p>
          <w:p w14:paraId="3A1B32A5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//@sic R5-225377 sic@</w:t>
            </w:r>
          </w:p>
          <w:p w14:paraId="4072C6B2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f_SubFrameTiming_AddMilliSeconds(v_TimingDL,const_SPS_Period-10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0E3D83F1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v_SDU_SubPDUListUL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{cr_NR_MAC_SDU_SubPDU(cr_NR_MAC_SubHeaderWithLI(tsc_LCID_SCG_Bearer, int2bit(16, 8)),  v_EncodedRlcPdu8)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68FB6FE4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v_MAC_PDUListUL11 := {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cr_NR_UL_MAC_PDU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v_SDU_SubPDUListUL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v_CE_SubPDUListUL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*) 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110078A4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v_TimingUL_11 := f_SubFrameTiming_AddMilliSeconds(v_TimingUL_10,const_SPS_Period);//Step 21 Timing</w:t>
            </w:r>
          </w:p>
          <w:p w14:paraId="5A20D3E3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386DA107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//prepare step 21A</w:t>
            </w:r>
          </w:p>
          <w:p w14:paraId="60C76328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f_SubFrameTiming_AddMilliSeconds(v_TimingDL,const_SPS_Period-10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5C33D8A9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v_MAC_PDUListUL11A := {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cr_NR_UL_MAC_PDU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(*, *, *) 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4C0BB126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v_TimingUL_11A := f_SubFrameTiming_AddMilliSeconds(v_TimingUL_11,const_SPS_Period);//Step 21 Timing</w:t>
            </w:r>
          </w:p>
          <w:p w14:paraId="7797CBE7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</w:t>
            </w:r>
          </w:p>
          <w:p w14:paraId="1576599A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//@siclog "Step 22"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14:paraId="78582602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f_SubFrameTiming_AddMilliSeconds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(v_TimingDL,2*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const_SPS_Period</w:t>
            </w:r>
            <w:proofErr w:type="spellEnd"/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68B71C5A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f_NR_UL_CgGrantConfiguration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(nr_Cell1,cs_TimingInfo_NR(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v_NR_ResourceAllocation_CSRNTI</w:t>
            </w:r>
            <w:proofErr w:type="spellEnd"/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53C78BD3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//prepare step 23</w:t>
            </w:r>
          </w:p>
          <w:p w14:paraId="294C0368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v_SDU_SubPDUListUL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{cr_NR_MAC_SDU_SubPDU(cr_NR_MAC_SubHeaderWithLI(tsc_LCID_SCG_Bearer, int2bit(16, 8)),  v_EncodedRlcPdu9)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642B79E1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v_MAC_PDUListUL12 := {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cr_NR_UL_MAC_PDU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v_SDU_SubPDUListUL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*, *) 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72EFA96B" w14:textId="77777777" w:rsid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v_TimingUL_12 := f_SubFrameTiming_AddMilliSeconds(v_TimingUL_11,2*const_SPS_Period);//Step 23 Timing</w:t>
            </w:r>
          </w:p>
          <w:p w14:paraId="6F43514C" w14:textId="77777777" w:rsid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0492D250" w14:textId="77777777" w:rsid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0F9B0ABA" w14:textId="77777777" w:rsid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49F735DF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// @siclog "Step 21"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14:paraId="2BDA7D9C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DRB.receive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car_NR_DRB_COMMON_IND_MAC_PDUList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(nr_Cell1,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cr_TimingInfo_NR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 v_TimingUL_11), v_MAC_PDUListUL11)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78119C17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f_NR_PreliminaryPass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(__FILE__, __LINE__, "Step 21"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569E1710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@siclog "Step 21A and 23"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14:paraId="09E7B2A2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alt {</w:t>
            </w:r>
          </w:p>
          <w:p w14:paraId="18BCA0F5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[]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DRB.receive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car_NR_DRB_COMMON_IND_MAC_PDUList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(nr_Cell1,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cr_TimingInfo_NR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 v_TimingUL_11A), v_MAC_PDUListUL11A))</w:t>
            </w:r>
          </w:p>
          <w:p w14:paraId="1777A203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{</w:t>
            </w:r>
          </w:p>
          <w:p w14:paraId="638EF9BF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f_NR_SetVerdictFailOrInconc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(__FILE__, __LINE__, "Step 21A"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7F0FF81D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repeat;</w:t>
            </w:r>
            <w:proofErr w:type="gramEnd"/>
          </w:p>
          <w:p w14:paraId="22AE67AC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17CC0422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 xml:space="preserve">        []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DRB.receive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car_NR_DRB_COMMON_IND_MAC_PDUList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(nr_Cell1,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cr_TimingInfo_NR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 v_TimingUL_12), v_MAC_PDUListUL12))</w:t>
            </w:r>
          </w:p>
          <w:p w14:paraId="08C74D3E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{</w:t>
            </w:r>
          </w:p>
          <w:p w14:paraId="60EB0289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f_NR_PreliminaryPass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(__FILE__, __LINE__, "Step 23"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32CD38C2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06072F0A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};</w:t>
            </w:r>
          </w:p>
          <w:p w14:paraId="5CA44DD3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264A8486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t_Watchdog.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stop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13CADF99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68F0BF08" w14:textId="77777777" w:rsidR="009B37DB" w:rsidRPr="001173ED" w:rsidRDefault="001173ED" w:rsidP="001173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</w:p>
        </w:tc>
      </w:tr>
    </w:tbl>
    <w:p w14:paraId="291A584B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72B9F0F6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42" w:name="OLE_LINK4"/>
      <w:bookmarkStart w:id="43" w:name="OLE_LINK5"/>
    </w:p>
    <w:p w14:paraId="625E04A7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BA0180" w:rsidRPr="00B76627" w14:paraId="3B7A4753" w14:textId="77777777" w:rsidTr="00C915E8">
        <w:tc>
          <w:tcPr>
            <w:tcW w:w="10435" w:type="dxa"/>
          </w:tcPr>
          <w:p w14:paraId="4BE55B1A" w14:textId="77777777"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f_TC_7_1_1_6_3_NR_TestBody1(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DRB_Identity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runs on NR_BASE_PTC</w:t>
            </w:r>
          </w:p>
          <w:p w14:paraId="38E4C585" w14:textId="77777777" w:rsidR="00BA0180" w:rsidRPr="009B37DB" w:rsidRDefault="009B37DB" w:rsidP="009B37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</w:t>
            </w:r>
          </w:p>
        </w:tc>
      </w:tr>
      <w:tr w:rsidR="00420EFB" w:rsidRPr="00B76627" w14:paraId="10727D51" w14:textId="77777777" w:rsidTr="00C915E8">
        <w:tc>
          <w:tcPr>
            <w:tcW w:w="10435" w:type="dxa"/>
          </w:tcPr>
          <w:p w14:paraId="5D0F03FB" w14:textId="77777777" w:rsidR="003A71A2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2418A34E" w14:textId="77777777" w:rsidR="009B37DB" w:rsidRDefault="009B37DB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  <w:p w14:paraId="603DA91F" w14:textId="77777777"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Stop UL Grant configuration</w:t>
            </w:r>
          </w:p>
          <w:p w14:paraId="388DF689" w14:textId="77777777"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f_NR_ULGrantConfiguration_Stop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(nr_Cell1,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cs_NR_UplinkTimeAlignment_Stop</w:t>
            </w:r>
            <w:proofErr w:type="spellEnd"/>
            <w:proofErr w:type="gram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3937AB4E" w14:textId="77777777"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Configure for indication of UL Data and UL grant on PDCCH</w:t>
            </w:r>
          </w:p>
          <w:p w14:paraId="27B39865" w14:textId="77777777"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Asper 38.508 Table 4.6.3-122 the default K2 is 4 slots</w:t>
            </w:r>
          </w:p>
          <w:p w14:paraId="2FEA11FD" w14:textId="77777777"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f_NR_GetNextSendOccasion_DL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(nr_Cell1, 480</w:t>
            </w:r>
            <w:proofErr w:type="gram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41C0F2B3" w14:textId="77777777"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v_TimingUL_1:= 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222B8410" w14:textId="77777777" w:rsid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v_TimingUL_1.Symbol :=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valueof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cs_SymbolTimingInfo_Any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); //WA#</w:t>
            </w:r>
          </w:p>
          <w:p w14:paraId="7A7614C7" w14:textId="77777777" w:rsid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  <w:p w14:paraId="1F0814A0" w14:textId="77777777" w:rsid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140BFB32" w14:textId="77777777" w:rsid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  <w:p w14:paraId="2AB06211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//prepare step 21</w:t>
            </w:r>
          </w:p>
          <w:p w14:paraId="4BAEE2CB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//@sic R5-225377 sic@</w:t>
            </w:r>
          </w:p>
          <w:p w14:paraId="0F3F5D91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v_TimingDL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:= f_SubFrameTiming_AddMilliSeconds(v_TimingDL,const_SPS_Period-10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);</w:t>
            </w:r>
            <w:proofErr w:type="gramEnd"/>
          </w:p>
          <w:p w14:paraId="0CF532A9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v_SDU_SubPDUListUL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:= {cr_NR_MAC_SDU_SubPDU(cr_NR_MAC_SubHeaderWithLI(tsc_LCID_SCG_Bearer, int2bit(16, 8)),  v_EncodedRlcPdu8)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};</w:t>
            </w:r>
            <w:proofErr w:type="gramEnd"/>
          </w:p>
          <w:p w14:paraId="35A52C9A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v_MAC_PDUListUL11 := {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cr_NR_UL_MAC_PDU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v_SDU_SubPDUListUL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v_CE_SubPDUListUL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, *) 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};</w:t>
            </w:r>
            <w:proofErr w:type="gramEnd"/>
          </w:p>
          <w:p w14:paraId="1CACD40F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v_TimingUL_11 := f_SubFrameTiming_AddMilliSeconds(v_TimingUL_10,const_SPS_Period);//Step 21 Timing</w:t>
            </w:r>
          </w:p>
          <w:p w14:paraId="2D4FFB33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</w:p>
          <w:p w14:paraId="70648C65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//prepare step 21A</w:t>
            </w:r>
          </w:p>
          <w:p w14:paraId="5C6AF9B9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</w:t>
            </w:r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//</w:t>
            </w:r>
            <w:r w:rsidRPr="001173ED">
              <w:rPr>
                <w:rFonts w:ascii="Courier New" w:hAnsi="Courier New" w:cs="Courier New"/>
                <w:b/>
                <w:sz w:val="18"/>
                <w:szCs w:val="18"/>
                <w:highlight w:val="yellow"/>
                <w:lang w:val="en-US" w:eastAsia="zh-CN"/>
              </w:rPr>
              <w:t>REMOVED</w:t>
            </w:r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v_TimingDL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 xml:space="preserve"> := f_SubFrameTiming_AddMilliSeconds(v_TimingDL,const_SPS_Period-10); WA#</w:t>
            </w:r>
          </w:p>
          <w:p w14:paraId="0EFB11F1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v_MAC_PDUListUL11A := {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cr_NR_UL_MAC_PDU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(*, *, *) 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};</w:t>
            </w:r>
            <w:proofErr w:type="gramEnd"/>
          </w:p>
          <w:p w14:paraId="50EBF4F6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v_TimingUL_11A := f_SubFrameTiming_AddMilliSeconds(v_TimingUL_11,const_SPS_Period);//Step 21A Timing</w:t>
            </w:r>
          </w:p>
          <w:p w14:paraId="072153DE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</w:t>
            </w:r>
          </w:p>
          <w:p w14:paraId="249B1E9A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//@siclog "Step 22"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siclog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@</w:t>
            </w:r>
          </w:p>
          <w:p w14:paraId="6DF1C133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v_TimingDL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:=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f_SubFrameTiming_AddMilliSeconds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(v_TimingDL,2*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const_SPS_Period</w:t>
            </w:r>
            <w:proofErr w:type="spellEnd"/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);</w:t>
            </w:r>
            <w:proofErr w:type="gramEnd"/>
          </w:p>
          <w:p w14:paraId="6E8DB7C3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f_NR_UL_CgGrantConfiguration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(nr_Cell1,cs_TimingInfo_NR(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v_TimingDL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),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v_NR_ResourceAllocation_CSRNTI</w:t>
            </w:r>
            <w:proofErr w:type="spellEnd"/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);</w:t>
            </w:r>
            <w:proofErr w:type="gramEnd"/>
          </w:p>
          <w:p w14:paraId="4DCFA5F5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//prepare step 23</w:t>
            </w:r>
          </w:p>
          <w:p w14:paraId="321E740F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v_SDU_SubPDUListUL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:= {cr_NR_MAC_SDU_SubPDU(cr_NR_MAC_SubHeaderWithLI(tsc_LCID_SCG_Bearer, int2bit(16, 8)),  v_EncodedRlcPdu9)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};</w:t>
            </w:r>
            <w:proofErr w:type="gramEnd"/>
          </w:p>
          <w:p w14:paraId="555724F0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v_MAC_PDUListUL12 := {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cr_NR_UL_MAC_PDU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v_SDU_SubPDUListUL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v_CE_SubPDUListUL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, *) }; </w:t>
            </w:r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//WA#</w:t>
            </w:r>
          </w:p>
          <w:p w14:paraId="0B30DB97" w14:textId="77777777" w:rsidR="009B37DB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v_TimingUL_12 := f_SubFrameTiming_AddMilliSeconds(</w:t>
            </w:r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v_TimingUL_11A</w:t>
            </w: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,</w:t>
            </w:r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const_SPS_Period</w:t>
            </w: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);//Step 23 Timing</w:t>
            </w:r>
            <w:r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</w:t>
            </w:r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WA#</w:t>
            </w:r>
          </w:p>
          <w:p w14:paraId="6C64DF82" w14:textId="77777777" w:rsid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  <w:p w14:paraId="74DF6C25" w14:textId="77777777" w:rsid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3A44B344" w14:textId="77777777" w:rsid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  <w:p w14:paraId="789DF9DD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// @siclog "Step 21"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siclog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@</w:t>
            </w:r>
          </w:p>
          <w:p w14:paraId="5F877C09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DRB.receive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car_NR_DRB_COMMON_IND_MAC_PDUList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(nr_Cell1,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p_NR_DRB_Id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cr_TimingInfo_NR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 v_TimingUL_11), v_MAC_PDUListUL11)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);</w:t>
            </w:r>
            <w:proofErr w:type="gramEnd"/>
          </w:p>
          <w:p w14:paraId="6BAE3CB5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f_NR_PreliminaryPass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(__FILE__, __LINE__, "Step 21"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);</w:t>
            </w:r>
            <w:proofErr w:type="gramEnd"/>
          </w:p>
          <w:p w14:paraId="165BEAFC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// @siclog "Step 21A and 23"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siclog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@</w:t>
            </w:r>
          </w:p>
          <w:p w14:paraId="5F528981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alt {</w:t>
            </w:r>
          </w:p>
          <w:p w14:paraId="7C721065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    []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DRB.receive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car_NR_DRB_COMMON_IND_MAC_PDUList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(nr_Cell1,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p_NR_DRB_Id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cr_TimingInfo_NR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 v_TimingUL_11A), v_MAC_PDUListUL11A))</w:t>
            </w:r>
          </w:p>
          <w:p w14:paraId="3EEC0088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    {</w:t>
            </w:r>
          </w:p>
          <w:p w14:paraId="7EDD3566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     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f_NR_SetVerdictFailOrInconc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(__FILE__, __LINE__, "Step 21A"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);</w:t>
            </w:r>
            <w:proofErr w:type="gram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</w:t>
            </w:r>
          </w:p>
          <w:p w14:paraId="07567BA6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    }</w:t>
            </w:r>
          </w:p>
          <w:p w14:paraId="1BD250DF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lastRenderedPageBreak/>
              <w:t xml:space="preserve">        []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DRB.receive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car_NR_DRB_COMMON_IND_MAC_PDUList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(nr_Cell1,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p_NR_DRB_Id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cr_TimingInfo_NR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 v_TimingUL_12), v_MAC_PDUListUL12))</w:t>
            </w:r>
          </w:p>
          <w:p w14:paraId="6E752C03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    {</w:t>
            </w:r>
          </w:p>
          <w:p w14:paraId="2026675A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     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f_NR_PreliminaryPass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(__FILE__, __LINE__, "Step 23"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);</w:t>
            </w:r>
            <w:proofErr w:type="gramEnd"/>
          </w:p>
          <w:p w14:paraId="7C57AFB3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    }</w:t>
            </w:r>
          </w:p>
          <w:p w14:paraId="4AFC5538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    </w:t>
            </w:r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[]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t_Watchdog.timeout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 xml:space="preserve"> //WA#</w:t>
            </w:r>
          </w:p>
          <w:p w14:paraId="4D5E3476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 xml:space="preserve">        {</w:t>
            </w:r>
          </w:p>
          <w:p w14:paraId="320F7B05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 xml:space="preserve">         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f_NR_SetVerdictFailOrInconc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(__FILE__, __LINE__, "Step 23"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);</w:t>
            </w:r>
            <w:proofErr w:type="gramEnd"/>
          </w:p>
          <w:p w14:paraId="16EF34BA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 xml:space="preserve">        }</w:t>
            </w:r>
          </w:p>
          <w:p w14:paraId="71C6891A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};</w:t>
            </w:r>
          </w:p>
          <w:p w14:paraId="688699DD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</w:p>
          <w:p w14:paraId="0EC99106" w14:textId="77777777" w:rsid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t_Watchdog.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stop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;</w:t>
            </w:r>
            <w:proofErr w:type="gramEnd"/>
          </w:p>
          <w:p w14:paraId="65CD4F92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};</w:t>
            </w:r>
          </w:p>
        </w:tc>
      </w:tr>
      <w:bookmarkEnd w:id="37"/>
      <w:bookmarkEnd w:id="38"/>
      <w:bookmarkEnd w:id="42"/>
      <w:bookmarkEnd w:id="43"/>
    </w:tbl>
    <w:p w14:paraId="133E47C6" w14:textId="77777777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57542502" w14:textId="77777777" w:rsidR="009B37DB" w:rsidRDefault="006365D3" w:rsidP="009B37DB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9B37DB">
        <w:rPr>
          <w:rFonts w:ascii="Tahoma" w:hAnsi="Tahoma"/>
          <w:b/>
          <w:lang w:eastAsia="en-GB"/>
        </w:rPr>
        <w:t>New Template: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9B37DB" w:rsidRPr="00B76627" w14:paraId="5FB1A147" w14:textId="77777777" w:rsidTr="00FC20C5">
        <w:tc>
          <w:tcPr>
            <w:tcW w:w="10435" w:type="dxa"/>
          </w:tcPr>
          <w:p w14:paraId="521CB2C4" w14:textId="77777777" w:rsidR="009B37DB" w:rsidRDefault="009B37DB" w:rsidP="00FC20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3202D867" w14:textId="77777777"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template (value)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SymbolTimingInfo_Type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cs_SymbolTimingInfo_Any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</w:t>
            </w:r>
          </w:p>
          <w:p w14:paraId="3234C109" w14:textId="77777777"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{ </w:t>
            </w:r>
          </w:p>
          <w:p w14:paraId="2CDE330A" w14:textId="77777777"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Any := true</w:t>
            </w:r>
          </w:p>
          <w:p w14:paraId="6358C605" w14:textId="77777777"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};</w:t>
            </w:r>
          </w:p>
        </w:tc>
      </w:tr>
      <w:tr w:rsidR="009B37DB" w:rsidRPr="00B76627" w14:paraId="59C88E63" w14:textId="77777777" w:rsidTr="00FC20C5">
        <w:tc>
          <w:tcPr>
            <w:tcW w:w="10435" w:type="dxa"/>
          </w:tcPr>
          <w:p w14:paraId="3C851D79" w14:textId="77777777" w:rsidR="009B37DB" w:rsidRPr="009B37DB" w:rsidRDefault="009B37DB" w:rsidP="00FC20C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</w:tc>
      </w:tr>
    </w:tbl>
    <w:p w14:paraId="7E0B4739" w14:textId="77777777" w:rsidR="009B37DB" w:rsidRDefault="009B37DB" w:rsidP="009B37DB">
      <w:pPr>
        <w:spacing w:after="0"/>
        <w:rPr>
          <w:rFonts w:ascii="Tahoma" w:hAnsi="Tahoma"/>
          <w:b/>
          <w:lang w:eastAsia="en-GB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752224" w:rsidRPr="00B76627" w14:paraId="0A655C5A" w14:textId="77777777" w:rsidTr="00FC20C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5F0E" w14:textId="77777777" w:rsidR="00752224" w:rsidRPr="00B76627" w:rsidRDefault="00752224" w:rsidP="00FC20C5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4D9D" w14:textId="77777777" w:rsidR="00752224" w:rsidRPr="00B76627" w:rsidRDefault="00752224" w:rsidP="00FC20C5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752224">
              <w:rPr>
                <w:rFonts w:ascii="Tahoma" w:hAnsi="Tahoma" w:cs="Arial"/>
                <w:color w:val="000000"/>
                <w:lang w:eastAsia="en-GB"/>
              </w:rPr>
              <w:t xml:space="preserve">f_TC_7_1_1_6_3_NR_TestBody2 </w:t>
            </w:r>
            <w:r w:rsidRPr="00F016E2">
              <w:rPr>
                <w:rFonts w:ascii="Tahoma" w:hAnsi="Tahoma" w:cs="Arial"/>
                <w:color w:val="000000"/>
                <w:lang w:eastAsia="en-GB"/>
              </w:rPr>
              <w:t>()</w:t>
            </w:r>
          </w:p>
        </w:tc>
      </w:tr>
      <w:tr w:rsidR="00752224" w:rsidRPr="00B76627" w14:paraId="0CAA9EAB" w14:textId="77777777" w:rsidTr="00FC20C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93C7" w14:textId="77777777" w:rsidR="00752224" w:rsidRPr="00B76627" w:rsidRDefault="00752224" w:rsidP="00FC20C5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2423" w14:textId="77777777" w:rsidR="00752224" w:rsidRDefault="00752224" w:rsidP="00752224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 xml:space="preserve">To effectively perform the negative test scenario at Step 27, it is required to stop the default </w:t>
            </w:r>
            <w:proofErr w:type="spellStart"/>
            <w:r>
              <w:t>OnSR</w:t>
            </w:r>
            <w:proofErr w:type="spellEnd"/>
            <w:r>
              <w:t xml:space="preserve"> config so that the UE does not use this mechanism to loop back the UL Data.</w:t>
            </w:r>
          </w:p>
          <w:p w14:paraId="38D553D1" w14:textId="77777777" w:rsidR="00752224" w:rsidRDefault="00752224" w:rsidP="00752224">
            <w:pPr>
              <w:pStyle w:val="CRCoverPage"/>
              <w:spacing w:after="0"/>
              <w:ind w:left="720"/>
            </w:pPr>
          </w:p>
          <w:p w14:paraId="6AFD5190" w14:textId="77777777" w:rsidR="00752224" w:rsidRDefault="00752224" w:rsidP="00752224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>The Step number is incorrectly set as Step 32 rather than Step 27</w:t>
            </w:r>
          </w:p>
          <w:p w14:paraId="132EFCF2" w14:textId="77777777" w:rsidR="00752224" w:rsidRPr="00752224" w:rsidRDefault="00752224" w:rsidP="00FC20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eastAsia="ja-JP"/>
              </w:rPr>
            </w:pPr>
          </w:p>
        </w:tc>
      </w:tr>
      <w:tr w:rsidR="00752224" w:rsidRPr="00B76627" w14:paraId="73142A99" w14:textId="77777777" w:rsidTr="00FC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B5EE" w14:textId="77777777" w:rsidR="00752224" w:rsidRPr="00B76627" w:rsidRDefault="00752224" w:rsidP="00FC20C5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1A97" w14:textId="77777777" w:rsidR="00752224" w:rsidRDefault="00752224" w:rsidP="00752224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Stopped the default OnSR config</w:t>
            </w:r>
          </w:p>
          <w:p w14:paraId="7815F65B" w14:textId="77777777" w:rsidR="00752224" w:rsidRDefault="00752224" w:rsidP="00752224">
            <w:pPr>
              <w:pStyle w:val="CRCoverPage"/>
              <w:spacing w:after="0"/>
              <w:ind w:left="720"/>
              <w:rPr>
                <w:noProof/>
                <w:lang w:val="en-SG"/>
              </w:rPr>
            </w:pPr>
          </w:p>
          <w:p w14:paraId="7D9909A6" w14:textId="77777777" w:rsidR="00752224" w:rsidRPr="001173ED" w:rsidRDefault="00752224" w:rsidP="00752224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Corrected the Step number to 27</w:t>
            </w:r>
          </w:p>
        </w:tc>
      </w:tr>
      <w:tr w:rsidR="00752224" w:rsidRPr="00B76627" w14:paraId="23941EB1" w14:textId="77777777" w:rsidTr="00FC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352D" w14:textId="77777777" w:rsidR="00752224" w:rsidRPr="00B76627" w:rsidRDefault="00752224" w:rsidP="00FC20C5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FA74" w14:textId="77777777" w:rsidR="00752224" w:rsidRPr="00B76627" w:rsidRDefault="00752224" w:rsidP="00FC20C5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MAC_SPS_TC_Common_</w:t>
            </w:r>
            <w:proofErr w:type="gramStart"/>
            <w:r>
              <w:rPr>
                <w:rFonts w:ascii="Arial" w:hAnsi="Arial" w:cs="Arial"/>
                <w:color w:val="000000"/>
              </w:rPr>
              <w:t>NR</w:t>
            </w:r>
            <w:r w:rsidRPr="00E51231">
              <w:rPr>
                <w:rFonts w:ascii="Arial" w:hAnsi="Arial" w:cs="Arial"/>
                <w:color w:val="000000"/>
              </w:rPr>
              <w:t>.ttcn</w:t>
            </w:r>
            <w:proofErr w:type="spellEnd"/>
            <w:proofErr w:type="gramEnd"/>
          </w:p>
        </w:tc>
      </w:tr>
      <w:tr w:rsidR="00752224" w:rsidRPr="00B76627" w14:paraId="5C5876B8" w14:textId="77777777" w:rsidTr="00FC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2B05" w14:textId="77777777" w:rsidR="00752224" w:rsidRPr="00EE77E4" w:rsidRDefault="00752224" w:rsidP="00FC20C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EE77E4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1390" w14:textId="2778A3CA" w:rsidR="00752224" w:rsidRPr="00EE77E4" w:rsidRDefault="00EE77E4" w:rsidP="00FC20C5">
            <w:pPr>
              <w:rPr>
                <w:rFonts w:ascii="Arial" w:hAnsi="Arial" w:cs="Arial"/>
                <w:highlight w:val="cyan"/>
              </w:rPr>
            </w:pPr>
            <w:proofErr w:type="spellStart"/>
            <w:r w:rsidRPr="00EE77E4">
              <w:rPr>
                <w:rFonts w:ascii="Arial" w:hAnsi="Arial" w:cs="Arial"/>
                <w:highlight w:val="cyan"/>
              </w:rPr>
              <w:t>Acccepted</w:t>
            </w:r>
            <w:proofErr w:type="spellEnd"/>
          </w:p>
        </w:tc>
      </w:tr>
    </w:tbl>
    <w:p w14:paraId="48CF50FA" w14:textId="77777777" w:rsidR="00752224" w:rsidRDefault="00752224" w:rsidP="00752224">
      <w:pPr>
        <w:spacing w:after="0"/>
        <w:rPr>
          <w:rFonts w:ascii="Tahoma" w:hAnsi="Tahoma"/>
          <w:b/>
          <w:lang w:eastAsia="en-GB"/>
        </w:rPr>
      </w:pPr>
    </w:p>
    <w:p w14:paraId="54626262" w14:textId="77777777" w:rsidR="00752224" w:rsidRDefault="00752224" w:rsidP="00752224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2224" w:rsidRPr="00B76627" w14:paraId="50035E3F" w14:textId="77777777" w:rsidTr="00FC20C5">
        <w:tc>
          <w:tcPr>
            <w:tcW w:w="9855" w:type="dxa"/>
          </w:tcPr>
          <w:p w14:paraId="5D652217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f_TC_7_1_1_6_3_NR_TestBody2(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DRB_Identity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</w:p>
          <w:p w14:paraId="0BD9BA0E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 //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SubFrameTiming_Type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p_TimingUL</w:t>
            </w:r>
          </w:p>
          <w:p w14:paraId="3AC35B91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 )runs on NR_BASE_PTC</w:t>
            </w:r>
          </w:p>
          <w:p w14:paraId="739C9128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{</w:t>
            </w:r>
          </w:p>
          <w:p w14:paraId="5879904F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//const integer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const_SPS_Period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:=40; // period in milli seconds</w:t>
            </w:r>
          </w:p>
          <w:p w14:paraId="4AA20C60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NR_MAC_SDU_Type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EncodedRlcPdu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45C1AB5F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NR_MAC_SDU_SubPDU_List_Type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31D835F4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NR_MAC_PDUList_Type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4E9A8E55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SubFrameTiming_Type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1A5331AA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//var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SubFrameTiming_Type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04A517FC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(present)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NR_MAC_PDUList_Type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v_MAC_PDUListUL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{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cr_NR_UL_MAC_PDU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(*, *, *) 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4C95CE20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timer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0.2;</w:t>
            </w:r>
            <w:proofErr w:type="gramEnd"/>
          </w:p>
          <w:p w14:paraId="2A118894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7DB15F44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v_TimingUL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f_SubFrameTiming_AddMilliSeconds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p_TimingUL,const_SPS_Period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*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p_X</w:t>
            </w:r>
            <w:proofErr w:type="spellEnd"/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18A0BB2D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v_EncodedRlcPdu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f_NR_RLC_UMD_FullPDU_Encvalue(f_NR_PDCP_PDU_Encvalue(f_NR_ReturnDefaultPDCP_PDU (9, crs_NR_PDCP_SDU_12B7, 1)));//@sic R5-227518 sic@</w:t>
            </w:r>
          </w:p>
          <w:p w14:paraId="69397068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v_SDU_SubPDUListDL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{cs_NR_MAC_SDU_SubPDU_LI8(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tsc_LCID_SCG_Bearer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v_EncodedRlcPdu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5B9A356C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{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cs_NR_DL_MAC_PDU_SDU_SubPDU_Padding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v_SDU_SubPDUListDL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 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460062CD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f_NR_GetNextSendOccasion_DL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17DB21E6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DRB.send(cads_NR_DRB_COMMON_REQ_MAC_PDUList_NoCRNTI_Grant(nr_Cell1,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cs_TimingInfo_NR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4CB03CB6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2015E8E3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t_Watchdog.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start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03940CFB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alt {</w:t>
            </w:r>
          </w:p>
          <w:p w14:paraId="61C2BBB8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[]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DRB.receive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car_NR_DRB_COMMON_IND_MAC_PDUList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(nr_Cell1,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cr_TimingInfo_Any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v_MAC_PDUListUL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</w:t>
            </w:r>
          </w:p>
          <w:p w14:paraId="06A86713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{</w:t>
            </w:r>
          </w:p>
          <w:p w14:paraId="05870698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f_NR_SetVerdictFailOrInconc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(__FILE__, __LINE__, "Step 27"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28149BA9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t_Watchdog.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stop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39A45CD7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718A71A7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[]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t_Watchdog.timeout</w:t>
            </w:r>
            <w:proofErr w:type="spellEnd"/>
          </w:p>
          <w:p w14:paraId="673713CB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 xml:space="preserve">       {</w:t>
            </w:r>
          </w:p>
          <w:p w14:paraId="46FF43F6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f_NR_PreliminaryPass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(__FILE__, __LINE__, "Step 32"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49DF1FD0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}</w:t>
            </w:r>
          </w:p>
          <w:p w14:paraId="0FD45A8A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14:paraId="60A209CB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Get back PDU from UE</w:t>
            </w:r>
          </w:p>
          <w:p w14:paraId="435E8A49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f_NR_ULGrantConfiguration_Start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1CEBEEAF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DRB.receive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car_NR_DRB_COMMON_IND_MAC_PDUList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(nr_Cell1,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cr_TimingInfo_Any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v_MAC_PDUListUL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</w:t>
            </w:r>
          </w:p>
          <w:p w14:paraId="22307316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37BBDFB8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3D826FAF" w14:textId="77777777" w:rsidR="00752224" w:rsidRPr="001173ED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};</w:t>
            </w:r>
          </w:p>
        </w:tc>
      </w:tr>
    </w:tbl>
    <w:p w14:paraId="2C437047" w14:textId="77777777" w:rsidR="00752224" w:rsidRDefault="00752224" w:rsidP="00752224">
      <w:pPr>
        <w:spacing w:after="0"/>
        <w:rPr>
          <w:rFonts w:ascii="Tahoma" w:hAnsi="Tahoma"/>
          <w:b/>
          <w:lang w:eastAsia="en-GB"/>
        </w:rPr>
      </w:pPr>
    </w:p>
    <w:p w14:paraId="32372205" w14:textId="77777777" w:rsidR="00752224" w:rsidRDefault="00752224" w:rsidP="00752224">
      <w:pPr>
        <w:spacing w:after="0"/>
        <w:rPr>
          <w:rFonts w:ascii="Tahoma" w:hAnsi="Tahoma"/>
          <w:b/>
          <w:lang w:eastAsia="en-GB"/>
        </w:rPr>
      </w:pPr>
    </w:p>
    <w:p w14:paraId="0820E593" w14:textId="77777777" w:rsidR="00752224" w:rsidRDefault="00752224" w:rsidP="00752224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2224" w:rsidRPr="00B76627" w14:paraId="7521767B" w14:textId="77777777" w:rsidTr="00FC20C5">
        <w:tc>
          <w:tcPr>
            <w:tcW w:w="9855" w:type="dxa"/>
          </w:tcPr>
          <w:p w14:paraId="7113DE04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f_TC_7_1_1_6_3_NR_TestBody2(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DRB_Identity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</w:p>
          <w:p w14:paraId="22392056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 //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SubFrameTiming_Type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p_TimingUL</w:t>
            </w:r>
          </w:p>
          <w:p w14:paraId="049A57D7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 )runs on NR_BASE_PTC</w:t>
            </w:r>
          </w:p>
          <w:p w14:paraId="3028895B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{</w:t>
            </w:r>
          </w:p>
          <w:p w14:paraId="1E2A2F05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//const integer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const_SPS_Period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:=40; // period in milli seconds</w:t>
            </w:r>
          </w:p>
          <w:p w14:paraId="535A86D1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NR_MAC_SDU_Type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EncodedRlcPdu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52F2DC03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NR_MAC_SDU_SubPDU_List_Type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49EF41FF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NR_MAC_PDUList_Type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7AC3A47B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SubFrameTiming_Type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3E8A0283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//var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SubFrameTiming_Type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4F8F30EF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(present)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NR_MAC_PDUList_Type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v_MAC_PDUListUL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{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cr_NR_UL_MAC_PDU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(*, *, *) 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43551664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timer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0.2;</w:t>
            </w:r>
            <w:proofErr w:type="gramEnd"/>
          </w:p>
          <w:p w14:paraId="3248E4CD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317E6A95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v_TimingUL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f_SubFrameTiming_AddMilliSeconds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p_TimingUL,const_SPS_Period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*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p_X</w:t>
            </w:r>
            <w:proofErr w:type="spellEnd"/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59CBB55D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v_EncodedRlcPdu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f_NR_RLC_UMD_FullPDU_Encvalue(f_NR_PDCP_PDU_Encvalue(f_NR_ReturnDefaultPDCP_PDU (9, crs_NR_PDCP_SDU_12B7, 1)));//@sic R5-227518 sic@</w:t>
            </w:r>
          </w:p>
          <w:p w14:paraId="76F98573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v_SDU_SubPDUListDL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{cs_NR_MAC_SDU_SubPDU_LI8(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tsc_LCID_SCG_Bearer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v_EncodedRlcPdu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5D8196B8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{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cs_NR_DL_MAC_PDU_SDU_SubPDU_Padding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v_SDU_SubPDUListDL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 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4F7FFA1E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</w:t>
            </w:r>
          </w:p>
          <w:p w14:paraId="7BAB329A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f_NR_ULGrantConfiguration_Stop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(nr_Cell1,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cs_TimingInfo_Now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cs_NR_UplinkTimeAlignment_Stop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); //WA#</w:t>
            </w:r>
          </w:p>
          <w:p w14:paraId="71C138C0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</w:t>
            </w:r>
          </w:p>
          <w:p w14:paraId="1CAB12DE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f_NR_GetNextSendOccasion_DL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69FF7E86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DRB.send(cads_NR_DRB_COMMON_REQ_MAC_PDUList_NoCRNTI_Grant(nr_Cell1,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cs_TimingInfo_NR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09A5DD82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3B2F7D3F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t_Watchdog.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start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27E4BC7F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alt {</w:t>
            </w:r>
          </w:p>
          <w:p w14:paraId="0D20091D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[]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DRB.receive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car_NR_DRB_COMMON_IND_MAC_PDUList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(nr_Cell1,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cr_TimingInfo_Any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v_MAC_PDUListUL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</w:t>
            </w:r>
          </w:p>
          <w:p w14:paraId="210A611F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{</w:t>
            </w:r>
          </w:p>
          <w:p w14:paraId="263CB5F5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f_NR_SetVerdictFailOrInconc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(__FILE__, __LINE__, "Step 27"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021D4DBA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t_Watchdog.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stop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393B8441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3B4D877C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[]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t_Watchdog.timeout</w:t>
            </w:r>
            <w:proofErr w:type="spellEnd"/>
          </w:p>
          <w:p w14:paraId="285370AC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{</w:t>
            </w:r>
          </w:p>
          <w:p w14:paraId="24163B0C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f_NR_PreliminaryPass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(__FILE__, __LINE__, </w:t>
            </w:r>
            <w:r w:rsidRPr="00275C0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"Step 27"</w:t>
            </w: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); </w:t>
            </w:r>
            <w:r w:rsidRPr="00275C0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//WA#</w:t>
            </w:r>
          </w:p>
          <w:p w14:paraId="03E3F68F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}</w:t>
            </w:r>
          </w:p>
          <w:p w14:paraId="5B766C18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14:paraId="691DABA2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Get back PDU from UE</w:t>
            </w:r>
          </w:p>
          <w:p w14:paraId="324E5AAA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f_NR_ULGrantConfiguration_Start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02F90C6B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DRB.receive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car_NR_DRB_COMMON_IND_MAC_PDUList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(nr_Cell1,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cr_TimingInfo_Any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v_MAC_PDUListUL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</w:t>
            </w:r>
          </w:p>
          <w:p w14:paraId="275E247D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61AA8B0E" w14:textId="77777777"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66A5790B" w14:textId="77777777" w:rsidR="00752224" w:rsidRPr="001173ED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};</w:t>
            </w:r>
          </w:p>
        </w:tc>
      </w:tr>
    </w:tbl>
    <w:p w14:paraId="1FCB4492" w14:textId="77777777" w:rsidR="00752224" w:rsidRDefault="00752224" w:rsidP="00752224">
      <w:pPr>
        <w:spacing w:after="0"/>
        <w:rPr>
          <w:rFonts w:ascii="Tahoma" w:hAnsi="Tahoma"/>
          <w:b/>
          <w:lang w:eastAsia="en-GB"/>
        </w:rPr>
      </w:pPr>
    </w:p>
    <w:p w14:paraId="5412607E" w14:textId="77777777" w:rsidR="00752224" w:rsidRDefault="00752224" w:rsidP="00752224">
      <w:pPr>
        <w:spacing w:after="0"/>
        <w:rPr>
          <w:rFonts w:ascii="Tahoma" w:hAnsi="Tahoma"/>
          <w:b/>
          <w:lang w:eastAsia="en-GB"/>
        </w:rPr>
      </w:pPr>
    </w:p>
    <w:p w14:paraId="600C983D" w14:textId="77777777" w:rsidR="00EA6463" w:rsidRDefault="00EA6463" w:rsidP="009B37DB">
      <w:pPr>
        <w:spacing w:after="0"/>
        <w:rPr>
          <w:rFonts w:ascii="Tahoma" w:hAnsi="Tahoma"/>
          <w:b/>
          <w:lang w:eastAsia="en-GB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9B37DB" w:rsidRPr="00B76627" w14:paraId="19FBD48B" w14:textId="77777777" w:rsidTr="00FC20C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4D86" w14:textId="77777777" w:rsidR="009B37DB" w:rsidRPr="00B76627" w:rsidRDefault="009B37DB" w:rsidP="00FC20C5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0710" w14:textId="77777777" w:rsidR="009B37DB" w:rsidRPr="00B76627" w:rsidRDefault="001173ED" w:rsidP="00FC20C5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1173ED">
              <w:rPr>
                <w:rFonts w:ascii="Tahoma" w:hAnsi="Tahoma" w:cs="Arial"/>
                <w:color w:val="000000"/>
                <w:lang w:eastAsia="en-GB"/>
              </w:rPr>
              <w:t xml:space="preserve">f_TC_7_1_1_6_3_NR5GC </w:t>
            </w:r>
            <w:r w:rsidR="009B37DB" w:rsidRPr="00F016E2">
              <w:rPr>
                <w:rFonts w:ascii="Tahoma" w:hAnsi="Tahoma" w:cs="Arial"/>
                <w:color w:val="000000"/>
                <w:lang w:eastAsia="en-GB"/>
              </w:rPr>
              <w:t>()</w:t>
            </w:r>
          </w:p>
        </w:tc>
      </w:tr>
      <w:tr w:rsidR="009B37DB" w:rsidRPr="00B76627" w14:paraId="60BFDEB0" w14:textId="77777777" w:rsidTr="00FC20C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A944" w14:textId="77777777" w:rsidR="009B37DB" w:rsidRPr="00B76627" w:rsidRDefault="009B37DB" w:rsidP="00FC20C5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8E8F" w14:textId="77777777" w:rsidR="009B37DB" w:rsidRDefault="009B37DB" w:rsidP="001173ED">
            <w:pPr>
              <w:pStyle w:val="CRCoverPage"/>
              <w:spacing w:after="0"/>
            </w:pPr>
            <w:r>
              <w:t xml:space="preserve">There is redundant call to function </w:t>
            </w:r>
            <w:proofErr w:type="spellStart"/>
            <w:r w:rsidRPr="004F32C9">
              <w:t>f_NR_ULGrantConfiguration_Start</w:t>
            </w:r>
            <w:proofErr w:type="spellEnd"/>
            <w:r>
              <w:t xml:space="preserve"> before the start of the Postamble procedure. The default </w:t>
            </w:r>
            <w:proofErr w:type="spellStart"/>
            <w:r>
              <w:t>OnSR</w:t>
            </w:r>
            <w:proofErr w:type="spellEnd"/>
            <w:r>
              <w:t xml:space="preserve"> config was already done in function </w:t>
            </w:r>
            <w:r w:rsidRPr="00F14733">
              <w:t>f_TC_7_1_1_6_3_NR_TestBody2</w:t>
            </w:r>
          </w:p>
          <w:p w14:paraId="1D6903B4" w14:textId="77777777" w:rsidR="009B37DB" w:rsidRPr="009B37DB" w:rsidRDefault="009B37DB" w:rsidP="00FC20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val="en-SG" w:eastAsia="ja-JP"/>
              </w:rPr>
            </w:pPr>
          </w:p>
        </w:tc>
      </w:tr>
      <w:tr w:rsidR="009B37DB" w:rsidRPr="00B76627" w14:paraId="7FA3A786" w14:textId="77777777" w:rsidTr="00FC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FF06" w14:textId="77777777" w:rsidR="009B37DB" w:rsidRPr="00B76627" w:rsidRDefault="009B37DB" w:rsidP="00FC20C5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510A" w14:textId="77777777" w:rsidR="009B37DB" w:rsidRPr="001173ED" w:rsidRDefault="009B37DB" w:rsidP="001173E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Removed the call function </w:t>
            </w:r>
            <w:proofErr w:type="spellStart"/>
            <w:r w:rsidRPr="004F32C9">
              <w:t>f_NR_ULGrantConfiguration_Start</w:t>
            </w:r>
            <w:proofErr w:type="spellEnd"/>
            <w:r>
              <w:t>.</w:t>
            </w:r>
          </w:p>
        </w:tc>
      </w:tr>
      <w:tr w:rsidR="009B37DB" w:rsidRPr="00B76627" w14:paraId="370F2018" w14:textId="77777777" w:rsidTr="00FC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B70A" w14:textId="77777777" w:rsidR="009B37DB" w:rsidRPr="00B76627" w:rsidRDefault="009B37DB" w:rsidP="00FC20C5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E21D" w14:textId="77777777" w:rsidR="009B37DB" w:rsidRPr="00B76627" w:rsidRDefault="009B37DB" w:rsidP="00FC20C5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MAC_SPS_TC_Common_</w:t>
            </w:r>
            <w:proofErr w:type="gramStart"/>
            <w:r>
              <w:rPr>
                <w:rFonts w:ascii="Arial" w:hAnsi="Arial" w:cs="Arial"/>
                <w:color w:val="000000"/>
              </w:rPr>
              <w:t>NR</w:t>
            </w:r>
            <w:r w:rsidRPr="00E51231">
              <w:rPr>
                <w:rFonts w:ascii="Arial" w:hAnsi="Arial" w:cs="Arial"/>
                <w:color w:val="000000"/>
              </w:rPr>
              <w:t>.ttcn</w:t>
            </w:r>
            <w:proofErr w:type="spellEnd"/>
            <w:proofErr w:type="gramEnd"/>
          </w:p>
        </w:tc>
      </w:tr>
      <w:tr w:rsidR="009B37DB" w:rsidRPr="00B76627" w14:paraId="34CF5DDB" w14:textId="77777777" w:rsidTr="00FC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FCFA" w14:textId="77777777" w:rsidR="009B37DB" w:rsidRPr="00EE77E4" w:rsidRDefault="009B37DB" w:rsidP="00FC20C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EE77E4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FA55" w14:textId="0EAA1385" w:rsidR="009B37DB" w:rsidRPr="00EE77E4" w:rsidRDefault="00EE77E4" w:rsidP="00FC20C5">
            <w:pPr>
              <w:rPr>
                <w:rFonts w:ascii="Arial" w:hAnsi="Arial" w:cs="Arial"/>
                <w:highlight w:val="cyan"/>
              </w:rPr>
            </w:pPr>
            <w:r w:rsidRPr="00EE77E4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12505F45" w14:textId="77777777" w:rsidR="009B37DB" w:rsidRDefault="009B37DB" w:rsidP="009B37DB">
      <w:pPr>
        <w:spacing w:after="0"/>
        <w:rPr>
          <w:rFonts w:ascii="Tahoma" w:hAnsi="Tahoma"/>
          <w:b/>
          <w:lang w:eastAsia="en-GB"/>
        </w:rPr>
      </w:pPr>
    </w:p>
    <w:p w14:paraId="3063A333" w14:textId="77777777" w:rsidR="001173ED" w:rsidRDefault="001173ED" w:rsidP="001173ED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173ED" w:rsidRPr="00B76627" w14:paraId="5A28C923" w14:textId="77777777" w:rsidTr="00FC20C5">
        <w:tc>
          <w:tcPr>
            <w:tcW w:w="9855" w:type="dxa"/>
          </w:tcPr>
          <w:p w14:paraId="797899CA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f_TC_7_1_1_6_3_NR5GC() runs on NR5GC_PTC</w:t>
            </w:r>
          </w:p>
          <w:p w14:paraId="22B0D86A" w14:textId="77777777" w:rsidR="001173ED" w:rsidRDefault="001173ED" w:rsidP="001173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// Correct handling of UL grant / configured grant Type 2</w:t>
            </w:r>
          </w:p>
          <w:p w14:paraId="756B2210" w14:textId="77777777" w:rsid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14:paraId="2A06AB90" w14:textId="77777777" w:rsid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5CF06E94" w14:textId="77777777" w:rsidR="001173ED" w:rsidRDefault="001173ED" w:rsidP="00FC20C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14:paraId="0ECF179C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//Postamble</w:t>
            </w:r>
          </w:p>
          <w:p w14:paraId="39C9681B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f_NR_ULGrantConfiguration_Start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(nr_Cell1); // Def UL Grant Config</w:t>
            </w:r>
          </w:p>
          <w:p w14:paraId="7EABA2A1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to configure SS to stop report reception of HARQ ACK or NACK</w:t>
            </w:r>
          </w:p>
          <w:p w14:paraId="198AFDFD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043EA45C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configure SS Mac IN NORMAL TEST MODE.</w:t>
            </w:r>
          </w:p>
          <w:p w14:paraId="723421E7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v_SS_Drb_ConfigList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{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cs_NR_SS_RadioBearer_MAC_TestMode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v_DRBId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cs_NR_MAC_TestModeInfo_NormalMode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55059BDE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f_NR_SS_CommonRadioBearerConfig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(nr_Cell1,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v_SS_Drb_ConfigList</w:t>
            </w:r>
            <w:proofErr w:type="spellEnd"/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533984B7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60A53DFD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f_NR5GC_OpenUE_TestLoopMode_Deactivate_TestMode(nr_Cell1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3E480720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f_NR_Postamble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(nr_Cell1, STATE_CONNECTED_3A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6C4625E6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</w:p>
        </w:tc>
      </w:tr>
    </w:tbl>
    <w:p w14:paraId="69B922CC" w14:textId="77777777" w:rsidR="001173ED" w:rsidRDefault="001173ED" w:rsidP="001173ED">
      <w:pPr>
        <w:spacing w:after="0"/>
        <w:rPr>
          <w:rFonts w:ascii="Tahoma" w:hAnsi="Tahoma"/>
          <w:b/>
          <w:lang w:eastAsia="en-GB"/>
        </w:rPr>
      </w:pPr>
    </w:p>
    <w:p w14:paraId="7E78D934" w14:textId="77777777" w:rsidR="001173ED" w:rsidRDefault="001173ED" w:rsidP="009B37DB">
      <w:pPr>
        <w:spacing w:after="0"/>
        <w:rPr>
          <w:rFonts w:ascii="Tahoma" w:hAnsi="Tahoma"/>
          <w:b/>
          <w:lang w:eastAsia="en-GB"/>
        </w:rPr>
      </w:pPr>
    </w:p>
    <w:p w14:paraId="7D318BB6" w14:textId="77777777" w:rsidR="001173ED" w:rsidRDefault="001173ED" w:rsidP="001173ED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173ED" w:rsidRPr="00B76627" w14:paraId="61045965" w14:textId="77777777" w:rsidTr="00FC20C5">
        <w:tc>
          <w:tcPr>
            <w:tcW w:w="9855" w:type="dxa"/>
          </w:tcPr>
          <w:p w14:paraId="70C9ADA4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f_TC_7_1_1_6_3_NR5GC() runs on NR5GC_PTC</w:t>
            </w:r>
          </w:p>
          <w:p w14:paraId="04175568" w14:textId="77777777" w:rsidR="001173ED" w:rsidRDefault="001173ED" w:rsidP="001173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// Correct handling of UL grant / configured grant Type 2</w:t>
            </w:r>
          </w:p>
          <w:p w14:paraId="0E342EC2" w14:textId="77777777" w:rsidR="001173ED" w:rsidRDefault="001173ED" w:rsidP="00FC20C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14:paraId="02F26FE5" w14:textId="77777777" w:rsidR="001173ED" w:rsidRDefault="001173ED" w:rsidP="00FC20C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29BB4623" w14:textId="77777777" w:rsidR="001173ED" w:rsidRDefault="001173ED" w:rsidP="00FC20C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14:paraId="107E6B10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//Postamble</w:t>
            </w:r>
          </w:p>
          <w:p w14:paraId="5CDDEDB9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//</w:t>
            </w:r>
            <w:r w:rsidRPr="001173ED">
              <w:rPr>
                <w:rFonts w:ascii="Courier New" w:hAnsi="Courier New" w:cs="Courier New"/>
                <w:b/>
                <w:sz w:val="16"/>
                <w:szCs w:val="16"/>
                <w:highlight w:val="yellow"/>
                <w:lang w:val="en-US" w:eastAsia="zh-CN"/>
              </w:rPr>
              <w:t>REMOVED</w:t>
            </w:r>
            <w:r w:rsidRPr="001173E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f_NR_ULGrantConfiguration_Start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(nr_Cell1); // Def UL Grant Config</w:t>
            </w:r>
          </w:p>
          <w:p w14:paraId="48F5B2CA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to configure SS to stop report reception of HARQ ACK or NACK</w:t>
            </w:r>
          </w:p>
          <w:p w14:paraId="14D8CE65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5C72B874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configure SS Mac IN NORMAL TEST MODE.</w:t>
            </w:r>
          </w:p>
          <w:p w14:paraId="381B2A16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v_SS_Drb_ConfigList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{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cs_NR_SS_RadioBearer_MAC_TestMode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v_DRBId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cs_NR_MAC_TestModeInfo_NormalMode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052A4FB5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f_NR_SS_CommonRadioBearerConfig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(nr_Cell1,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v_SS_Drb_ConfigList</w:t>
            </w:r>
            <w:proofErr w:type="spellEnd"/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434091B2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1F222352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f_NR5GC_OpenUE_TestLoopMode_Deactivate_TestMode(nr_Cell1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7BB1C977" w14:textId="77777777"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f_NR_Postamble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(nr_Cell1, STATE_CONNECTED_3A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6E8AE1C6" w14:textId="77777777" w:rsidR="001173ED" w:rsidRPr="009B37DB" w:rsidRDefault="001173ED" w:rsidP="001173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</w:p>
        </w:tc>
      </w:tr>
    </w:tbl>
    <w:p w14:paraId="7EE66A41" w14:textId="77777777" w:rsidR="001173ED" w:rsidRDefault="001173ED" w:rsidP="001173ED">
      <w:pPr>
        <w:spacing w:after="0"/>
        <w:rPr>
          <w:rFonts w:ascii="Tahoma" w:hAnsi="Tahoma"/>
          <w:b/>
          <w:lang w:eastAsia="en-GB"/>
        </w:rPr>
      </w:pPr>
    </w:p>
    <w:p w14:paraId="68873566" w14:textId="77777777" w:rsidR="001173ED" w:rsidRDefault="001173ED" w:rsidP="009B37DB">
      <w:pPr>
        <w:spacing w:after="0"/>
        <w:rPr>
          <w:rFonts w:ascii="Tahoma" w:hAnsi="Tahoma"/>
          <w:b/>
          <w:lang w:eastAsia="en-GB"/>
        </w:rPr>
      </w:pPr>
    </w:p>
    <w:p w14:paraId="26187893" w14:textId="77777777" w:rsidR="003A71A2" w:rsidRDefault="003A71A2" w:rsidP="006365D3">
      <w:pPr>
        <w:pStyle w:val="Heading2"/>
        <w:rPr>
          <w:b/>
          <w:lang w:eastAsia="en-GB"/>
        </w:rPr>
      </w:pPr>
    </w:p>
    <w:p w14:paraId="13D6762C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14:paraId="25803680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14:paraId="42B78F09" w14:textId="77777777" w:rsidR="003A71A2" w:rsidRDefault="003A71A2" w:rsidP="00DD41A1">
      <w:pPr>
        <w:spacing w:after="0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02C64" w14:textId="77777777" w:rsidR="00DD4F83" w:rsidRDefault="00DD4F83">
      <w:r>
        <w:separator/>
      </w:r>
    </w:p>
  </w:endnote>
  <w:endnote w:type="continuationSeparator" w:id="0">
    <w:p w14:paraId="645CCD8D" w14:textId="77777777" w:rsidR="00DD4F83" w:rsidRDefault="00DD4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3BF30" w14:textId="77777777" w:rsidR="009818A5" w:rsidRDefault="009818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5D1C" w14:textId="77777777" w:rsidR="009818A5" w:rsidRDefault="009818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AA04B" w14:textId="77777777" w:rsidR="009818A5" w:rsidRDefault="009818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A1F66" w14:textId="77777777" w:rsidR="00DD4F83" w:rsidRDefault="00DD4F83">
      <w:r>
        <w:separator/>
      </w:r>
    </w:p>
  </w:footnote>
  <w:footnote w:type="continuationSeparator" w:id="0">
    <w:p w14:paraId="0963A10F" w14:textId="77777777" w:rsidR="00DD4F83" w:rsidRDefault="00DD4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5CD4F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FDDD31F" wp14:editId="1BF912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0B85DE5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DDD31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0B85DE5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B5942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D40A742" wp14:editId="745D762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107737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40A74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107737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64DA6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08A9494" wp14:editId="1F72C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7F42BE7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8A949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7F42BE7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86B7E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13653C7" wp14:editId="6C38B8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70648FC6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3653C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70648FC6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5F57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6F7FFD7" wp14:editId="031EB02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7CE3CA32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F7FFD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7CE3CA32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E664B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B5881DD" wp14:editId="1D7ACF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6C8CEFD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5881D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6C8CEFD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8407C4A"/>
    <w:multiLevelType w:val="hybridMultilevel"/>
    <w:tmpl w:val="DC286C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10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636E2"/>
    <w:multiLevelType w:val="hybridMultilevel"/>
    <w:tmpl w:val="641047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503E1CC6"/>
    <w:multiLevelType w:val="hybridMultilevel"/>
    <w:tmpl w:val="641047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D5AFD"/>
    <w:multiLevelType w:val="hybridMultilevel"/>
    <w:tmpl w:val="202A5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A546DF"/>
    <w:multiLevelType w:val="hybridMultilevel"/>
    <w:tmpl w:val="202A5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A0988"/>
    <w:multiLevelType w:val="hybridMultilevel"/>
    <w:tmpl w:val="C722F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B3445BA"/>
    <w:multiLevelType w:val="hybridMultilevel"/>
    <w:tmpl w:val="641047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3"/>
  </w:num>
  <w:num w:numId="5">
    <w:abstractNumId w:val="4"/>
  </w:num>
  <w:num w:numId="6">
    <w:abstractNumId w:val="20"/>
  </w:num>
  <w:num w:numId="7">
    <w:abstractNumId w:val="7"/>
  </w:num>
  <w:num w:numId="8">
    <w:abstractNumId w:val="30"/>
  </w:num>
  <w:num w:numId="9">
    <w:abstractNumId w:val="2"/>
  </w:num>
  <w:num w:numId="10">
    <w:abstractNumId w:val="32"/>
  </w:num>
  <w:num w:numId="11">
    <w:abstractNumId w:val="13"/>
  </w:num>
  <w:num w:numId="12">
    <w:abstractNumId w:val="5"/>
  </w:num>
  <w:num w:numId="13">
    <w:abstractNumId w:val="21"/>
  </w:num>
  <w:num w:numId="14">
    <w:abstractNumId w:val="19"/>
  </w:num>
  <w:num w:numId="15">
    <w:abstractNumId w:val="3"/>
  </w:num>
  <w:num w:numId="16">
    <w:abstractNumId w:val="25"/>
  </w:num>
  <w:num w:numId="17">
    <w:abstractNumId w:val="11"/>
  </w:num>
  <w:num w:numId="18">
    <w:abstractNumId w:val="1"/>
  </w:num>
  <w:num w:numId="19">
    <w:abstractNumId w:val="16"/>
  </w:num>
  <w:num w:numId="20">
    <w:abstractNumId w:val="15"/>
  </w:num>
  <w:num w:numId="21">
    <w:abstractNumId w:val="27"/>
  </w:num>
  <w:num w:numId="22">
    <w:abstractNumId w:val="31"/>
  </w:num>
  <w:num w:numId="23">
    <w:abstractNumId w:val="18"/>
  </w:num>
  <w:num w:numId="24">
    <w:abstractNumId w:val="22"/>
  </w:num>
  <w:num w:numId="25">
    <w:abstractNumId w:val="26"/>
  </w:num>
  <w:num w:numId="26">
    <w:abstractNumId w:val="38"/>
  </w:num>
  <w:num w:numId="27">
    <w:abstractNumId w:val="0"/>
  </w:num>
  <w:num w:numId="28">
    <w:abstractNumId w:val="6"/>
  </w:num>
  <w:num w:numId="29">
    <w:abstractNumId w:val="35"/>
  </w:num>
  <w:num w:numId="30">
    <w:abstractNumId w:val="10"/>
  </w:num>
  <w:num w:numId="31">
    <w:abstractNumId w:val="28"/>
  </w:num>
  <w:num w:numId="32">
    <w:abstractNumId w:val="14"/>
  </w:num>
  <w:num w:numId="33">
    <w:abstractNumId w:val="36"/>
  </w:num>
  <w:num w:numId="34">
    <w:abstractNumId w:val="12"/>
  </w:num>
  <w:num w:numId="35">
    <w:abstractNumId w:val="33"/>
  </w:num>
  <w:num w:numId="36">
    <w:abstractNumId w:val="24"/>
  </w:num>
  <w:num w:numId="37">
    <w:abstractNumId w:val="29"/>
  </w:num>
  <w:num w:numId="38">
    <w:abstractNumId w:val="37"/>
  </w:num>
  <w:num w:numId="39">
    <w:abstractNumId w:val="8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3ED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C46"/>
    <w:rsid w:val="00196E42"/>
    <w:rsid w:val="001A7B60"/>
    <w:rsid w:val="001B0638"/>
    <w:rsid w:val="001B2930"/>
    <w:rsid w:val="001B574A"/>
    <w:rsid w:val="001B7A65"/>
    <w:rsid w:val="001C62DD"/>
    <w:rsid w:val="001C653A"/>
    <w:rsid w:val="001D169E"/>
    <w:rsid w:val="001D3EC8"/>
    <w:rsid w:val="001D40C9"/>
    <w:rsid w:val="001D41D4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12665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C0B"/>
    <w:rsid w:val="00275D12"/>
    <w:rsid w:val="002760C0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2F3770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2106"/>
    <w:rsid w:val="00314473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79B8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1114"/>
    <w:rsid w:val="00493BDB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4F32C9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16BE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365D3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72B3"/>
    <w:rsid w:val="00724D36"/>
    <w:rsid w:val="00724E4D"/>
    <w:rsid w:val="00730353"/>
    <w:rsid w:val="00734622"/>
    <w:rsid w:val="00734947"/>
    <w:rsid w:val="007363A7"/>
    <w:rsid w:val="00741AD6"/>
    <w:rsid w:val="00743BED"/>
    <w:rsid w:val="00752199"/>
    <w:rsid w:val="00752224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A683B"/>
    <w:rsid w:val="007B302F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9667B"/>
    <w:rsid w:val="008A1B0A"/>
    <w:rsid w:val="008A2DC5"/>
    <w:rsid w:val="008A2FD3"/>
    <w:rsid w:val="008A44C6"/>
    <w:rsid w:val="008A54E2"/>
    <w:rsid w:val="008A7757"/>
    <w:rsid w:val="008B3914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36E04"/>
    <w:rsid w:val="00940C9D"/>
    <w:rsid w:val="00942CD4"/>
    <w:rsid w:val="00943101"/>
    <w:rsid w:val="00943322"/>
    <w:rsid w:val="009479AC"/>
    <w:rsid w:val="0095268B"/>
    <w:rsid w:val="00956720"/>
    <w:rsid w:val="009569E1"/>
    <w:rsid w:val="009578C6"/>
    <w:rsid w:val="00957ED1"/>
    <w:rsid w:val="00957F73"/>
    <w:rsid w:val="00962662"/>
    <w:rsid w:val="009633E9"/>
    <w:rsid w:val="00963D7C"/>
    <w:rsid w:val="009669EF"/>
    <w:rsid w:val="00966B8B"/>
    <w:rsid w:val="00967485"/>
    <w:rsid w:val="00971D0D"/>
    <w:rsid w:val="00975AA8"/>
    <w:rsid w:val="00975F4B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37D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F8B"/>
    <w:rsid w:val="00A92346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3473"/>
    <w:rsid w:val="00B04DBB"/>
    <w:rsid w:val="00B1113C"/>
    <w:rsid w:val="00B11348"/>
    <w:rsid w:val="00B169CE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0D2F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E5F"/>
    <w:rsid w:val="00C62FB3"/>
    <w:rsid w:val="00C638C2"/>
    <w:rsid w:val="00C67A18"/>
    <w:rsid w:val="00C67C70"/>
    <w:rsid w:val="00C75557"/>
    <w:rsid w:val="00C803B9"/>
    <w:rsid w:val="00C82805"/>
    <w:rsid w:val="00C82D71"/>
    <w:rsid w:val="00C91272"/>
    <w:rsid w:val="00C915E8"/>
    <w:rsid w:val="00C94BCC"/>
    <w:rsid w:val="00C94ECA"/>
    <w:rsid w:val="00C9580A"/>
    <w:rsid w:val="00C95985"/>
    <w:rsid w:val="00CA1037"/>
    <w:rsid w:val="00CA7526"/>
    <w:rsid w:val="00CB0BC9"/>
    <w:rsid w:val="00CB27D6"/>
    <w:rsid w:val="00CB38FF"/>
    <w:rsid w:val="00CB39B9"/>
    <w:rsid w:val="00CC31E7"/>
    <w:rsid w:val="00CC4BD4"/>
    <w:rsid w:val="00CC5026"/>
    <w:rsid w:val="00CC6B43"/>
    <w:rsid w:val="00CD3BA6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26DD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78A0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273D"/>
    <w:rsid w:val="00DD3815"/>
    <w:rsid w:val="00DD4025"/>
    <w:rsid w:val="00DD41A1"/>
    <w:rsid w:val="00DD4F83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DF6713"/>
    <w:rsid w:val="00E02127"/>
    <w:rsid w:val="00E0229B"/>
    <w:rsid w:val="00E04B5D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05C2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4AEC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A6463"/>
    <w:rsid w:val="00EB3043"/>
    <w:rsid w:val="00EB5698"/>
    <w:rsid w:val="00EB78CD"/>
    <w:rsid w:val="00EC1D63"/>
    <w:rsid w:val="00ED1E1C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7E4"/>
    <w:rsid w:val="00EE7D7C"/>
    <w:rsid w:val="00F016E2"/>
    <w:rsid w:val="00F11DFD"/>
    <w:rsid w:val="00F11E37"/>
    <w:rsid w:val="00F13436"/>
    <w:rsid w:val="00F14733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600E0"/>
    <w:rsid w:val="00F637E7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53A7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D82521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224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704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718F4-8FCA-492F-8506-A1286060C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2312</TotalTime>
  <Pages>8</Pages>
  <Words>2740</Words>
  <Characters>15622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18326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Abdul Rasheed M D</cp:lastModifiedBy>
  <cp:revision>6</cp:revision>
  <cp:lastPrinted>1900-01-01T00:00:00Z</cp:lastPrinted>
  <dcterms:created xsi:type="dcterms:W3CDTF">2023-01-13T05:40:00Z</dcterms:created>
  <dcterms:modified xsi:type="dcterms:W3CDTF">2023-01-30T10:20:00Z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</Properties>
</file>