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95133" w14:textId="77777777" w:rsidR="00726D40" w:rsidRDefault="00726D40" w:rsidP="00726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R5s230064</w:t>
        </w:r>
      </w:fldSimple>
    </w:p>
    <w:p w14:paraId="254CF449" w14:textId="77777777" w:rsidR="00726D40" w:rsidRDefault="00000000" w:rsidP="00726D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6D40" w:rsidRPr="00BA51D9">
          <w:rPr>
            <w:b/>
            <w:noProof/>
            <w:sz w:val="24"/>
          </w:rPr>
          <w:t>Online</w:t>
        </w:r>
      </w:fldSimple>
      <w:r w:rsidR="00726D40">
        <w:rPr>
          <w:b/>
          <w:noProof/>
          <w:sz w:val="24"/>
        </w:rPr>
        <w:t xml:space="preserve">, </w:t>
      </w:r>
      <w:r w:rsidR="00726D40">
        <w:fldChar w:fldCharType="begin"/>
      </w:r>
      <w:r w:rsidR="00726D40">
        <w:instrText xml:space="preserve"> DOCPROPERTY  Country  \* MERGEFORMAT </w:instrText>
      </w:r>
      <w:r w:rsidR="00726D40">
        <w:fldChar w:fldCharType="end"/>
      </w:r>
      <w:r w:rsidR="00726D40">
        <w:rPr>
          <w:b/>
          <w:noProof/>
          <w:sz w:val="24"/>
        </w:rPr>
        <w:t xml:space="preserve">, </w:t>
      </w:r>
      <w:fldSimple w:instr=" DOCPROPERTY  StartDate  \* MERGEFORMAT ">
        <w:r w:rsidR="00726D40" w:rsidRPr="00BA51D9">
          <w:rPr>
            <w:b/>
            <w:noProof/>
            <w:sz w:val="24"/>
          </w:rPr>
          <w:t>9th Dec 2022</w:t>
        </w:r>
      </w:fldSimple>
      <w:r w:rsidR="00726D40">
        <w:rPr>
          <w:b/>
          <w:noProof/>
          <w:sz w:val="24"/>
        </w:rPr>
        <w:t xml:space="preserve"> - </w:t>
      </w:r>
      <w:fldSimple w:instr=" DOCPROPERTY  EndDate  \* MERGEFORMAT ">
        <w:r w:rsidR="00726D40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D40" w14:paraId="1CDAF8AB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4576F" w14:textId="77777777" w:rsidR="00726D40" w:rsidRDefault="00726D40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6D40" w14:paraId="0657655B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28C91" w14:textId="77777777" w:rsidR="00726D40" w:rsidRDefault="00726D4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D40" w14:paraId="360DB6CE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7FCE5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7C25EA19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472ADFF7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EEC7B" w14:textId="77777777" w:rsidR="00726D40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6D4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D231E26" w14:textId="77777777" w:rsidR="00726D40" w:rsidRDefault="00726D40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86E1F" w14:textId="77777777" w:rsidR="00726D40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6D40" w:rsidRPr="00410371">
                <w:rPr>
                  <w:b/>
                  <w:noProof/>
                  <w:sz w:val="28"/>
                </w:rPr>
                <w:t>2904</w:t>
              </w:r>
            </w:fldSimple>
          </w:p>
        </w:tc>
        <w:tc>
          <w:tcPr>
            <w:tcW w:w="709" w:type="dxa"/>
          </w:tcPr>
          <w:p w14:paraId="10B57EB2" w14:textId="77777777" w:rsidR="00726D40" w:rsidRDefault="00726D40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A2791" w14:textId="77777777" w:rsidR="00726D40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6D4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5CA24A" w14:textId="77777777" w:rsidR="00726D40" w:rsidRDefault="00726D40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AEF10" w14:textId="77777777" w:rsidR="00726D40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6D40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20E28" w14:textId="77777777"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14:paraId="76CC44C5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2AB8E" w14:textId="77777777"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14:paraId="160A991E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771FC6" w14:textId="77777777" w:rsidR="00726D40" w:rsidRPr="00F25D98" w:rsidRDefault="00726D40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D40" w14:paraId="47918E16" w14:textId="77777777" w:rsidTr="00E121FF">
        <w:tc>
          <w:tcPr>
            <w:tcW w:w="9641" w:type="dxa"/>
            <w:gridSpan w:val="9"/>
          </w:tcPr>
          <w:p w14:paraId="2FA0D17E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04CE7D" w14:textId="77777777" w:rsidR="00726D40" w:rsidRDefault="00726D40" w:rsidP="00726D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D40" w14:paraId="0A0947F3" w14:textId="77777777" w:rsidTr="00E121FF">
        <w:tc>
          <w:tcPr>
            <w:tcW w:w="2835" w:type="dxa"/>
          </w:tcPr>
          <w:p w14:paraId="71726BD9" w14:textId="77777777" w:rsidR="00726D40" w:rsidRDefault="00726D40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A046E3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CC5167" w14:textId="77777777"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B9536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82CAE" w14:textId="77777777"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56F6FC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E1157" w14:textId="77777777" w:rsidR="00726D40" w:rsidRDefault="00726D40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FC10BF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B3692" w14:textId="77777777" w:rsidR="00726D40" w:rsidRDefault="00726D40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19DEA4" w14:textId="77777777" w:rsidR="00726D40" w:rsidRDefault="00726D40" w:rsidP="00726D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D40" w14:paraId="39DFF22C" w14:textId="77777777" w:rsidTr="00E121FF">
        <w:tc>
          <w:tcPr>
            <w:tcW w:w="9640" w:type="dxa"/>
            <w:gridSpan w:val="11"/>
          </w:tcPr>
          <w:p w14:paraId="787EF73E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6C13B717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5A4425" w14:textId="77777777"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2831" w14:textId="77777777" w:rsidR="00726D40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D40">
                <w:t>Correction to NR RLC testcase 7.1.2.3.7</w:t>
              </w:r>
            </w:fldSimple>
          </w:p>
        </w:tc>
      </w:tr>
      <w:tr w:rsidR="00726D40" w14:paraId="1DA154E9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4B63DEA6" w14:textId="77777777"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525B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0A07E403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1433F0B" w14:textId="77777777"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65F04" w14:textId="77777777" w:rsidR="00726D40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6D40">
                <w:rPr>
                  <w:noProof/>
                </w:rPr>
                <w:t>ROHDE &amp; SCHWARZ</w:t>
              </w:r>
            </w:fldSimple>
          </w:p>
        </w:tc>
      </w:tr>
      <w:tr w:rsidR="00726D40" w14:paraId="1FD431AB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6BC30C79" w14:textId="77777777"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25F71" w14:textId="77777777" w:rsidR="00726D40" w:rsidRDefault="00726D4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26D40" w14:paraId="0B333017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A8228C4" w14:textId="77777777"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2B128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3121349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45C88CB1" w14:textId="77777777"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CA2DD4" w14:textId="77777777" w:rsidR="00726D40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6D4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4CFB74" w14:textId="77777777" w:rsidR="00726D40" w:rsidRDefault="00726D40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75806" w14:textId="77777777" w:rsidR="00726D40" w:rsidRDefault="00726D40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8B193" w14:textId="77777777" w:rsidR="00726D40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6D40">
                <w:rPr>
                  <w:noProof/>
                </w:rPr>
                <w:t>2023-01-03</w:t>
              </w:r>
            </w:fldSimple>
          </w:p>
        </w:tc>
      </w:tr>
      <w:tr w:rsidR="00726D40" w14:paraId="39BCB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61EC2733" w14:textId="77777777"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8CA43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4340C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2D83AF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18373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36DF7835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29358" w14:textId="77777777" w:rsidR="00726D40" w:rsidRDefault="00726D40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B5D68" w14:textId="77777777" w:rsidR="00726D40" w:rsidRDefault="00000000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6D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B085D" w14:textId="77777777" w:rsidR="00726D40" w:rsidRDefault="00726D40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D0B8" w14:textId="77777777" w:rsidR="00726D40" w:rsidRDefault="00726D40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00EAB" w14:textId="77777777" w:rsidR="00726D40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6D40">
                <w:rPr>
                  <w:noProof/>
                </w:rPr>
                <w:t>Rel-17</w:t>
              </w:r>
            </w:fldSimple>
          </w:p>
        </w:tc>
      </w:tr>
      <w:tr w:rsidR="00726D40" w14:paraId="00A00A69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36B09" w14:textId="77777777"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FE13AF" w14:textId="77777777" w:rsidR="00726D40" w:rsidRDefault="00726D40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5EB21" w14:textId="77777777" w:rsidR="00726D40" w:rsidRDefault="00726D40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5A2090" w14:textId="77777777" w:rsidR="00726D40" w:rsidRPr="007C2097" w:rsidRDefault="00726D40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6D40" w14:paraId="3D995BBA" w14:textId="77777777" w:rsidTr="00E121FF">
        <w:tc>
          <w:tcPr>
            <w:tcW w:w="1843" w:type="dxa"/>
          </w:tcPr>
          <w:p w14:paraId="16BC064F" w14:textId="77777777" w:rsidR="00726D40" w:rsidRDefault="00726D40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4AC5F6" w14:textId="77777777" w:rsidR="00726D40" w:rsidRDefault="00726D40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27152342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0B933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DB011" w14:textId="77777777" w:rsidR="00726D40" w:rsidRPr="00FA30A2" w:rsidRDefault="00726D40" w:rsidP="00726D40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FA30A2">
              <w:rPr>
                <w:sz w:val="18"/>
                <w:szCs w:val="18"/>
              </w:rPr>
              <w:t xml:space="preserve">At Step 36, the change mentioned in </w:t>
            </w:r>
            <w:r w:rsidRPr="00FA30A2">
              <w:rPr>
                <w:b/>
                <w:sz w:val="18"/>
                <w:szCs w:val="18"/>
              </w:rPr>
              <w:t xml:space="preserve">TTCN CR R5s200098 </w:t>
            </w:r>
            <w:r w:rsidRPr="00FA30A2">
              <w:rPr>
                <w:sz w:val="18"/>
                <w:szCs w:val="18"/>
              </w:rPr>
              <w:t>has been missed out in IWD 22wk49</w:t>
            </w:r>
          </w:p>
          <w:p w14:paraId="2E487483" w14:textId="77777777" w:rsidR="00726D40" w:rsidRPr="00FA30A2" w:rsidRDefault="00726D40" w:rsidP="00726D40">
            <w:pPr>
              <w:pStyle w:val="CRCoverPage"/>
              <w:spacing w:after="0"/>
              <w:ind w:left="720"/>
              <w:rPr>
                <w:sz w:val="18"/>
                <w:szCs w:val="18"/>
              </w:rPr>
            </w:pPr>
          </w:p>
          <w:p w14:paraId="2CAA94A4" w14:textId="77777777" w:rsidR="00726D40" w:rsidRPr="00FA30A2" w:rsidRDefault="00726D40" w:rsidP="00726D40">
            <w:pPr>
              <w:pStyle w:val="CRCoverPage"/>
              <w:numPr>
                <w:ilvl w:val="0"/>
                <w:numId w:val="34"/>
              </w:numPr>
              <w:spacing w:after="0"/>
              <w:rPr>
                <w:sz w:val="18"/>
                <w:szCs w:val="18"/>
              </w:rPr>
            </w:pPr>
            <w:r w:rsidRPr="00FA30A2">
              <w:rPr>
                <w:sz w:val="18"/>
                <w:szCs w:val="18"/>
              </w:rPr>
              <w:t xml:space="preserve">In the case of pc_supportOfRedCap_r17 = FALSE, the parameter p_E1 should be set to 1 as was done in </w:t>
            </w:r>
            <w:r w:rsidRPr="00FA30A2">
              <w:rPr>
                <w:b/>
                <w:sz w:val="18"/>
                <w:szCs w:val="18"/>
              </w:rPr>
              <w:t xml:space="preserve">TTCN CR R5s190791 </w:t>
            </w:r>
            <w:r w:rsidRPr="00FA30A2">
              <w:rPr>
                <w:sz w:val="18"/>
                <w:szCs w:val="18"/>
              </w:rPr>
              <w:t>and has been missed out in IWD 22wk49</w:t>
            </w:r>
          </w:p>
        </w:tc>
      </w:tr>
      <w:tr w:rsidR="00726D40" w14:paraId="780C945D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65FFC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D2B8D" w14:textId="77777777"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26D40" w14:paraId="11471956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4B351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FE3E5" w14:textId="77777777" w:rsidR="00726D40" w:rsidRPr="00FA30A2" w:rsidRDefault="00726D40" w:rsidP="00726D4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sz w:val="18"/>
                <w:szCs w:val="18"/>
                <w:lang w:val="en-SG"/>
              </w:rPr>
            </w:pPr>
            <w:r w:rsidRPr="00FA30A2">
              <w:rPr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FA30A2">
              <w:rPr>
                <w:b/>
                <w:sz w:val="18"/>
                <w:szCs w:val="18"/>
              </w:rPr>
              <w:t>TTCN CR R5s200098</w:t>
            </w:r>
          </w:p>
          <w:p w14:paraId="4756AE3E" w14:textId="77777777" w:rsidR="00726D40" w:rsidRPr="00FA30A2" w:rsidRDefault="00726D40" w:rsidP="00726D40">
            <w:pPr>
              <w:pStyle w:val="CRCoverPage"/>
              <w:spacing w:after="0"/>
              <w:ind w:left="720"/>
              <w:rPr>
                <w:noProof/>
                <w:sz w:val="18"/>
                <w:szCs w:val="18"/>
                <w:lang w:val="en-SG"/>
              </w:rPr>
            </w:pPr>
          </w:p>
          <w:p w14:paraId="6367697F" w14:textId="77777777" w:rsidR="00726D40" w:rsidRPr="00FA30A2" w:rsidRDefault="00726D40" w:rsidP="00726D4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sz w:val="18"/>
                <w:szCs w:val="18"/>
                <w:lang w:val="en-SG"/>
              </w:rPr>
            </w:pPr>
            <w:r w:rsidRPr="00FA30A2">
              <w:rPr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FA30A2">
              <w:rPr>
                <w:b/>
                <w:sz w:val="18"/>
                <w:szCs w:val="18"/>
              </w:rPr>
              <w:t>TTCN CR R5s190791</w:t>
            </w:r>
          </w:p>
        </w:tc>
      </w:tr>
      <w:tr w:rsidR="00726D40" w14:paraId="4A1A704F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6CE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8F05F" w14:textId="77777777"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726D40" w14:paraId="290AC6F3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37404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6BE2E" w14:textId="77777777" w:rsidR="00726D40" w:rsidRPr="00FA30A2" w:rsidRDefault="00726D40" w:rsidP="00726D4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FA30A2">
              <w:rPr>
                <w:noProof/>
                <w:sz w:val="18"/>
                <w:szCs w:val="18"/>
              </w:rPr>
              <w:t>A co</w:t>
            </w:r>
            <w:r>
              <w:rPr>
                <w:noProof/>
                <w:sz w:val="18"/>
                <w:szCs w:val="18"/>
              </w:rPr>
              <w:t>n</w:t>
            </w:r>
            <w:r w:rsidRPr="00FA30A2">
              <w:rPr>
                <w:noProof/>
                <w:sz w:val="18"/>
                <w:szCs w:val="18"/>
              </w:rPr>
              <w:t xml:space="preserve">formant UE may fail the case </w:t>
            </w:r>
          </w:p>
        </w:tc>
      </w:tr>
      <w:tr w:rsidR="00726D40" w14:paraId="12B240D8" w14:textId="77777777" w:rsidTr="00E121FF">
        <w:tc>
          <w:tcPr>
            <w:tcW w:w="2694" w:type="dxa"/>
            <w:gridSpan w:val="2"/>
          </w:tcPr>
          <w:p w14:paraId="1D7F22C2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53515" w14:textId="77777777" w:rsidR="00726D40" w:rsidRPr="00B76627" w:rsidRDefault="00726D40" w:rsidP="0072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496BCEF5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E6C9E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9D48C" w14:textId="77777777" w:rsidR="00726D40" w:rsidRPr="00B76627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7.1.2.3.7.NR5GC, 7.1.2.3.</w:t>
            </w:r>
            <w:proofErr w:type="gramStart"/>
            <w:r>
              <w:rPr>
                <w:color w:val="000000"/>
              </w:rPr>
              <w:t>7.ENDC</w:t>
            </w:r>
            <w:proofErr w:type="gramEnd"/>
          </w:p>
        </w:tc>
      </w:tr>
      <w:tr w:rsidR="00726D40" w14:paraId="595C94B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6D83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912A1" w14:textId="77777777" w:rsidR="00726D40" w:rsidRDefault="00726D40" w:rsidP="0072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D40" w14:paraId="0F370E93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2DFDD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30CE3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E20DA6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26117" w14:textId="77777777" w:rsidR="00726D40" w:rsidRDefault="00726D40" w:rsidP="0072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C37A49" w14:textId="77777777"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14:paraId="04217C47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DEE4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1A13A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30418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0ADE9" w14:textId="77777777" w:rsidR="00726D40" w:rsidRDefault="00726D40" w:rsidP="0072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CAF66" w14:textId="77777777"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14:paraId="398BB04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6751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D58C1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C526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1FEE6" w14:textId="77777777" w:rsidR="00726D40" w:rsidRDefault="00726D40" w:rsidP="0072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C8AF5" w14:textId="77777777"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14:paraId="7D3D7A16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71E8A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B6030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5D2ED" w14:textId="77777777" w:rsidR="00726D40" w:rsidRDefault="00726D40" w:rsidP="0072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99E7E" w14:textId="77777777" w:rsidR="00726D40" w:rsidRDefault="00726D40" w:rsidP="0072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24429" w14:textId="77777777" w:rsidR="00726D40" w:rsidRDefault="00726D40" w:rsidP="0072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D40" w14:paraId="5FA17FB8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189BD" w14:textId="77777777" w:rsidR="00726D40" w:rsidRDefault="00726D40" w:rsidP="0072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DF94B" w14:textId="77777777" w:rsidR="00726D40" w:rsidRDefault="00726D40" w:rsidP="00726D40">
            <w:pPr>
              <w:pStyle w:val="CRCoverPage"/>
              <w:spacing w:after="0"/>
              <w:rPr>
                <w:noProof/>
              </w:rPr>
            </w:pPr>
          </w:p>
        </w:tc>
      </w:tr>
      <w:tr w:rsidR="00726D40" w14:paraId="47B87693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ADAF01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F8831" w14:textId="77777777" w:rsidR="00726D40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6D40" w:rsidRPr="008863B9" w14:paraId="3F79BCE9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9B6C7" w14:textId="77777777" w:rsidR="00726D40" w:rsidRPr="008863B9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5ADD0" w14:textId="77777777" w:rsidR="00726D40" w:rsidRPr="008863B9" w:rsidRDefault="00726D40" w:rsidP="0072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6D40" w14:paraId="29F400FA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100E6" w14:textId="77777777" w:rsidR="00726D40" w:rsidRDefault="00726D40" w:rsidP="0072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519F" w14:textId="77777777" w:rsidR="00726D40" w:rsidRDefault="00726D40" w:rsidP="0072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643DA" w14:textId="77777777" w:rsidR="003854BF" w:rsidRDefault="003854BF" w:rsidP="003854BF">
      <w:pPr>
        <w:rPr>
          <w:noProof/>
        </w:rPr>
      </w:pPr>
    </w:p>
    <w:p w14:paraId="06F5AB2F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4EB44" w14:textId="77777777" w:rsidR="00BB18FC" w:rsidRDefault="00BB18FC" w:rsidP="00BB18FC">
      <w:pPr>
        <w:rPr>
          <w:noProof/>
        </w:rPr>
      </w:pPr>
    </w:p>
    <w:p w14:paraId="4CB2443A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626551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DF04B92" w14:textId="77777777" w:rsidR="00A751F9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51F9" w:rsidRPr="00587473">
        <w:rPr>
          <w:rFonts w:ascii="Arial" w:hAnsi="Arial" w:cs="Arial"/>
          <w:iCs/>
        </w:rPr>
        <w:t>Table of Contents</w:t>
      </w:r>
      <w:r w:rsidR="00A751F9">
        <w:tab/>
      </w:r>
      <w:r w:rsidR="00A751F9">
        <w:fldChar w:fldCharType="begin"/>
      </w:r>
      <w:r w:rsidR="00A751F9">
        <w:instrText xml:space="preserve"> PAGEREF _Toc123626551 \h </w:instrText>
      </w:r>
      <w:r w:rsidR="00A751F9">
        <w:fldChar w:fldCharType="separate"/>
      </w:r>
      <w:r w:rsidR="00A751F9">
        <w:t>2</w:t>
      </w:r>
      <w:r w:rsidR="00A751F9">
        <w:fldChar w:fldCharType="end"/>
      </w:r>
    </w:p>
    <w:p w14:paraId="36900C76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_Toc123626552 \h </w:instrText>
      </w:r>
      <w:r>
        <w:fldChar w:fldCharType="separate"/>
      </w:r>
      <w:r>
        <w:t>2</w:t>
      </w:r>
      <w:r>
        <w:fldChar w:fldCharType="end"/>
      </w:r>
    </w:p>
    <w:p w14:paraId="4F3ADE69" w14:textId="77777777" w:rsidR="00A751F9" w:rsidRDefault="00A751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874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874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_Toc123626553 \h </w:instrText>
      </w:r>
      <w:r>
        <w:fldChar w:fldCharType="separate"/>
      </w:r>
      <w:r>
        <w:t>2</w:t>
      </w:r>
      <w:r>
        <w:fldChar w:fldCharType="end"/>
      </w:r>
    </w:p>
    <w:p w14:paraId="2073504B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02DC012D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62655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D25CA1A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DC72E7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D4EBF6F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7112D93E" w14:textId="77777777" w:rsidR="00163394" w:rsidRDefault="00163394" w:rsidP="00163394">
      <w:pPr>
        <w:rPr>
          <w:rFonts w:cs="Times New Roman"/>
        </w:rPr>
      </w:pPr>
    </w:p>
    <w:p w14:paraId="7B250A25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3626553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556D3999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1990" w14:textId="77777777"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8759" w14:textId="77777777" w:rsidR="00C67A18" w:rsidRPr="00E542FE" w:rsidRDefault="004E28F4">
            <w:pPr>
              <w:spacing w:after="0"/>
              <w:rPr>
                <w:rFonts w:ascii="Tahoma" w:hAnsi="Tahoma" w:cs="Tahoma"/>
                <w:sz w:val="18"/>
                <w:szCs w:val="18"/>
                <w:lang w:val="en-SG" w:eastAsia="ja-JP"/>
              </w:rPr>
            </w:pPr>
            <w:r w:rsidRPr="00E542FE">
              <w:rPr>
                <w:rFonts w:ascii="Tahoma" w:hAnsi="Tahoma" w:cs="Tahoma"/>
                <w:color w:val="000000"/>
                <w:sz w:val="18"/>
                <w:szCs w:val="18"/>
                <w:lang w:eastAsia="en-GB"/>
              </w:rPr>
              <w:t>f_TC_7_1_2_3_7_NR_TestBody</w:t>
            </w:r>
          </w:p>
        </w:tc>
      </w:tr>
      <w:tr w:rsidR="00163394" w:rsidRPr="00B76627" w14:paraId="7C2C4498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7B5F" w14:textId="77777777"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EB9" w14:textId="77777777" w:rsidR="004E28F4" w:rsidRPr="00E542FE" w:rsidRDefault="004E28F4" w:rsidP="004E28F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sz w:val="18"/>
                <w:szCs w:val="18"/>
              </w:rPr>
              <w:t xml:space="preserve">At Step 36,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 xml:space="preserve">TTCN CR R5s200098 </w:t>
            </w:r>
            <w:r w:rsidRPr="00E542FE">
              <w:rPr>
                <w:rFonts w:cs="Tahoma"/>
                <w:sz w:val="18"/>
                <w:szCs w:val="18"/>
              </w:rPr>
              <w:t>has been missed out in IWD 22wk49</w:t>
            </w:r>
          </w:p>
          <w:p w14:paraId="678B2F33" w14:textId="77777777" w:rsidR="004E28F4" w:rsidRPr="00E542FE" w:rsidRDefault="004E28F4" w:rsidP="004E28F4">
            <w:pPr>
              <w:pStyle w:val="CRCoverPage"/>
              <w:spacing w:after="0"/>
              <w:ind w:left="720"/>
              <w:rPr>
                <w:rFonts w:cs="Tahoma"/>
                <w:sz w:val="18"/>
                <w:szCs w:val="18"/>
              </w:rPr>
            </w:pPr>
          </w:p>
          <w:p w14:paraId="619EA6DF" w14:textId="77777777" w:rsidR="004E28F4" w:rsidRPr="00E542FE" w:rsidRDefault="004E28F4" w:rsidP="004E28F4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sz w:val="18"/>
                <w:szCs w:val="18"/>
              </w:rPr>
              <w:t xml:space="preserve">In the case of pc_supportOfRedCap_r17 = FALSE, the parameter p_E1 should be set to 1 as was done in </w:t>
            </w:r>
            <w:r w:rsidRPr="00E542FE">
              <w:rPr>
                <w:rFonts w:cs="Tahoma"/>
                <w:b/>
                <w:sz w:val="18"/>
                <w:szCs w:val="18"/>
              </w:rPr>
              <w:t xml:space="preserve">TTCN CR R5s190791 </w:t>
            </w:r>
            <w:r w:rsidRPr="00E542FE">
              <w:rPr>
                <w:rFonts w:cs="Tahoma"/>
                <w:sz w:val="18"/>
                <w:szCs w:val="18"/>
              </w:rPr>
              <w:t>and has been missed out in IWD 22wk49</w:t>
            </w:r>
          </w:p>
          <w:p w14:paraId="1E74A6B6" w14:textId="77777777" w:rsidR="00163394" w:rsidRPr="00E542FE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18"/>
                <w:szCs w:val="18"/>
                <w:lang w:eastAsia="ja-JP"/>
              </w:rPr>
            </w:pPr>
          </w:p>
        </w:tc>
      </w:tr>
      <w:tr w:rsidR="00163394" w:rsidRPr="00B76627" w14:paraId="4EDC08F2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6910" w14:textId="77777777"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6FBE" w14:textId="77777777" w:rsidR="004E28F4" w:rsidRPr="00E542FE" w:rsidRDefault="004E28F4" w:rsidP="004E28F4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ahoma"/>
                <w:noProof/>
                <w:sz w:val="18"/>
                <w:szCs w:val="18"/>
                <w:lang w:val="en-SG"/>
              </w:rPr>
            </w:pPr>
            <w:r w:rsidRPr="00E542FE">
              <w:rPr>
                <w:rFonts w:cs="Tahoma"/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>TTCN CR R5s200098</w:t>
            </w:r>
          </w:p>
          <w:p w14:paraId="795A9932" w14:textId="77777777" w:rsidR="004E28F4" w:rsidRPr="00E542FE" w:rsidRDefault="004E28F4" w:rsidP="004E28F4">
            <w:pPr>
              <w:pStyle w:val="CRCoverPage"/>
              <w:spacing w:after="0"/>
              <w:ind w:left="720"/>
              <w:rPr>
                <w:rFonts w:cs="Tahoma"/>
                <w:noProof/>
                <w:sz w:val="18"/>
                <w:szCs w:val="18"/>
                <w:lang w:val="en-SG"/>
              </w:rPr>
            </w:pPr>
          </w:p>
          <w:p w14:paraId="23B416D1" w14:textId="77777777" w:rsidR="00163394" w:rsidRPr="00E542FE" w:rsidRDefault="004E28F4" w:rsidP="004E28F4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Tahoma"/>
                <w:sz w:val="18"/>
                <w:szCs w:val="18"/>
              </w:rPr>
            </w:pPr>
            <w:r w:rsidRPr="00E542FE">
              <w:rPr>
                <w:rFonts w:cs="Tahoma"/>
                <w:noProof/>
                <w:sz w:val="18"/>
                <w:szCs w:val="18"/>
                <w:lang w:val="en-SG"/>
              </w:rPr>
              <w:t xml:space="preserve">Re-introduced the change mentioned in </w:t>
            </w:r>
            <w:r w:rsidRPr="00E542FE">
              <w:rPr>
                <w:rFonts w:cs="Tahoma"/>
                <w:b/>
                <w:sz w:val="18"/>
                <w:szCs w:val="18"/>
              </w:rPr>
              <w:t>TTCN CR R5s190791</w:t>
            </w:r>
          </w:p>
        </w:tc>
      </w:tr>
      <w:tr w:rsidR="00163394" w:rsidRPr="00B76627" w14:paraId="5915F39E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0E84" w14:textId="77777777"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E542FE">
              <w:rPr>
                <w:rFonts w:ascii="Tahoma" w:hAnsi="Tahoma" w:cs="Tahoma"/>
                <w:b/>
                <w:sz w:val="18"/>
                <w:szCs w:val="18"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DFA8" w14:textId="77777777" w:rsidR="00163394" w:rsidRPr="00E542FE" w:rsidRDefault="004E28F4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E542FE">
              <w:rPr>
                <w:rFonts w:ascii="Tahoma" w:hAnsi="Tahoma" w:cs="Tahoma"/>
                <w:color w:val="000000"/>
                <w:sz w:val="18"/>
                <w:szCs w:val="18"/>
              </w:rPr>
              <w:t>RLC_TC_Common_</w:t>
            </w:r>
            <w:proofErr w:type="gramStart"/>
            <w:r w:rsidRPr="00E542FE">
              <w:rPr>
                <w:rFonts w:ascii="Tahoma" w:hAnsi="Tahoma" w:cs="Tahoma"/>
                <w:color w:val="000000"/>
                <w:sz w:val="18"/>
                <w:szCs w:val="18"/>
              </w:rPr>
              <w:t>NR</w:t>
            </w:r>
            <w:r w:rsidR="00E51231" w:rsidRPr="00E542FE">
              <w:rPr>
                <w:rFonts w:ascii="Tahoma" w:hAnsi="Tahoma" w:cs="Tahoma"/>
                <w:color w:val="000000"/>
                <w:sz w:val="18"/>
                <w:szCs w:val="18"/>
              </w:rPr>
              <w:t>.ttcn</w:t>
            </w:r>
            <w:proofErr w:type="spellEnd"/>
            <w:proofErr w:type="gramEnd"/>
          </w:p>
        </w:tc>
      </w:tr>
      <w:tr w:rsidR="00163394" w:rsidRPr="00B76627" w14:paraId="0E9598BD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818" w14:textId="77777777" w:rsidR="00163394" w:rsidRPr="00E542FE" w:rsidRDefault="00163394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  <w:highlight w:val="cyan"/>
              </w:rPr>
            </w:pPr>
            <w:r w:rsidRPr="00C91C37">
              <w:rPr>
                <w:rFonts w:ascii="Tahoma" w:hAnsi="Tahoma" w:cs="Tahoma"/>
                <w:b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670" w14:textId="47352513" w:rsidR="00163394" w:rsidRPr="00E542FE" w:rsidRDefault="00C91C37">
            <w:pPr>
              <w:rPr>
                <w:rFonts w:ascii="Tahoma" w:hAnsi="Tahoma" w:cs="Tahoma"/>
                <w:sz w:val="18"/>
                <w:szCs w:val="18"/>
              </w:rPr>
            </w:pPr>
            <w:r w:rsidRPr="00C91C37">
              <w:rPr>
                <w:rFonts w:ascii="Tahoma" w:hAnsi="Tahoma" w:cs="Tahoma"/>
                <w:sz w:val="18"/>
                <w:szCs w:val="18"/>
                <w:highlight w:val="cyan"/>
              </w:rPr>
              <w:t>Accepted</w:t>
            </w:r>
          </w:p>
        </w:tc>
      </w:tr>
    </w:tbl>
    <w:p w14:paraId="1C113A2B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5BF13D3D" w14:textId="77777777" w:rsidR="00DE6E67" w:rsidRPr="00E542FE" w:rsidRDefault="002C636C" w:rsidP="00DE6E67">
      <w:pPr>
        <w:spacing w:after="0"/>
        <w:rPr>
          <w:rFonts w:ascii="Tahoma" w:hAnsi="Tahoma"/>
          <w:b/>
          <w:sz w:val="18"/>
          <w:szCs w:val="18"/>
          <w:lang w:eastAsia="en-GB"/>
        </w:rPr>
      </w:pPr>
      <w:r w:rsidRPr="00E542FE">
        <w:rPr>
          <w:rFonts w:ascii="Tahoma" w:hAnsi="Tahoma"/>
          <w:b/>
          <w:sz w:val="18"/>
          <w:szCs w:val="18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5EC9DE23" w14:textId="77777777" w:rsidTr="002C636C">
        <w:tc>
          <w:tcPr>
            <w:tcW w:w="9855" w:type="dxa"/>
          </w:tcPr>
          <w:p w14:paraId="50C74126" w14:textId="77777777" w:rsidR="004E28F4" w:rsidRPr="004E28F4" w:rsidRDefault="004E28F4" w:rsidP="004E28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f_TC_7_1_2_3_7_NR_</w:t>
            </w:r>
            <w:proofErr w:type="gram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</w:t>
            </w:r>
            <w:proofErr w:type="spellStart"/>
            <w:proofErr w:type="gram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NR_RLC_SS_State_Type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071B2F8A" w14:textId="77777777" w:rsidR="004E28F4" w:rsidRDefault="004E28F4" w:rsidP="004E28F4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   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runs </w:t>
            </w:r>
            <w:proofErr w:type="gram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on  NR</w:t>
            </w:r>
            <w:proofErr w:type="gram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_BASE_PTC</w:t>
            </w:r>
          </w:p>
          <w:p w14:paraId="38FB87B7" w14:textId="77777777" w:rsidR="007006F5" w:rsidRDefault="004E28F4" w:rsidP="004E28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  <w:p w14:paraId="2492555E" w14:textId="77777777" w:rsidR="007006F5" w:rsidRPr="0048053E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</w:t>
            </w:r>
            <w:r w:rsidR="004E28F4"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CODE </w:t>
            </w: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SKIPPED&gt;</w:t>
            </w:r>
          </w:p>
          <w:p w14:paraId="1CE1C17B" w14:textId="77777777" w:rsidR="0048053E" w:rsidRDefault="0048053E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BC8465B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//@siclog "Step 36"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6D3FCD26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60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ms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after step 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35  the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SS assigns an UL grant (UL grant allocation type 3) of size 88 bits.</w:t>
            </w:r>
          </w:p>
          <w:p w14:paraId="43AE1E92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60);</w:t>
            </w:r>
          </w:p>
          <w:p w14:paraId="09D792F2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ResourceAllocation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(88,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v_NR_UplinkBWP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2E2D0177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OneULGrantTransmission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0F9E0AE0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D13E248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EDCB2C2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3C284B5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//@siclog "Step 40"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4869F17D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// Check: Does the UE transmit a Status Report with ACK_SN=20 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and  NACK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_SN: 13 including NACK Range 3 (SN 13, 14, 15) and NACK_SN=18 without NACK Range?</w:t>
            </w:r>
          </w:p>
          <w:p w14:paraId="23622B2B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p_RLC_Rec.AM_RX_Next_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Ack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20;</w:t>
            </w:r>
          </w:p>
          <w:p w14:paraId="081ED389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if (pc_supportOfRedCap_r17 == false) 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R5-227164 sic@</w:t>
            </w:r>
          </w:p>
          <w:p w14:paraId="21A5EA1D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lastRenderedPageBreak/>
              <w:t xml:space="preserve">      v_NR_NackSN18Bit_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crs_NR_RLC_NACK_SN18_Range (13, 3); //@sic R5s190791 change 5.1/7 sic@</w:t>
            </w:r>
          </w:p>
          <w:p w14:paraId="75132EFA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2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crs_NR_RLC_NACK_SN18_Simple (18);</w:t>
            </w:r>
          </w:p>
          <w:p w14:paraId="7BFE21DB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List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 v_NR_NackSN18Bit_1, v_NR_NackSN18Bit_2 };</w:t>
            </w:r>
          </w:p>
          <w:p w14:paraId="5F65C445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f_NR_RxSTATUS_PDU_GetTimingInfo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v_NR_NackSN18Bit_List); //@sic R5s200250 sic@</w:t>
            </w:r>
          </w:p>
          <w:p w14:paraId="5E2772B1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 else {</w:t>
            </w:r>
          </w:p>
          <w:p w14:paraId="2A67D229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crs_NR_RLC_NACK_SN12_Range (13, 3);</w:t>
            </w:r>
          </w:p>
          <w:p w14:paraId="6BF62AE9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2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crs_NR_RLC_NACK_SN12_Simple (18);</w:t>
            </w:r>
          </w:p>
          <w:p w14:paraId="5DD91970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List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 v_NR_NackSN12Bit_1, v_NR_NackSN12Bit_2 };</w:t>
            </w:r>
          </w:p>
          <w:p w14:paraId="6CB1D3FF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f_NR_RxSTATUS_PDU_GetTimingInfo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-, v_NR_NackSN12Bit_List);</w:t>
            </w:r>
          </w:p>
          <w:p w14:paraId="7D1ED691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}</w:t>
            </w:r>
          </w:p>
          <w:p w14:paraId="231A7F79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4A99161B" w14:textId="77777777" w:rsidR="0048053E" w:rsidRP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6DF1D8C8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72165BBA" w14:textId="77777777" w:rsidR="0048053E" w:rsidRPr="007006F5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015BD064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3A56407B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19F47259" w14:textId="77777777" w:rsidR="00DE6E67" w:rsidRPr="00E542FE" w:rsidRDefault="00DE6E67" w:rsidP="00DE6E67">
      <w:pPr>
        <w:spacing w:after="0"/>
        <w:rPr>
          <w:rFonts w:ascii="Tahoma" w:hAnsi="Tahoma"/>
          <w:b/>
          <w:sz w:val="18"/>
          <w:szCs w:val="18"/>
          <w:lang w:eastAsia="en-GB"/>
        </w:rPr>
      </w:pPr>
      <w:r w:rsidRPr="00E542FE">
        <w:rPr>
          <w:rFonts w:ascii="Tahoma" w:hAnsi="Tahoma"/>
          <w:b/>
          <w:sz w:val="18"/>
          <w:szCs w:val="18"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664897E5" w14:textId="77777777" w:rsidTr="00C915E8">
        <w:tc>
          <w:tcPr>
            <w:tcW w:w="10435" w:type="dxa"/>
          </w:tcPr>
          <w:p w14:paraId="51D38018" w14:textId="77777777" w:rsidR="0048053E" w:rsidRPr="004E28F4" w:rsidRDefault="0048053E" w:rsidP="004805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f_TC_7_1_2_3_7_NR_</w:t>
            </w:r>
            <w:proofErr w:type="gram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TestBody(</w:t>
            </w:r>
            <w:proofErr w:type="spellStart"/>
            <w:proofErr w:type="gram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NR_RLC_SS_State_Type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</w:t>
            </w:r>
          </w:p>
          <w:p w14:paraId="39E608AA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                                     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DRB_Identity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runs </w:t>
            </w:r>
            <w:proofErr w:type="gramStart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on  NR</w:t>
            </w:r>
            <w:proofErr w:type="gramEnd"/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_BASE_PTC</w:t>
            </w:r>
          </w:p>
          <w:p w14:paraId="48E72378" w14:textId="77777777" w:rsidR="00BA0180" w:rsidRPr="0048053E" w:rsidRDefault="0048053E" w:rsidP="004805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4E28F4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</w:t>
            </w:r>
          </w:p>
        </w:tc>
      </w:tr>
      <w:tr w:rsidR="00420EFB" w:rsidRPr="00B76627" w14:paraId="5D7A4B21" w14:textId="77777777" w:rsidTr="00C915E8">
        <w:tc>
          <w:tcPr>
            <w:tcW w:w="10435" w:type="dxa"/>
          </w:tcPr>
          <w:p w14:paraId="09F81C36" w14:textId="77777777" w:rsidR="0048053E" w:rsidRDefault="007006F5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0E5F0C4D" w14:textId="77777777" w:rsidR="00510010" w:rsidRDefault="00510010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6F67A0CA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//@siclog "Step 36"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759055C6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 60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ms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after step 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35  the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SS assigns an UL grant (UL grant allocation type 3) of size 88 bits.</w:t>
            </w:r>
          </w:p>
          <w:p w14:paraId="3D377874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TimingDL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=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f_SubFrameTiming_AddMilliSeconds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(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v_TimingDL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, (float2int(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p_RLC_Rec.t_Reassembly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 xml:space="preserve"> * 1000.0))); //@sic R5s200098 sic@ WA#</w:t>
            </w:r>
          </w:p>
          <w:p w14:paraId="1414C6CC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f_NR_GetNextSendOccasion_ULafterDL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(nr_Cell1,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v_TimingDL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60);</w:t>
            </w:r>
          </w:p>
          <w:p w14:paraId="7C1B2C9D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ResourceAllocation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f_NR_ResourceAllocation_UplinkGrant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(88,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v_NR_UplinkBWP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398B7F31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OneULGrantTransmission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nr_Cell1,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cs_TimingInfo_NR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v_TimingUL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v_NR_ResourceAllocation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379B53E4" w14:textId="77777777" w:rsidR="0048053E" w:rsidRPr="00510010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5CEE2A8B" w14:textId="77777777"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37E2F2BC" w14:textId="77777777" w:rsidR="0048053E" w:rsidRDefault="0048053E" w:rsidP="0048053E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1886E0C7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//@siclog "Step 40"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@</w:t>
            </w:r>
          </w:p>
          <w:p w14:paraId="0969FAE7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// Check: Does the UE transmit a Status Report with ACK_SN=20 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and  NACK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_SN: 13 including NACK Range 3 (SN 13, 14, 15) and NACK_SN=18 without NACK Range?</w:t>
            </w:r>
          </w:p>
          <w:p w14:paraId="41CB23C5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p_RLC_Rec.AM_RX_Next_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Ack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20;</w:t>
            </w:r>
          </w:p>
          <w:p w14:paraId="29280AB8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if (pc_supportOfRedCap_r17 == false) 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{ /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/ @sic R5-227164 sic@</w:t>
            </w:r>
          </w:p>
          <w:p w14:paraId="002FF9A2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crs_NR_RLC_NACK_SN18_Range (13, 3, </w:t>
            </w:r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'1'B</w:t>
            </w: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); //@sic R5s190791 change 5.1/7 sic@ </w:t>
            </w:r>
            <w:r w:rsidRPr="00510010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WA#</w:t>
            </w:r>
          </w:p>
          <w:p w14:paraId="4B886596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2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crs_NR_RLC_NACK_SN18_Simple (18);</w:t>
            </w:r>
          </w:p>
          <w:p w14:paraId="4AAE0C00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v_NR_NackSN18Bit_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List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 v_NR_NackSN18Bit_1, v_NR_NackSN18Bit_2 };</w:t>
            </w:r>
          </w:p>
          <w:p w14:paraId="120F426E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f_NR_RxSTATUS_PDU_GetTimingInfo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v_NR_NackSN18Bit_List); //@sic R5s200250 sic@</w:t>
            </w:r>
          </w:p>
          <w:p w14:paraId="6E74350C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 else {</w:t>
            </w:r>
          </w:p>
          <w:p w14:paraId="7B240B50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1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crs_NR_RLC_NACK_SN12_Range (13, 3);</w:t>
            </w:r>
          </w:p>
          <w:p w14:paraId="30D2E2F1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2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crs_NR_RLC_NACK_SN12_Simple (18);</w:t>
            </w:r>
          </w:p>
          <w:p w14:paraId="2558FA2A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v_NR_NackSN12Bit_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List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= { v_NR_NackSN12Bit_1, v_NR_NackSN12Bit_2 };</w:t>
            </w:r>
          </w:p>
          <w:p w14:paraId="6181E317" w14:textId="77777777" w:rsidR="00510010" w:rsidRP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TimingUL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f_NR_RxSTATUS_PDU_GetTimingInfo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p_RLC_Rec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p_NR_DRB_Id</w:t>
            </w:r>
            <w:proofErr w:type="spellEnd"/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, -, v_NR_NackSN12Bit_List);</w:t>
            </w:r>
          </w:p>
          <w:p w14:paraId="4EF1CE49" w14:textId="77777777" w:rsid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510010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  <w:p w14:paraId="2D8393B2" w14:textId="77777777" w:rsidR="00510010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  <w:p w14:paraId="2BC5F0F4" w14:textId="77777777"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 xml:space="preserve"> </w:t>
            </w:r>
            <w:r w:rsidRPr="0048053E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63B97996" w14:textId="77777777" w:rsidR="00510010" w:rsidRPr="0048053E" w:rsidRDefault="00510010" w:rsidP="0051001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</w:p>
        </w:tc>
      </w:tr>
      <w:bookmarkEnd w:id="37"/>
      <w:bookmarkEnd w:id="38"/>
      <w:bookmarkEnd w:id="42"/>
      <w:bookmarkEnd w:id="43"/>
    </w:tbl>
    <w:p w14:paraId="37A11073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3900CEFD" w14:textId="796DDDBC" w:rsidR="003A71A2" w:rsidRDefault="003A71A2" w:rsidP="00D86E33">
      <w:pPr>
        <w:pStyle w:val="Heading2"/>
        <w:ind w:left="0" w:firstLine="0"/>
        <w:rPr>
          <w:b/>
          <w:lang w:eastAsia="en-GB"/>
        </w:rPr>
      </w:pPr>
    </w:p>
    <w:p w14:paraId="6F119720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10DF90F4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BC88A86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BD7C8" w14:textId="77777777" w:rsidR="00131B84" w:rsidRDefault="00131B84">
      <w:r>
        <w:separator/>
      </w:r>
    </w:p>
  </w:endnote>
  <w:endnote w:type="continuationSeparator" w:id="0">
    <w:p w14:paraId="04BA08BA" w14:textId="77777777" w:rsidR="00131B84" w:rsidRDefault="0013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7AC56" w14:textId="77777777" w:rsidR="009818A5" w:rsidRDefault="009818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2CE71" w14:textId="77777777" w:rsidR="009818A5" w:rsidRDefault="009818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2A409" w14:textId="77777777" w:rsidR="009818A5" w:rsidRDefault="00981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2FE4" w14:textId="77777777" w:rsidR="00131B84" w:rsidRDefault="00131B84">
      <w:r>
        <w:separator/>
      </w:r>
    </w:p>
  </w:footnote>
  <w:footnote w:type="continuationSeparator" w:id="0">
    <w:p w14:paraId="1099855A" w14:textId="77777777" w:rsidR="00131B84" w:rsidRDefault="00131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FA83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19AF03F" wp14:editId="5FFF993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3AF486E0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AF03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3AF486E0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DDF8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A5EEC1" wp14:editId="57C5542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B5D1208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A5EE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B5D1208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0B8F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3A47B1" wp14:editId="7EDD1D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32A5CEE0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3A47B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32A5CEE0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C1F7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3D00CA5" wp14:editId="5F81C9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3ABA5373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D00C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3ABA5373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B581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11E9F4A" wp14:editId="5ED184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5FE7CD9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1E9F4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5FE7CD9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6A55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6DB6319" wp14:editId="49757A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4C2E50FD" w14:textId="77777777" w:rsidR="00F36321" w:rsidRPr="00A11327" w:rsidRDefault="008253A5" w:rsidP="00787D9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DB631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4C2E50FD" w14:textId="77777777" w:rsidR="00F36321" w:rsidRPr="00A11327" w:rsidRDefault="008253A5" w:rsidP="00787D9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33D94"/>
    <w:multiLevelType w:val="hybridMultilevel"/>
    <w:tmpl w:val="4F56FF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6AD0EC6"/>
    <w:multiLevelType w:val="hybridMultilevel"/>
    <w:tmpl w:val="E286BF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F826721"/>
    <w:multiLevelType w:val="hybridMultilevel"/>
    <w:tmpl w:val="3E8E4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74F69"/>
    <w:multiLevelType w:val="hybridMultilevel"/>
    <w:tmpl w:val="3E8E40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A6E2739"/>
    <w:multiLevelType w:val="hybridMultilevel"/>
    <w:tmpl w:val="C91CCE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2410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6613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4807579">
    <w:abstractNumId w:val="8"/>
  </w:num>
  <w:num w:numId="4" w16cid:durableId="812790164">
    <w:abstractNumId w:val="23"/>
  </w:num>
  <w:num w:numId="5" w16cid:durableId="1124538610">
    <w:abstractNumId w:val="4"/>
  </w:num>
  <w:num w:numId="6" w16cid:durableId="380596369">
    <w:abstractNumId w:val="19"/>
  </w:num>
  <w:num w:numId="7" w16cid:durableId="838228580">
    <w:abstractNumId w:val="7"/>
  </w:num>
  <w:num w:numId="8" w16cid:durableId="196353435">
    <w:abstractNumId w:val="30"/>
  </w:num>
  <w:num w:numId="9" w16cid:durableId="84157489">
    <w:abstractNumId w:val="2"/>
  </w:num>
  <w:num w:numId="10" w16cid:durableId="414475533">
    <w:abstractNumId w:val="32"/>
  </w:num>
  <w:num w:numId="11" w16cid:durableId="1050348964">
    <w:abstractNumId w:val="11"/>
  </w:num>
  <w:num w:numId="12" w16cid:durableId="879169671">
    <w:abstractNumId w:val="5"/>
  </w:num>
  <w:num w:numId="13" w16cid:durableId="1498569399">
    <w:abstractNumId w:val="21"/>
  </w:num>
  <w:num w:numId="14" w16cid:durableId="356200837">
    <w:abstractNumId w:val="18"/>
  </w:num>
  <w:num w:numId="15" w16cid:durableId="838278203">
    <w:abstractNumId w:val="3"/>
  </w:num>
  <w:num w:numId="16" w16cid:durableId="1773087471">
    <w:abstractNumId w:val="26"/>
  </w:num>
  <w:num w:numId="17" w16cid:durableId="1679235398">
    <w:abstractNumId w:val="10"/>
  </w:num>
  <w:num w:numId="18" w16cid:durableId="542206963">
    <w:abstractNumId w:val="1"/>
  </w:num>
  <w:num w:numId="19" w16cid:durableId="24646875">
    <w:abstractNumId w:val="14"/>
  </w:num>
  <w:num w:numId="20" w16cid:durableId="1814172547">
    <w:abstractNumId w:val="13"/>
  </w:num>
  <w:num w:numId="21" w16cid:durableId="1495684076">
    <w:abstractNumId w:val="28"/>
  </w:num>
  <w:num w:numId="22" w16cid:durableId="1887796917">
    <w:abstractNumId w:val="31"/>
  </w:num>
  <w:num w:numId="23" w16cid:durableId="1314291488">
    <w:abstractNumId w:val="17"/>
  </w:num>
  <w:num w:numId="24" w16cid:durableId="1964769967">
    <w:abstractNumId w:val="22"/>
  </w:num>
  <w:num w:numId="25" w16cid:durableId="76370474">
    <w:abstractNumId w:val="27"/>
  </w:num>
  <w:num w:numId="26" w16cid:durableId="646519204">
    <w:abstractNumId w:val="36"/>
  </w:num>
  <w:num w:numId="27" w16cid:durableId="1355424091">
    <w:abstractNumId w:val="0"/>
  </w:num>
  <w:num w:numId="28" w16cid:durableId="642123164">
    <w:abstractNumId w:val="6"/>
  </w:num>
  <w:num w:numId="29" w16cid:durableId="1132015814">
    <w:abstractNumId w:val="33"/>
  </w:num>
  <w:num w:numId="30" w16cid:durableId="1230001615">
    <w:abstractNumId w:val="9"/>
  </w:num>
  <w:num w:numId="31" w16cid:durableId="1732267520">
    <w:abstractNumId w:val="29"/>
  </w:num>
  <w:num w:numId="32" w16cid:durableId="830025149">
    <w:abstractNumId w:val="12"/>
  </w:num>
  <w:num w:numId="33" w16cid:durableId="634798713">
    <w:abstractNumId w:val="34"/>
  </w:num>
  <w:num w:numId="34" w16cid:durableId="1152671372">
    <w:abstractNumId w:val="24"/>
  </w:num>
  <w:num w:numId="35" w16cid:durableId="1766419590">
    <w:abstractNumId w:val="35"/>
  </w:num>
  <w:num w:numId="36" w16cid:durableId="2069919150">
    <w:abstractNumId w:val="25"/>
  </w:num>
  <w:num w:numId="37" w16cid:durableId="876965644">
    <w:abstractNumId w:val="15"/>
  </w:num>
  <w:num w:numId="38" w16cid:durableId="20007649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B30"/>
    <w:rsid w:val="00131B84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03FB"/>
    <w:rsid w:val="0045165E"/>
    <w:rsid w:val="004536FB"/>
    <w:rsid w:val="00453BFA"/>
    <w:rsid w:val="00461353"/>
    <w:rsid w:val="00463783"/>
    <w:rsid w:val="00464FD5"/>
    <w:rsid w:val="00466834"/>
    <w:rsid w:val="00472493"/>
    <w:rsid w:val="0048053E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28F4"/>
    <w:rsid w:val="004E31D5"/>
    <w:rsid w:val="004E3487"/>
    <w:rsid w:val="004F2381"/>
    <w:rsid w:val="005016E9"/>
    <w:rsid w:val="00504C12"/>
    <w:rsid w:val="00506BDB"/>
    <w:rsid w:val="00510010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103EA"/>
    <w:rsid w:val="00724D36"/>
    <w:rsid w:val="00724E4D"/>
    <w:rsid w:val="00726D40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87D9B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4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5E00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FC9"/>
    <w:rsid w:val="00A86FDC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54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08D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1C37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49D1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6E33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542FE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0A2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635E9"/>
  <w15:chartTrackingRefBased/>
  <w15:docId w15:val="{7FA49048-A80E-45C4-98FB-7F423981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010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35FCB-F5BE-48C0-B852-423650D4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963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Erich Weber</cp:lastModifiedBy>
  <cp:revision>4</cp:revision>
  <cp:lastPrinted>1900-01-01T00:00:00Z</cp:lastPrinted>
  <dcterms:created xsi:type="dcterms:W3CDTF">2023-01-08T19:54:00Z</dcterms:created>
  <dcterms:modified xsi:type="dcterms:W3CDTF">2023-01-08T20:17:00Z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