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26692" w14:textId="77777777" w:rsidR="00A33C80" w:rsidRDefault="00A33C80" w:rsidP="00A33C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R5s230062</w:t>
        </w:r>
      </w:fldSimple>
    </w:p>
    <w:p w14:paraId="36B5A510" w14:textId="77777777" w:rsidR="00A33C80" w:rsidRDefault="00A33C80" w:rsidP="00A33C8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C80" w14:paraId="5D42AACC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A2F3A" w14:textId="77777777" w:rsidR="00A33C80" w:rsidRDefault="00A33C80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3C80" w14:paraId="32E092E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2F25" w14:textId="77777777" w:rsidR="00A33C80" w:rsidRDefault="00A33C8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C80" w14:paraId="123CFC98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FA5EA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14:paraId="2EC76187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48B30CFD" w14:textId="77777777"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06217A" w14:textId="77777777" w:rsidR="00A33C80" w:rsidRPr="00410371" w:rsidRDefault="00A33C8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3EF773" w14:textId="77777777" w:rsidR="00A33C80" w:rsidRDefault="00A33C8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A7BE1D" w14:textId="77777777" w:rsidR="00A33C80" w:rsidRPr="00410371" w:rsidRDefault="00A33C8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2903</w:t>
              </w:r>
            </w:fldSimple>
          </w:p>
        </w:tc>
        <w:tc>
          <w:tcPr>
            <w:tcW w:w="709" w:type="dxa"/>
          </w:tcPr>
          <w:p w14:paraId="0E350F04" w14:textId="77777777" w:rsidR="00A33C80" w:rsidRDefault="00A33C80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8DD3F0" w14:textId="77777777" w:rsidR="00A33C80" w:rsidRPr="00410371" w:rsidRDefault="00A33C8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085C9A" w14:textId="77777777" w:rsidR="00A33C80" w:rsidRDefault="00A33C80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5658D" w14:textId="77777777" w:rsidR="00A33C80" w:rsidRPr="00410371" w:rsidRDefault="00A33C8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A59164" w14:textId="77777777" w:rsidR="00A33C80" w:rsidRDefault="00A33C8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33C80" w14:paraId="26E68FBB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5345D" w14:textId="77777777" w:rsidR="00A33C80" w:rsidRDefault="00A33C8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33C80" w14:paraId="79C2F51F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4B865" w14:textId="77777777" w:rsidR="00A33C80" w:rsidRPr="00F25D98" w:rsidRDefault="00A33C80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3C80" w14:paraId="61D981E8" w14:textId="77777777" w:rsidTr="00E121FF">
        <w:tc>
          <w:tcPr>
            <w:tcW w:w="9641" w:type="dxa"/>
            <w:gridSpan w:val="9"/>
          </w:tcPr>
          <w:p w14:paraId="47429EF9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599E1C" w14:textId="77777777" w:rsidR="00A33C80" w:rsidRDefault="00A33C80" w:rsidP="00A33C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C80" w14:paraId="3FA85B17" w14:textId="77777777" w:rsidTr="00E121FF">
        <w:tc>
          <w:tcPr>
            <w:tcW w:w="2835" w:type="dxa"/>
          </w:tcPr>
          <w:p w14:paraId="3913898A" w14:textId="77777777" w:rsidR="00A33C80" w:rsidRDefault="00A33C80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90463B" w14:textId="77777777"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E309C4" w14:textId="77777777" w:rsidR="00A33C80" w:rsidRDefault="00A33C8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A9738" w14:textId="77777777" w:rsidR="00A33C80" w:rsidRDefault="00A33C8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81237" w14:textId="77777777" w:rsidR="00A33C80" w:rsidRDefault="00A33C8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2F9DC7" w14:textId="77777777" w:rsidR="00A33C80" w:rsidRDefault="00A33C8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C48DF1" w14:textId="77777777" w:rsidR="00A33C80" w:rsidRDefault="00A33C8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64EAA" w14:textId="77777777"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489D3" w14:textId="77777777" w:rsidR="00A33C80" w:rsidRDefault="00A33C80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BB495D" w14:textId="77777777" w:rsidR="00A33C80" w:rsidRDefault="00A33C80" w:rsidP="00A33C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C80" w14:paraId="321A9F28" w14:textId="77777777" w:rsidTr="00E121FF">
        <w:tc>
          <w:tcPr>
            <w:tcW w:w="9640" w:type="dxa"/>
            <w:gridSpan w:val="11"/>
          </w:tcPr>
          <w:p w14:paraId="03FA3D9F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14:paraId="58B1E68F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88352" w14:textId="77777777"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2A6B2" w14:textId="77777777"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9.1.10.1</w:t>
              </w:r>
            </w:fldSimple>
          </w:p>
        </w:tc>
      </w:tr>
      <w:tr w:rsidR="00A33C80" w14:paraId="4CD5AAF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BE6EB5E" w14:textId="77777777"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052D0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14:paraId="63677E11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C0D72F1" w14:textId="77777777"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F68E1" w14:textId="77777777"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33C80" w14:paraId="6CE30204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145C359C" w14:textId="77777777"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15693" w14:textId="77777777"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3C80" w14:paraId="08DD18B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BD151A2" w14:textId="77777777"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58933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14:paraId="26E7A44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50AA869" w14:textId="77777777"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B7BE5" w14:textId="77777777"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FCB90F" w14:textId="77777777" w:rsidR="00A33C80" w:rsidRDefault="00A33C80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46F7C" w14:textId="77777777"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5A56A" w14:textId="77777777"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2023-01-03</w:t>
              </w:r>
            </w:fldSimple>
          </w:p>
        </w:tc>
      </w:tr>
      <w:tr w:rsidR="00A33C80" w14:paraId="03B973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1F9630A8" w14:textId="77777777"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D54FFB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A3DCE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1D7B6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D2CB8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14:paraId="55EDE785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872102" w14:textId="77777777"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A43DC" w14:textId="77777777" w:rsidR="00A33C80" w:rsidRDefault="00A33C80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A2BC3" w14:textId="77777777" w:rsidR="00A33C80" w:rsidRDefault="00A33C80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D8D57" w14:textId="77777777" w:rsidR="00A33C80" w:rsidRDefault="00A33C80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4109B" w14:textId="77777777"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33C80" w14:paraId="0FF1D6FA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7B1A9" w14:textId="77777777"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C759CA" w14:textId="77777777" w:rsidR="00A33C80" w:rsidRDefault="00A33C80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CC7977" w14:textId="77777777" w:rsidR="00A33C80" w:rsidRDefault="00A33C80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5CB753" w14:textId="77777777" w:rsidR="00A33C80" w:rsidRPr="007C2097" w:rsidRDefault="00A33C80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3C80" w14:paraId="64B1B539" w14:textId="77777777" w:rsidTr="00E121FF">
        <w:tc>
          <w:tcPr>
            <w:tcW w:w="1843" w:type="dxa"/>
          </w:tcPr>
          <w:p w14:paraId="4BD0F6E8" w14:textId="77777777"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D0410" w14:textId="77777777"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C8" w14:paraId="7F9F5812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23CA1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C95B2" w14:textId="77777777" w:rsidR="00053FC8" w:rsidRDefault="00053FC8" w:rsidP="00053F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12 in the Registration Accept message, S-NSSAI with SST=3 is included in the Allowed NSSAI list, and the S-NSSAIs with SST=2 is included in the Configured NSSAI list.</w:t>
            </w:r>
          </w:p>
          <w:p w14:paraId="4DE7CA1F" w14:textId="77777777"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041D5DC" w14:textId="77777777"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In case the UE performs the PDU Session Establishment at Step 14a, according to current TTCN implementation the S-NSSAI with SST=1 is included in the PDU Session Establishment Accept.</w:t>
            </w:r>
          </w:p>
          <w:p w14:paraId="08B64785" w14:textId="77777777"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3E270B0" w14:textId="77777777"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causes an anomaly at the UE side : the S-NSSAI present in Allowed list is NOT what is included in PDU Session establishment ACCEPT, and the UE releases the PDU Session causing testcase failure.</w:t>
            </w:r>
          </w:p>
          <w:p w14:paraId="3109F2B2" w14:textId="77777777"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65B05993" w14:textId="77777777" w:rsidR="00053FC8" w:rsidRDefault="00053FC8" w:rsidP="00053F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implementation, if the Step 14a is executed then at Step 18 in the Configuration Update Command mesaage the S-NSSAI with SST=3 also needs to be included along with S-NSSAI with SST=1. </w:t>
            </w:r>
          </w:p>
          <w:p w14:paraId="39693E1C" w14:textId="77777777"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this is not done, then the UE would release the PDU Session established earlier with S-NSSAI (SST=3). This also needs to be addressed.</w:t>
            </w:r>
          </w:p>
          <w:p w14:paraId="15808C9E" w14:textId="77777777" w:rsidR="00053FC8" w:rsidRPr="001729CA" w:rsidRDefault="00053FC8" w:rsidP="00053F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TTCN implementation if the Step 14a is included, then at Step 22, the UE would include S-NSSAIs with SST=1 and SST=3 in the Registration REQ message. This needs to be accommodated.</w:t>
            </w:r>
          </w:p>
        </w:tc>
      </w:tr>
      <w:tr w:rsidR="00053FC8" w14:paraId="15B1057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2A01B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4DF22" w14:textId="77777777" w:rsidR="00053FC8" w:rsidRPr="00F12C50" w:rsidRDefault="00053FC8" w:rsidP="00053FC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53FC8" w14:paraId="545EAB9F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AEE69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8FF9E" w14:textId="77777777" w:rsidR="00053FC8" w:rsidRDefault="00053FC8" w:rsidP="00053F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14a, it is proposed to include S-NSSAI with SST=3 in the PDU Session Establishment Accept message. A Prose CR will be raised for this.</w:t>
            </w:r>
          </w:p>
          <w:p w14:paraId="3143498F" w14:textId="77777777" w:rsidR="00053FC8" w:rsidRDefault="00053FC8" w:rsidP="00053F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18,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Allowed NSSAI is updated to include S-NSSAIs with SST=1 and SST=3. A Prose CR will be raised for this.</w:t>
            </w:r>
          </w:p>
          <w:p w14:paraId="7D69C1C5" w14:textId="77777777" w:rsidR="00053FC8" w:rsidRPr="006316B2" w:rsidRDefault="00053FC8" w:rsidP="00053F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At Step 22,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Requested NSSAI is updated to include S-NSSAIs with SST=1 and SST=3. A Prose CR will be raised for this.</w:t>
            </w:r>
          </w:p>
          <w:p w14:paraId="5D3BA610" w14:textId="77777777" w:rsidR="00053FC8" w:rsidRPr="006316B2" w:rsidRDefault="00053FC8" w:rsidP="00053FC8">
            <w:pPr>
              <w:pStyle w:val="CRCoverPage"/>
              <w:spacing w:after="0"/>
              <w:rPr>
                <w:noProof/>
              </w:rPr>
            </w:pPr>
          </w:p>
        </w:tc>
      </w:tr>
      <w:tr w:rsidR="00053FC8" w14:paraId="1692C8F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DD9C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48443" w14:textId="77777777" w:rsidR="00053FC8" w:rsidRPr="00CF39F2" w:rsidRDefault="00053FC8" w:rsidP="00053FC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53FC8" w14:paraId="3855CB56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A8A4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64730" w14:textId="77777777" w:rsidR="00053FC8" w:rsidRPr="00CF39F2" w:rsidRDefault="00053FC8" w:rsidP="00053F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53FC8" w14:paraId="0E412563" w14:textId="77777777" w:rsidTr="00E121FF">
        <w:tc>
          <w:tcPr>
            <w:tcW w:w="2694" w:type="dxa"/>
            <w:gridSpan w:val="2"/>
          </w:tcPr>
          <w:p w14:paraId="4E668659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3CD195" w14:textId="77777777" w:rsidR="00053FC8" w:rsidRDefault="00053FC8" w:rsidP="00053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C8" w14:paraId="1F5C0EA1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3FBC9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F5064" w14:textId="77777777" w:rsidR="00053FC8" w:rsidRDefault="00053FC8" w:rsidP="00053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9.1.10.1.NR5GC</w:t>
            </w:r>
          </w:p>
        </w:tc>
      </w:tr>
      <w:tr w:rsidR="00053FC8" w14:paraId="5B7AE9D3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A0B89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94076" w14:textId="77777777" w:rsidR="00053FC8" w:rsidRDefault="00053FC8" w:rsidP="00053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C8" w14:paraId="186D22F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2057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A7787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872A7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7326D8" w14:textId="77777777" w:rsidR="00053FC8" w:rsidRDefault="00053FC8" w:rsidP="00053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A5EC76" w14:textId="77777777"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FC8" w14:paraId="69E3E84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41FA0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DFD31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6FFE3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3A56B" w14:textId="77777777" w:rsidR="00053FC8" w:rsidRDefault="00053FC8" w:rsidP="00053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DE0C0" w14:textId="77777777"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FC8" w14:paraId="4845A7D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31DBF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9116F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EC27D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48164B" w14:textId="77777777" w:rsidR="00053FC8" w:rsidRDefault="00053FC8" w:rsidP="00053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C0FC3" w14:textId="77777777"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53FC8" w14:paraId="4643697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4FAFC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D7680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0E5A" w14:textId="77777777"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6B644B" w14:textId="77777777" w:rsidR="00053FC8" w:rsidRDefault="00053FC8" w:rsidP="00053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363AA" w14:textId="77777777"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FC8" w14:paraId="3EB14C2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EBF9" w14:textId="77777777"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67EF5" w14:textId="77777777" w:rsidR="00053FC8" w:rsidRDefault="00053FC8" w:rsidP="00053FC8">
            <w:pPr>
              <w:pStyle w:val="CRCoverPage"/>
              <w:spacing w:after="0"/>
              <w:rPr>
                <w:noProof/>
              </w:rPr>
            </w:pPr>
          </w:p>
        </w:tc>
      </w:tr>
      <w:tr w:rsidR="00053FC8" w14:paraId="77E3E0D2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C260A3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0E1A" w14:textId="77777777" w:rsidR="00053FC8" w:rsidRDefault="00053FC8" w:rsidP="00053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FC8" w:rsidRPr="008863B9" w14:paraId="5F54AD53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4CF46" w14:textId="77777777" w:rsidR="00053FC8" w:rsidRPr="008863B9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09B5B" w14:textId="77777777" w:rsidR="00053FC8" w:rsidRPr="008863B9" w:rsidRDefault="00053FC8" w:rsidP="00053F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FC8" w14:paraId="0713145E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A3CFE" w14:textId="77777777"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2AF12" w14:textId="77777777" w:rsidR="00053FC8" w:rsidRDefault="00053FC8" w:rsidP="00053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110ED" w14:textId="77777777" w:rsidR="00773CD7" w:rsidRDefault="00773CD7" w:rsidP="00773CD7">
      <w:pPr>
        <w:rPr>
          <w:noProof/>
        </w:rPr>
      </w:pPr>
    </w:p>
    <w:p w14:paraId="7DF2FF1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E3192B0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55FA5" w14:textId="77777777" w:rsidR="009478EE" w:rsidRDefault="009478EE" w:rsidP="009478EE">
      <w:pPr>
        <w:rPr>
          <w:noProof/>
        </w:rPr>
      </w:pPr>
    </w:p>
    <w:p w14:paraId="5AC34AEE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23632060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111E6E65" w14:textId="77777777" w:rsidR="002B4F8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4F82" w:rsidRPr="00716ED6">
        <w:rPr>
          <w:rFonts w:ascii="Arial" w:hAnsi="Arial" w:cs="Arial"/>
          <w:iCs/>
        </w:rPr>
        <w:t>Table of Contents</w:t>
      </w:r>
      <w:r w:rsidR="002B4F82">
        <w:tab/>
      </w:r>
      <w:r w:rsidR="002B4F82">
        <w:fldChar w:fldCharType="begin"/>
      </w:r>
      <w:r w:rsidR="002B4F82">
        <w:instrText xml:space="preserve"> PAGEREF _Toc123632060 \h </w:instrText>
      </w:r>
      <w:r w:rsidR="002B4F82">
        <w:fldChar w:fldCharType="separate"/>
      </w:r>
      <w:r w:rsidR="002B4F82">
        <w:t>3</w:t>
      </w:r>
      <w:r w:rsidR="002B4F82">
        <w:fldChar w:fldCharType="end"/>
      </w:r>
    </w:p>
    <w:p w14:paraId="577DDBAD" w14:textId="77777777" w:rsidR="002B4F82" w:rsidRDefault="002B4F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ED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ED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_Toc123632061 \h </w:instrText>
      </w:r>
      <w:r>
        <w:fldChar w:fldCharType="separate"/>
      </w:r>
      <w:r>
        <w:t>3</w:t>
      </w:r>
      <w:r>
        <w:fldChar w:fldCharType="end"/>
      </w:r>
    </w:p>
    <w:p w14:paraId="12616487" w14:textId="77777777" w:rsidR="002B4F82" w:rsidRDefault="002B4F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ED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ED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_Toc123632062 \h </w:instrText>
      </w:r>
      <w:r>
        <w:fldChar w:fldCharType="separate"/>
      </w:r>
      <w:r>
        <w:t>3</w:t>
      </w:r>
      <w:r>
        <w:fldChar w:fldCharType="end"/>
      </w:r>
    </w:p>
    <w:p w14:paraId="3D5A3901" w14:textId="77777777" w:rsidR="002B4F82" w:rsidRDefault="002B4F8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6ED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6ED6">
        <w:rPr>
          <w:rFonts w:cs="Arial"/>
          <w:b/>
          <w:color w:val="000000"/>
          <w:lang w:eastAsia="en-GB"/>
        </w:rPr>
        <w:t xml:space="preserve">Correction to the </w:t>
      </w:r>
      <w:r w:rsidRPr="00716ED6">
        <w:rPr>
          <w:rFonts w:cs="Arial"/>
          <w:b/>
          <w:bCs/>
          <w:color w:val="000000"/>
          <w:lang w:val="en-US" w:eastAsia="en-GB"/>
        </w:rPr>
        <w:t>Function fl_TC_9_1_10_1_TestBody</w:t>
      </w:r>
      <w:r>
        <w:tab/>
      </w:r>
      <w:r>
        <w:fldChar w:fldCharType="begin"/>
      </w:r>
      <w:r>
        <w:instrText xml:space="preserve"> PAGEREF _Toc123632063 \h </w:instrText>
      </w:r>
      <w:r>
        <w:fldChar w:fldCharType="separate"/>
      </w:r>
      <w:r>
        <w:t>3</w:t>
      </w:r>
      <w:r>
        <w:fldChar w:fldCharType="end"/>
      </w:r>
    </w:p>
    <w:p w14:paraId="4949AA6A" w14:textId="77777777" w:rsidR="0096131A" w:rsidRDefault="007A73E5" w:rsidP="0096131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3632061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1B7030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9ABA671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91D486B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3700505" w14:textId="77777777" w:rsidR="007A73E5" w:rsidRDefault="007A73E5" w:rsidP="007A73E5">
      <w:pPr>
        <w:rPr>
          <w:b/>
          <w:sz w:val="24"/>
          <w:lang w:eastAsia="ja-JP"/>
        </w:rPr>
      </w:pPr>
    </w:p>
    <w:p w14:paraId="7B7D439D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3632062"/>
      <w:r w:rsidRPr="00854C55">
        <w:rPr>
          <w:b/>
        </w:rPr>
        <w:t>Corrections required</w:t>
      </w:r>
      <w:bookmarkEnd w:id="21"/>
      <w:bookmarkEnd w:id="22"/>
      <w:bookmarkEnd w:id="23"/>
    </w:p>
    <w:p w14:paraId="0F97E416" w14:textId="77777777"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363206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232D1" w:rsidRPr="00F232D1">
        <w:rPr>
          <w:rFonts w:cs="Arial"/>
          <w:b/>
          <w:bCs/>
          <w:color w:val="000000"/>
          <w:lang w:val="en-US" w:eastAsia="en-GB"/>
        </w:rPr>
        <w:t>fl_TC_9_1_10_1_TestBody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192148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D1D2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371C" w14:textId="77777777" w:rsidR="00FB0A08" w:rsidRPr="00FA530C" w:rsidRDefault="00F232D1" w:rsidP="002B42D8">
            <w:pPr>
              <w:pStyle w:val="CRCoverPage"/>
              <w:spacing w:after="0"/>
              <w:rPr>
                <w:noProof/>
              </w:rPr>
            </w:pPr>
            <w:r w:rsidRPr="00F232D1">
              <w:rPr>
                <w:rFonts w:cs="Arial"/>
                <w:bCs/>
                <w:color w:val="000000"/>
                <w:lang w:val="en-US" w:eastAsia="en-GB"/>
              </w:rPr>
              <w:t>fl_TC_9_1_10_1_TestBody</w:t>
            </w:r>
          </w:p>
        </w:tc>
      </w:tr>
      <w:tr w:rsidR="00FB0A08" w14:paraId="4F18167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387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98C" w14:textId="77777777" w:rsidR="00F232D1" w:rsidRDefault="00F232D1" w:rsidP="00F232D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12 in the Registration Accept message, S-NSSAI with SST=3 is included in the Allowed NSSAI list, and the S-NSSAIs with SST=2 is included in the Configured NSSAI list.</w:t>
            </w:r>
          </w:p>
          <w:p w14:paraId="70A31B27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C55AB91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In case the UE performs the PDU Session Establishment at Step 14a, according to current TTCN implementation the S-NSSAI with SST=1 is included in the PDU Session Establishment Accept.</w:t>
            </w:r>
          </w:p>
          <w:p w14:paraId="3DA3B204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BF12336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lastRenderedPageBreak/>
              <w:t>This causes an anomaly at the UE side : the S-NSSAI present in Allowed list is NOT what is included in PDU Session establishment ACCEPT, and the UE releases the PDU Session causing testcase failure.</w:t>
            </w:r>
          </w:p>
          <w:p w14:paraId="7CE0ADB3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5274991F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E232615" w14:textId="77777777" w:rsidR="00F232D1" w:rsidRDefault="00F232D1" w:rsidP="00F232D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implementation, if the Step 14a is executed then at Step 18 in the Configuration Update Command mesaage the S-NSSAI with SST=3 also needs to be included along with S-NSSAI with SST=1. </w:t>
            </w:r>
          </w:p>
          <w:p w14:paraId="0578DC15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this is not done, then the UE would release the PDU Session established earlier with S-NSSAI (SST=3). This also needs to be addressed.</w:t>
            </w:r>
          </w:p>
          <w:p w14:paraId="089FCD0D" w14:textId="77777777"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58A20C5" w14:textId="77777777" w:rsidR="00FB0A08" w:rsidRPr="00AD4ADA" w:rsidRDefault="00F232D1" w:rsidP="00F232D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TTCN implementation if the Step 14a is included, then at Step 22, the UE would include S-NSSAIs with SST=1 and SST=3 in the Registration REQ message. This needs to be accommodated.</w:t>
            </w:r>
          </w:p>
        </w:tc>
      </w:tr>
      <w:tr w:rsidR="00FB0A08" w14:paraId="5314EBE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62B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23B9" w14:textId="77777777" w:rsidR="00F232D1" w:rsidRDefault="00F232D1" w:rsidP="00F232D1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14a, it is proposed to include S-NSSAI with SST=3 in the PDU Session Establishment Accept message. A Prose CR will be raised for this.</w:t>
            </w:r>
          </w:p>
          <w:p w14:paraId="69FD60F9" w14:textId="77777777" w:rsidR="00F232D1" w:rsidRDefault="00F232D1" w:rsidP="00F232D1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18,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Allowed NSSAI is updated to include S-NSSAIs with SST=1 and SST=3. A Prose CR will be raised for this.</w:t>
            </w:r>
          </w:p>
          <w:p w14:paraId="387E1875" w14:textId="77777777" w:rsidR="00F232D1" w:rsidRPr="006316B2" w:rsidRDefault="00F232D1" w:rsidP="00F232D1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22,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Requested NSSAI is updated to include S-NSSAIs with SST=1 and SST=3. A Prose CR will be raised for this.</w:t>
            </w:r>
          </w:p>
          <w:p w14:paraId="587D1ED6" w14:textId="77777777" w:rsidR="005C6479" w:rsidRPr="001124B3" w:rsidRDefault="005C6479" w:rsidP="007F6F42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78C2B2A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056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4B7C" w14:textId="77777777"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</w:t>
            </w:r>
            <w:r w:rsidR="00F232D1">
              <w:rPr>
                <w:rFonts w:ascii="Arial" w:hAnsi="Arial" w:cs="Arial"/>
                <w:lang w:eastAsia="en-GB"/>
              </w:rPr>
              <w:t>etworkSlicingEnh_NR5GC.ttcn</w:t>
            </w:r>
          </w:p>
        </w:tc>
      </w:tr>
      <w:tr w:rsidR="00FB0A08" w14:paraId="1306C5C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A6D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442" w14:textId="64027F63" w:rsidR="00FB0A08" w:rsidRDefault="00240673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561B08">
              <w:rPr>
                <w:rFonts w:ascii="Arial" w:hAnsi="Arial"/>
                <w:highlight w:val="cya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</w:rPr>
              <w:t>98</w:t>
            </w:r>
            <w:r w:rsidR="00A20E5E">
              <w:rPr>
                <w:rFonts w:ascii="Arial" w:hAnsi="Arial"/>
                <w:highlight w:val="cyan"/>
              </w:rPr>
              <w:t>.</w:t>
            </w:r>
          </w:p>
        </w:tc>
      </w:tr>
    </w:tbl>
    <w:p w14:paraId="05DD456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4BCFE9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17F2C0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09BE3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EEA" w14:textId="77777777" w:rsidR="00B53753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354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17F9B8F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13"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7F7CDD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E601CD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DFF54F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D29763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&gt; 0 ){</w:t>
            </w:r>
          </w:p>
          <w:p w14:paraId="7E0699F0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4C8F63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SRB2 is established during PDU Session Establishment, hence further NAS signalling will happen on SRB2</w:t>
            </w:r>
          </w:p>
          <w:p w14:paraId="3A25A4E7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3406E3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53F90B8E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f_NG_EAP_AuthenticationInit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hex2str(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px_IMSI_Def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)); // @sic R5s211584 sic@</w:t>
            </w:r>
          </w:p>
          <w:p w14:paraId="143D1F4E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f_NG_EAP_ChallengeReq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), omit);</w:t>
            </w:r>
          </w:p>
          <w:p w14:paraId="07E6A937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F64719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1252B1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6FB0426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DB1A51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8D8093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cs_NG_NETWORK_SLICE_SPECIFIC_AUTHENTICATION_COMMAND(cs_S_NSSAI('01'O, '01'O, omit),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258A57A7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5169C0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52BA8D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CB77DC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cr_NG_NETWORK_SLICE_SPECIFIC_AUTHENTICATION_COMPLETE(cs_S_NSSAI('01'O, '01'O, omit),?))))  -&gt; value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C1F516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E40F61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f_NG_EAP_SuccessfulAuthenticationResponse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v_ReceivedAsp.Signalling.Nas[0].Pdu.Msg.network_Slice_Specific_Authentication_Complete.eapMessage.eapMsg))){</w:t>
            </w:r>
          </w:p>
          <w:p w14:paraId="282ED388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(__FILE__, __LINE__, "EAP Authentication Failed");</w:t>
            </w:r>
          </w:p>
          <w:p w14:paraId="2775D356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39564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B06319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D686A2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F7B271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857EBA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5B9224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02507C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cs_NG_NETWORK_SLICE_SPECIFIC_AUTHENTICATION_RESULT(cs_S_NSSAI('01'O, '01'O, omit),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)), omit)))));</w:t>
            </w:r>
          </w:p>
          <w:p w14:paraId="0DD683FC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921357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FCE4A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DD5BE6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1B5010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DB308F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E2A103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cs_NG_CONFIGURATION_UPDATE_COMMAND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cs_ConfigUpdateInd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('1'B, '1'B), -, -,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v_AllowedNSSAI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)))); // @sic R5-217939 sic@ // @sic R5s211584 sic@</w:t>
            </w:r>
          </w:p>
          <w:p w14:paraId="7447B95E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9F3DB6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0F64F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A1C061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cr_NG_CONFIGURATION_UPDATE_COMPLETE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B5E4938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2BA61C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connection.</w:t>
            </w:r>
          </w:p>
          <w:p w14:paraId="349065ED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A30233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9834D8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3025E7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2AC3D1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71A70BE7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809B19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CAE36D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REGISTRATION REQUEST message with NSSAA set to '1'B ?</w:t>
            </w:r>
          </w:p>
          <w:p w14:paraId="1283A22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5EF10FB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Mobility,-,-,-,-,cdr_NG_GMM_Cap_NSSAA,-,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v_RequestedNSSAI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0F5570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14:paraId="3F19203B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41F64C1A" w14:textId="77777777"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(__FILE__, __LINE__, "Step 22");</w:t>
            </w:r>
          </w:p>
          <w:p w14:paraId="20D26507" w14:textId="77777777" w:rsidR="00063549" w:rsidRPr="007E263F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7A8061" w14:textId="77777777" w:rsidR="00063549" w:rsidRPr="00455951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54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2785C66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218926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5B8775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D2B" w14:textId="77777777" w:rsidR="00B53753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08CAA3C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13"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6BA1CD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2B25CB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559B04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2899C2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&gt; 0 ) {</w:t>
            </w:r>
          </w:p>
          <w:p w14:paraId="709F6EE1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//WA#9_1_10_1 </w:t>
            </w:r>
            <w:r w:rsidRPr="007E263F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f_NR5GC_PDUSessionEstablishment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14:paraId="2F6DB1E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f_NR5GC_PDUSessionEstablishment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-, -, -, -,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cs_S_NSSAI_WithIEI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('22'O,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('01'O, '03'O, omit))); //WA#9_1_10_1</w:t>
            </w: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1E4F215F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SRB2 is established during PDU Session Establishment, hence further NAS signalling will happen on SRB2</w:t>
            </w:r>
          </w:p>
          <w:p w14:paraId="5CBFF84D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A5840E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27C7DE03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f_NG_EAP_AuthenticationInit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hex2str(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px_IMSI_Def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)); // @sic R5s211584 sic@</w:t>
            </w:r>
          </w:p>
          <w:p w14:paraId="399CD329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f_NG_EAP_ChallengeReq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), omit);</w:t>
            </w:r>
          </w:p>
          <w:p w14:paraId="505D9CF7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5B9E1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CD144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8FB08C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74D31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D2BFF1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cs_NG_NETWORK_SLICE_SPECIFIC_AUTHENTICATION_COMMAND(cs_S_NSSAI('01'O, '01'O, omit),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341A6F4C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2C7BE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9AC0E2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E6882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cr_NG_NETWORK_SLICE_SPECIFIC_AUTHENTICATION_COMPLETE(cs_S_NSSAI('01'O, '01'O, omit),?))))  -&gt; value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010E49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8DFE7B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f_NG_EAP_SuccessfulAuthenticationResponse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v_ReceivedAsp.Signalling.Nas[0].Pdu.Msg.network_Slice_Specific_Authentication_Complete.eapMessage.eapMsg))){</w:t>
            </w:r>
          </w:p>
          <w:p w14:paraId="7568871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(__FILE__, __LINE__, "EAP Authentication Failed");</w:t>
            </w:r>
          </w:p>
          <w:p w14:paraId="4613E928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E46EFD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829004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DBB47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A6BF8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0E5B68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D59BEB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CB58DE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cs_NG_NETWORK_SLICE_SPECIFIC_AUTHENTICATION_RESULT(cs_S_NSSAI('01'O, '01'O, omit),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)), omit)))));</w:t>
            </w:r>
          </w:p>
          <w:p w14:paraId="5E1D15F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E06BFD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9B98C8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pc_noOf_PDUsSameConnection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0 ){</w:t>
            </w:r>
          </w:p>
          <w:p w14:paraId="344122A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v_AllowedNSSAI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//WA#9_1_10_1</w:t>
            </w:r>
          </w:p>
          <w:p w14:paraId="41DA122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'15'O,</w:t>
            </w:r>
          </w:p>
          <w:p w14:paraId="65F7BE61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lvPart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</w:p>
          <w:p w14:paraId="6C4F895E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'04'O,</w:t>
            </w:r>
          </w:p>
          <w:p w14:paraId="4255DE33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('01'O, '03'O, omit),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('01'O, '01'O, omit)}</w:t>
            </w:r>
          </w:p>
          <w:p w14:paraId="733A188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}};</w:t>
            </w:r>
          </w:p>
          <w:p w14:paraId="16CBD042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0125F5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19E16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E8E524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AB5CD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145D0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cs_NG_CONFIGURATION_UPDATE_COMMAND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cs_ConfigUpdateInd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('1'B, '1'B), -,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v_AllowedNSSAI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)))); // @sic R5-217939 sic@ // @sic R5s211584 sic@</w:t>
            </w:r>
          </w:p>
          <w:p w14:paraId="28417145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A31F7C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FBC119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2BA908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0086A7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cr_NG_CONFIGURATION_UPDATE_COMPLETE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)));   </w:t>
            </w:r>
          </w:p>
          <w:p w14:paraId="373A79F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9664655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connection.</w:t>
            </w:r>
          </w:p>
          <w:p w14:paraId="43A514E7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1FBC95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9271B9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21BEFD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A8E8A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2FF0E724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E01F94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283FE3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REGISTRATION REQUEST message with NSSAA set to '1'B ?</w:t>
            </w:r>
          </w:p>
          <w:p w14:paraId="2F27E07A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pc_noOf_PDUsSameConnection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0 ) {</w:t>
            </w:r>
          </w:p>
          <w:p w14:paraId="27DB6949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v_RequestedNSSAI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//WA#9_1_10_1</w:t>
            </w:r>
          </w:p>
          <w:p w14:paraId="2762DB81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'2F'O,</w:t>
            </w:r>
          </w:p>
          <w:p w14:paraId="168BB05E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lvPart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</w:p>
          <w:p w14:paraId="07F9CB16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'04'O,</w:t>
            </w:r>
          </w:p>
          <w:p w14:paraId="14F0C2AB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('01'O, '03'O, omit),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('01'O, '01'O, omit)}</w:t>
            </w:r>
          </w:p>
          <w:p w14:paraId="7368CC05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}};</w:t>
            </w:r>
          </w:p>
          <w:p w14:paraId="1667DAF9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 w14:paraId="29483F6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53B41333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Mobility,-,-,-,-,cdr_NG_GMM_Cap_NSSAA,-,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v_RequestedNSSAI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E5176C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14:paraId="56457AD1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42858050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(__FILE__, __LINE__, "Step 22");</w:t>
            </w:r>
          </w:p>
          <w:p w14:paraId="1698557B" w14:textId="77777777"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D14100B" w14:textId="77777777" w:rsidR="00063549" w:rsidRPr="006D35E4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0C6726A" w14:textId="77777777" w:rsidR="001C6BC1" w:rsidRDefault="001C6BC1" w:rsidP="00B53753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FAAAE" w14:textId="77777777" w:rsidR="009C4FDA" w:rsidRDefault="009C4FDA">
      <w:r>
        <w:separator/>
      </w:r>
    </w:p>
  </w:endnote>
  <w:endnote w:type="continuationSeparator" w:id="0">
    <w:p w14:paraId="522FAE6A" w14:textId="77777777" w:rsidR="009C4FDA" w:rsidRDefault="009C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4EE4B" w14:textId="77777777" w:rsidR="009A3DC3" w:rsidRDefault="009A3D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1EA1" w14:textId="77777777" w:rsidR="009A3DC3" w:rsidRDefault="009A3D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DF848" w14:textId="77777777" w:rsidR="009A3DC3" w:rsidRDefault="009A3D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B0FFF" w14:textId="77777777" w:rsidR="009C4FDA" w:rsidRDefault="009C4FDA">
      <w:r>
        <w:separator/>
      </w:r>
    </w:p>
  </w:footnote>
  <w:footnote w:type="continuationSeparator" w:id="0">
    <w:p w14:paraId="5701BB48" w14:textId="77777777" w:rsidR="009C4FDA" w:rsidRDefault="009C4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D66E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A4923E4" wp14:editId="72F2AB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70EC7DC" w14:textId="77777777" w:rsidR="00B75C71" w:rsidRPr="00A11327" w:rsidRDefault="001729CA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9673" w14:textId="77777777" w:rsidR="00B75C71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A97CBA" wp14:editId="1B22CC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E751A69" w14:textId="77777777" w:rsidR="00B75C71" w:rsidRPr="00A11327" w:rsidRDefault="001729CA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5E60" w14:textId="77777777" w:rsidR="00B75C71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1B91E3" wp14:editId="39B86E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34CA8F6" w14:textId="77777777" w:rsidR="00B75C71" w:rsidRPr="00A11327" w:rsidRDefault="001729CA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D0F9" w14:textId="77777777" w:rsidR="000E5A69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36F72ED" wp14:editId="1598D9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DC693A7" w14:textId="77777777" w:rsidR="00B75C71" w:rsidRPr="00A11327" w:rsidRDefault="001729CA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7985" w14:textId="77777777"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D5F5EF" wp14:editId="62488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06D8E13" w14:textId="77777777" w:rsidR="00B75C71" w:rsidRPr="00A11327" w:rsidRDefault="001729CA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127F" w14:textId="77777777" w:rsidR="000E5A69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9BBC39" wp14:editId="359097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761008C" w14:textId="77777777" w:rsidR="00B75C71" w:rsidRPr="00A11327" w:rsidRDefault="001729CA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EFB"/>
    <w:multiLevelType w:val="hybridMultilevel"/>
    <w:tmpl w:val="5A9CB0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17253"/>
    <w:multiLevelType w:val="hybridMultilevel"/>
    <w:tmpl w:val="5A9CB0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21FEE"/>
    <w:multiLevelType w:val="hybridMultilevel"/>
    <w:tmpl w:val="47FC1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73C65"/>
    <w:multiLevelType w:val="hybridMultilevel"/>
    <w:tmpl w:val="47FC1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7958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0078002">
    <w:abstractNumId w:val="9"/>
  </w:num>
  <w:num w:numId="3" w16cid:durableId="2016759881">
    <w:abstractNumId w:val="4"/>
  </w:num>
  <w:num w:numId="4" w16cid:durableId="730812852">
    <w:abstractNumId w:val="17"/>
  </w:num>
  <w:num w:numId="5" w16cid:durableId="1310331048">
    <w:abstractNumId w:val="13"/>
  </w:num>
  <w:num w:numId="6" w16cid:durableId="965234393">
    <w:abstractNumId w:val="15"/>
  </w:num>
  <w:num w:numId="7" w16cid:durableId="1996103361">
    <w:abstractNumId w:val="6"/>
  </w:num>
  <w:num w:numId="8" w16cid:durableId="892623711">
    <w:abstractNumId w:val="16"/>
  </w:num>
  <w:num w:numId="9" w16cid:durableId="284704306">
    <w:abstractNumId w:val="8"/>
  </w:num>
  <w:num w:numId="10" w16cid:durableId="694772399">
    <w:abstractNumId w:val="11"/>
  </w:num>
  <w:num w:numId="11" w16cid:durableId="487290687">
    <w:abstractNumId w:val="1"/>
  </w:num>
  <w:num w:numId="12" w16cid:durableId="1058675836">
    <w:abstractNumId w:val="5"/>
  </w:num>
  <w:num w:numId="13" w16cid:durableId="1091049854">
    <w:abstractNumId w:val="18"/>
  </w:num>
  <w:num w:numId="14" w16cid:durableId="2002469282">
    <w:abstractNumId w:val="2"/>
  </w:num>
  <w:num w:numId="15" w16cid:durableId="1900362043">
    <w:abstractNumId w:val="12"/>
  </w:num>
  <w:num w:numId="16" w16cid:durableId="523641754">
    <w:abstractNumId w:val="10"/>
  </w:num>
  <w:num w:numId="17" w16cid:durableId="1977101928">
    <w:abstractNumId w:val="7"/>
  </w:num>
  <w:num w:numId="18" w16cid:durableId="786505016">
    <w:abstractNumId w:val="3"/>
  </w:num>
  <w:num w:numId="19" w16cid:durableId="1406492969">
    <w:abstractNumId w:val="14"/>
  </w:num>
  <w:num w:numId="20" w16cid:durableId="2822296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3FC8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68C5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0673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82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B79BC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3F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C7152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4FDA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17C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E5E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C80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560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ECB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2D1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68D26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table" w:styleId="af6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7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8">
    <w:name w:val="No Spacing"/>
    <w:basedOn w:val="a"/>
    <w:link w:val="af9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9">
    <w:name w:val="无间隔 字符"/>
    <w:basedOn w:val="a0"/>
    <w:link w:val="af8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61A40-5C2A-4576-B1D0-603F5ABF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2113</Words>
  <Characters>12049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5</cp:revision>
  <cp:lastPrinted>1900-01-01T00:00:00Z</cp:lastPrinted>
  <dcterms:created xsi:type="dcterms:W3CDTF">2023-01-03T10:30:00Z</dcterms:created>
  <dcterms:modified xsi:type="dcterms:W3CDTF">2023-01-18T07:05:00Z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