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FF45C" w14:textId="49692812" w:rsidR="006043D8" w:rsidRDefault="006043D8" w:rsidP="00C919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</w:t>
        </w:r>
        <w:r w:rsidR="00457EBF">
          <w:rPr>
            <w:b/>
            <w:i/>
            <w:noProof/>
            <w:sz w:val="28"/>
          </w:rPr>
          <w:t>30060</w:t>
        </w:r>
      </w:fldSimple>
    </w:p>
    <w:p w14:paraId="267E2D0A" w14:textId="77777777" w:rsidR="006043D8" w:rsidRDefault="00000000" w:rsidP="006043D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043D8" w:rsidRPr="00BA51D9">
          <w:rPr>
            <w:b/>
            <w:noProof/>
            <w:sz w:val="24"/>
          </w:rPr>
          <w:t>Online</w:t>
        </w:r>
      </w:fldSimple>
      <w:r w:rsidR="006043D8">
        <w:rPr>
          <w:b/>
          <w:noProof/>
          <w:sz w:val="24"/>
        </w:rPr>
        <w:t xml:space="preserve">, </w:t>
      </w:r>
      <w:r w:rsidR="006043D8">
        <w:fldChar w:fldCharType="begin"/>
      </w:r>
      <w:r w:rsidR="006043D8">
        <w:instrText xml:space="preserve"> DOCPROPERTY  Country  \* MERGEFORMAT </w:instrText>
      </w:r>
      <w:r w:rsidR="006043D8">
        <w:fldChar w:fldCharType="end"/>
      </w:r>
      <w:r w:rsidR="006043D8">
        <w:rPr>
          <w:b/>
          <w:noProof/>
          <w:sz w:val="24"/>
        </w:rPr>
        <w:t xml:space="preserve">, </w:t>
      </w:r>
      <w:fldSimple w:instr=" DOCPROPERTY  StartDate  \* MERGEFORMAT ">
        <w:r w:rsidR="006043D8" w:rsidRPr="00BA51D9">
          <w:rPr>
            <w:b/>
            <w:noProof/>
            <w:sz w:val="24"/>
          </w:rPr>
          <w:t>9th Dec 2022</w:t>
        </w:r>
      </w:fldSimple>
      <w:r w:rsidR="006043D8">
        <w:rPr>
          <w:b/>
          <w:noProof/>
          <w:sz w:val="24"/>
        </w:rPr>
        <w:t xml:space="preserve"> - </w:t>
      </w:r>
      <w:fldSimple w:instr=" DOCPROPERTY  EndDate  \* MERGEFORMAT ">
        <w:r w:rsidR="006043D8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2627E0" w:rsidR="001E41F3" w:rsidRPr="00410371" w:rsidRDefault="00457EB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06DC7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1808C7">
                <w:rPr>
                  <w:b/>
                  <w:noProof/>
                  <w:sz w:val="28"/>
                </w:rPr>
                <w:t>5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AF190D" w:rsidR="001E41F3" w:rsidRDefault="00356896" w:rsidP="00423AB6">
            <w:pPr>
              <w:pStyle w:val="CRCoverPage"/>
              <w:spacing w:after="0"/>
              <w:rPr>
                <w:noProof/>
              </w:rPr>
            </w:pPr>
            <w:r>
              <w:t>Correction</w:t>
            </w:r>
            <w:r w:rsidR="00320AF8" w:rsidRPr="00320AF8">
              <w:t xml:space="preserve"> </w:t>
            </w:r>
            <w:r w:rsidR="006043D8">
              <w:t>to</w:t>
            </w:r>
            <w:r w:rsidR="00320AF8" w:rsidRPr="00320AF8">
              <w:t xml:space="preserve"> </w:t>
            </w:r>
            <w:r w:rsidR="00EB7F02">
              <w:t xml:space="preserve">NR5GC </w:t>
            </w:r>
            <w:r w:rsidR="00F57639">
              <w:t xml:space="preserve">Test Case </w:t>
            </w:r>
            <w:r w:rsidR="005D36C7">
              <w:t>7.1.2.2.6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8DFB14" w:rsidR="001E41F3" w:rsidRDefault="00012FCE" w:rsidP="00423AB6">
            <w:pPr>
              <w:pStyle w:val="CRCoverPage"/>
              <w:spacing w:after="0"/>
              <w:rPr>
                <w:noProof/>
              </w:rPr>
            </w:pPr>
            <w:r w:rsidRPr="00012FCE"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79599B" w:rsidR="001E41F3" w:rsidRDefault="00F57639" w:rsidP="003908BC">
            <w:pPr>
              <w:pStyle w:val="CRCoverPage"/>
              <w:spacing w:after="0"/>
              <w:rPr>
                <w:noProof/>
              </w:rPr>
            </w:pPr>
            <w:r w:rsidRPr="00F57639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DE8EF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CB7009">
              <w:rPr>
                <w:noProof/>
              </w:rPr>
              <w:t>1</w:t>
            </w:r>
            <w:r w:rsidR="001A1C81">
              <w:rPr>
                <w:noProof/>
              </w:rPr>
              <w:t>2</w:t>
            </w:r>
            <w:r w:rsidR="008B560F">
              <w:rPr>
                <w:noProof/>
              </w:rPr>
              <w:t>-</w:t>
            </w:r>
            <w:r w:rsidR="00130875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A7A766" w:rsidR="001E41F3" w:rsidRDefault="005051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FE02B" w14:textId="57D76C0E" w:rsidR="00ED1358" w:rsidRDefault="00ED1358" w:rsidP="00C02E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TTCN implementation of Prose CR R5-227420,</w:t>
            </w:r>
            <w:r w:rsidR="00DE4FFC">
              <w:rPr>
                <w:noProof/>
              </w:rPr>
              <w:t xml:space="preserve"> </w:t>
            </w:r>
            <w:r w:rsidRPr="00ED1358">
              <w:rPr>
                <w:noProof/>
              </w:rPr>
              <w:t>v_RLC_BearerConfigList[</w:t>
            </w:r>
            <w:r>
              <w:rPr>
                <w:noProof/>
              </w:rPr>
              <w:t>0</w:t>
            </w:r>
            <w:r w:rsidRPr="00ED1358">
              <w:rPr>
                <w:noProof/>
              </w:rPr>
              <w:t>]</w:t>
            </w:r>
            <w:r>
              <w:rPr>
                <w:noProof/>
              </w:rPr>
              <w:t xml:space="preserve"> value is passed in</w:t>
            </w:r>
            <w:r w:rsidR="00C02E6E">
              <w:rPr>
                <w:noProof/>
              </w:rPr>
              <w:t xml:space="preserve"> </w:t>
            </w:r>
            <w:r w:rsidR="00C02E6E" w:rsidRPr="00C02E6E">
              <w:rPr>
                <w:noProof/>
              </w:rPr>
              <w:t>f_NR5GC_RRC_ConnectedState3N_RLC_UM</w:t>
            </w:r>
            <w:r w:rsidR="00C02E6E">
              <w:rPr>
                <w:noProof/>
              </w:rPr>
              <w:t xml:space="preserve">, it </w:t>
            </w:r>
            <w:r>
              <w:rPr>
                <w:noProof/>
              </w:rPr>
              <w:t>points to SRB1 in the RLC</w:t>
            </w:r>
            <w:r w:rsidR="00C02E6E">
              <w:rPr>
                <w:noProof/>
              </w:rPr>
              <w:t xml:space="preserve"> </w:t>
            </w:r>
            <w:r>
              <w:rPr>
                <w:noProof/>
              </w:rPr>
              <w:t xml:space="preserve">Bearer Config List. </w:t>
            </w:r>
            <w:r w:rsidR="00DE4FFC">
              <w:rPr>
                <w:noProof/>
              </w:rPr>
              <w:t xml:space="preserve">But </w:t>
            </w:r>
            <w:r w:rsidR="00C02E6E">
              <w:rPr>
                <w:noProof/>
              </w:rPr>
              <w:t xml:space="preserve">later </w:t>
            </w:r>
            <w:r w:rsidR="00DE4FFC">
              <w:rPr>
                <w:noProof/>
              </w:rPr>
              <w:t xml:space="preserve">in </w:t>
            </w:r>
            <w:r w:rsidR="00DE4FFC" w:rsidRPr="00DE4FFC">
              <w:rPr>
                <w:noProof/>
              </w:rPr>
              <w:t>fl_NR_ExistingDRB_GetRlcBearerConfig</w:t>
            </w:r>
            <w:r w:rsidR="00DE4FFC">
              <w:rPr>
                <w:noProof/>
              </w:rPr>
              <w:t xml:space="preserve"> the test case fails with access violation because </w:t>
            </w:r>
            <w:r w:rsidR="00130D5A">
              <w:rPr>
                <w:noProof/>
              </w:rPr>
              <w:t xml:space="preserve">SS </w:t>
            </w:r>
            <w:r w:rsidR="00C02E6E">
              <w:rPr>
                <w:noProof/>
              </w:rPr>
              <w:t>tries to access DRB</w:t>
            </w:r>
            <w:r w:rsidR="00130D5A">
              <w:rPr>
                <w:noProof/>
              </w:rPr>
              <w:t xml:space="preserve"> ID </w:t>
            </w:r>
            <w:r w:rsidR="00C02E6E">
              <w:rPr>
                <w:noProof/>
              </w:rPr>
              <w:t>of served radio bearer in RLC Config List and it does not exist.</w:t>
            </w:r>
          </w:p>
          <w:p w14:paraId="708AA7DE" w14:textId="1411D39D" w:rsidR="00C02E6E" w:rsidRDefault="00C02E6E" w:rsidP="00C02E6E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395667" w:rsidR="004D7D01" w:rsidRDefault="00ED1358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Modified the test case to use DRB</w:t>
            </w:r>
            <w:r w:rsidR="00C02E6E">
              <w:rPr>
                <w:noProof/>
              </w:rPr>
              <w:t xml:space="preserve"> i.e </w:t>
            </w:r>
            <w:r w:rsidR="00C02E6E" w:rsidRPr="00ED1358">
              <w:rPr>
                <w:noProof/>
              </w:rPr>
              <w:t>v_RLC_BearerConfigList[</w:t>
            </w:r>
            <w:r w:rsidR="00C02E6E">
              <w:rPr>
                <w:noProof/>
              </w:rPr>
              <w:t>2</w:t>
            </w:r>
            <w:r w:rsidR="00C02E6E" w:rsidRPr="00ED1358">
              <w:rPr>
                <w:noProof/>
              </w:rPr>
              <w:t>]</w:t>
            </w:r>
            <w:r w:rsidR="00C02E6E">
              <w:rPr>
                <w:noProof/>
              </w:rPr>
              <w:t xml:space="preserve"> </w:t>
            </w:r>
            <w:r>
              <w:rPr>
                <w:noProof/>
              </w:rPr>
              <w:t xml:space="preserve"> instead of SRB</w:t>
            </w:r>
            <w:r w:rsidR="00C02E6E">
              <w:rPr>
                <w:noProof/>
              </w:rPr>
              <w:t>1</w:t>
            </w:r>
            <w:r w:rsidR="00130D5A">
              <w:rPr>
                <w:noProof/>
              </w:rPr>
              <w:t xml:space="preserve"> in </w:t>
            </w:r>
            <w:r w:rsidR="00C02E6E">
              <w:rPr>
                <w:noProof/>
              </w:rPr>
              <w:t xml:space="preserve">the funnction </w:t>
            </w:r>
            <w:r w:rsidR="00130D5A" w:rsidRPr="00130D5A">
              <w:rPr>
                <w:noProof/>
              </w:rPr>
              <w:t>f_NR5GC_RRC_ConnectedState3N_RLC_UM</w:t>
            </w: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E90FAE" w:rsidR="004D7D01" w:rsidRDefault="009732A5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</w:t>
            </w:r>
            <w:r w:rsidR="004D7D01">
              <w:rPr>
                <w:noProof/>
              </w:rPr>
              <w:t xml:space="preserve">est case 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319F92" w:rsidR="004D7D01" w:rsidRDefault="00ED1358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7.1.2.2.6</w:t>
            </w:r>
            <w:r w:rsidR="001A1C81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25B536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63CE7" w:rsidR="004D7D01" w:rsidRDefault="000A2482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B1B9EA3" w:rsidR="004D7D01" w:rsidRDefault="000A2482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307233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3E3C296" w14:textId="25940F58" w:rsidR="002A487A" w:rsidRDefault="00007D89">
      <w:pPr>
        <w:pStyle w:val="TOC1"/>
        <w:rPr>
          <w:rFonts w:asciiTheme="minorHAnsi" w:eastAsiaTheme="minorEastAsia" w:hAnsiTheme="minorHAnsi" w:cstheme="minorBidi"/>
          <w:szCs w:val="22"/>
          <w:lang w:val="en-IN" w:eastAsia="en-I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A487A" w:rsidRPr="006C4B09">
        <w:rPr>
          <w:rFonts w:cs="Arial"/>
          <w:iCs/>
        </w:rPr>
        <w:t>Table of Contents</w:t>
      </w:r>
      <w:r w:rsidR="002A487A">
        <w:tab/>
      </w:r>
      <w:r w:rsidR="002A487A">
        <w:fldChar w:fldCharType="begin"/>
      </w:r>
      <w:r w:rsidR="002A487A">
        <w:instrText xml:space="preserve"> PAGEREF _Toc123072336 \h </w:instrText>
      </w:r>
      <w:r w:rsidR="002A487A">
        <w:fldChar w:fldCharType="separate"/>
      </w:r>
      <w:r w:rsidR="002A487A">
        <w:t>2</w:t>
      </w:r>
      <w:r w:rsidR="002A487A">
        <w:fldChar w:fldCharType="end"/>
      </w:r>
    </w:p>
    <w:p w14:paraId="63ACDAD8" w14:textId="2CBE20BB" w:rsidR="002A487A" w:rsidRDefault="002A487A">
      <w:pPr>
        <w:pStyle w:val="TOC1"/>
        <w:rPr>
          <w:rFonts w:asciiTheme="minorHAnsi" w:eastAsiaTheme="minorEastAsia" w:hAnsiTheme="minorHAnsi" w:cstheme="minorBidi"/>
          <w:szCs w:val="22"/>
          <w:lang w:val="en-IN" w:eastAsia="en-IN"/>
        </w:rPr>
      </w:pPr>
      <w:r w:rsidRPr="006C4B0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IN" w:eastAsia="en-IN"/>
        </w:rPr>
        <w:tab/>
      </w:r>
      <w:r w:rsidRPr="006C4B0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_Toc123072337 \h </w:instrText>
      </w:r>
      <w:r>
        <w:fldChar w:fldCharType="separate"/>
      </w:r>
      <w:r>
        <w:t>3</w:t>
      </w:r>
      <w:r>
        <w:fldChar w:fldCharType="end"/>
      </w:r>
    </w:p>
    <w:p w14:paraId="79546EF3" w14:textId="36CFBBEC" w:rsidR="002A487A" w:rsidRDefault="002A487A">
      <w:pPr>
        <w:pStyle w:val="TOC1"/>
        <w:rPr>
          <w:rFonts w:asciiTheme="minorHAnsi" w:eastAsiaTheme="minorEastAsia" w:hAnsiTheme="minorHAnsi" w:cstheme="minorBidi"/>
          <w:szCs w:val="22"/>
          <w:lang w:val="en-IN" w:eastAsia="en-IN"/>
        </w:rPr>
      </w:pPr>
      <w:r w:rsidRPr="006C4B0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IN" w:eastAsia="en-IN"/>
        </w:rPr>
        <w:tab/>
      </w:r>
      <w:r w:rsidRPr="006C4B0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_Toc123072338 \h </w:instrText>
      </w:r>
      <w:r>
        <w:fldChar w:fldCharType="separate"/>
      </w:r>
      <w:r>
        <w:t>3</w:t>
      </w:r>
      <w:r>
        <w:fldChar w:fldCharType="end"/>
      </w:r>
    </w:p>
    <w:p w14:paraId="3731625B" w14:textId="49C53937" w:rsidR="002A487A" w:rsidRDefault="002A487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</w:pPr>
      <w:r w:rsidRPr="006C4B0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  <w:tab/>
      </w:r>
      <w:r w:rsidRPr="006C4B09">
        <w:rPr>
          <w:b/>
          <w:lang w:val="pt-BR"/>
        </w:rPr>
        <w:t xml:space="preserve">Change </w:t>
      </w:r>
      <w:r w:rsidRPr="006C4B09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_Toc123072339 \h </w:instrText>
      </w:r>
      <w:r>
        <w:fldChar w:fldCharType="separate"/>
      </w:r>
      <w:r>
        <w:t>3</w:t>
      </w:r>
      <w:r>
        <w:fldChar w:fldCharType="end"/>
      </w:r>
    </w:p>
    <w:p w14:paraId="325A0C2F" w14:textId="7C96FD1E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52D9B0" w14:textId="77777777" w:rsidR="0032483D" w:rsidRDefault="0032483D" w:rsidP="0032483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2001090"/>
      <w:bookmarkStart w:id="20" w:name="_Toc123072337"/>
      <w:bookmarkStart w:id="21" w:name="_Hlk107318485"/>
      <w:bookmarkStart w:id="22" w:name="_Toc121171997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C760F73" w14:textId="77777777" w:rsidR="0032483D" w:rsidRDefault="0032483D" w:rsidP="0032483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49 related to the title of this CR</w:t>
      </w:r>
      <w:r>
        <w:rPr>
          <w:rFonts w:cs="Arial"/>
          <w:lang w:eastAsia="ja-JP"/>
        </w:rPr>
        <w:t xml:space="preserve">. </w:t>
      </w:r>
    </w:p>
    <w:p w14:paraId="383B98CD" w14:textId="77777777" w:rsidR="0032483D" w:rsidRDefault="0032483D" w:rsidP="0032483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23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23"/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6161CB22" w14:textId="77777777" w:rsidR="0032483D" w:rsidRDefault="0032483D" w:rsidP="0032483D">
      <w:pPr>
        <w:rPr>
          <w:b/>
          <w:sz w:val="24"/>
          <w:lang w:eastAsia="ja-JP"/>
        </w:rPr>
      </w:pPr>
    </w:p>
    <w:p w14:paraId="7FBACF4F" w14:textId="77777777" w:rsidR="0032483D" w:rsidRDefault="0032483D" w:rsidP="0032483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4" w:name="_Toc122434488"/>
      <w:bookmarkStart w:id="25" w:name="_Toc295288959"/>
      <w:bookmarkStart w:id="26" w:name="_Toc122001091"/>
      <w:bookmarkStart w:id="27" w:name="_Toc123072338"/>
      <w:r w:rsidRPr="00854C55">
        <w:rPr>
          <w:b/>
        </w:rPr>
        <w:t>Corrections required</w:t>
      </w:r>
      <w:bookmarkEnd w:id="24"/>
      <w:bookmarkEnd w:id="25"/>
      <w:bookmarkEnd w:id="26"/>
      <w:bookmarkEnd w:id="27"/>
    </w:p>
    <w:p w14:paraId="21408729" w14:textId="2C8C4C79" w:rsidR="00C247C8" w:rsidRDefault="00C247C8" w:rsidP="00C247C8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8" w:name="_Toc123072339"/>
      <w:r>
        <w:rPr>
          <w:b/>
          <w:lang w:val="pt-BR"/>
        </w:rPr>
        <w:t xml:space="preserve">Change </w:t>
      </w:r>
      <w:bookmarkEnd w:id="22"/>
      <w:r w:rsidR="00000B16">
        <w:rPr>
          <w:b/>
          <w:lang w:val="en-US"/>
        </w:rPr>
        <w:t>1</w:t>
      </w:r>
      <w:bookmarkEnd w:id="2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247C8" w14:paraId="5507DAAF" w14:textId="77777777" w:rsidTr="001E02B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E804" w14:textId="77777777" w:rsidR="00C247C8" w:rsidRPr="006043D8" w:rsidRDefault="00C247C8" w:rsidP="001E02B3">
            <w:pPr>
              <w:spacing w:before="40" w:after="40"/>
              <w:rPr>
                <w:rFonts w:ascii="Arial" w:hAnsi="Arial" w:cs="Arial"/>
                <w:b/>
              </w:rPr>
            </w:pPr>
            <w:r w:rsidRPr="006043D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BD2B" w14:textId="1F9DF7F4" w:rsidR="00C247C8" w:rsidRPr="006043D8" w:rsidRDefault="00C02E6E" w:rsidP="001E02B3">
            <w:pPr>
              <w:spacing w:after="0"/>
              <w:rPr>
                <w:rFonts w:ascii="Arial" w:hAnsi="Arial" w:cs="Arial"/>
              </w:rPr>
            </w:pPr>
            <w:r w:rsidRPr="00C02E6E">
              <w:rPr>
                <w:rFonts w:ascii="Arial" w:hAnsi="Arial" w:cs="Arial"/>
              </w:rPr>
              <w:t>f_TC_7_1_2_2_6_NR5</w:t>
            </w:r>
            <w:proofErr w:type="gramStart"/>
            <w:r w:rsidRPr="00C02E6E">
              <w:rPr>
                <w:rFonts w:ascii="Arial" w:hAnsi="Arial" w:cs="Arial"/>
              </w:rPr>
              <w:t>GC(</w:t>
            </w:r>
            <w:proofErr w:type="gramEnd"/>
            <w:r w:rsidRPr="00C02E6E">
              <w:rPr>
                <w:rFonts w:ascii="Arial" w:hAnsi="Arial" w:cs="Arial"/>
              </w:rPr>
              <w:t>)</w:t>
            </w:r>
          </w:p>
        </w:tc>
      </w:tr>
      <w:tr w:rsidR="00C247C8" w14:paraId="0BF7478B" w14:textId="77777777" w:rsidTr="001E02B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5107" w14:textId="77777777" w:rsidR="00C247C8" w:rsidRPr="006043D8" w:rsidRDefault="00C247C8" w:rsidP="001E02B3">
            <w:pPr>
              <w:spacing w:before="40" w:after="40"/>
              <w:rPr>
                <w:rFonts w:ascii="Arial" w:hAnsi="Arial" w:cs="Arial"/>
                <w:b/>
              </w:rPr>
            </w:pPr>
            <w:r w:rsidRPr="006043D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92A3" w14:textId="7951B16B" w:rsidR="00C00466" w:rsidRPr="00C02E6E" w:rsidRDefault="00C02E6E" w:rsidP="00C02E6E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As per TTCN implementation of Prose CR R5-227420, </w:t>
            </w:r>
            <w:r w:rsidRPr="00ED1358">
              <w:rPr>
                <w:noProof/>
              </w:rPr>
              <w:t>v_RLC_BearerConfigList[</w:t>
            </w:r>
            <w:r>
              <w:rPr>
                <w:noProof/>
              </w:rPr>
              <w:t>0</w:t>
            </w:r>
            <w:r w:rsidRPr="00ED1358">
              <w:rPr>
                <w:noProof/>
              </w:rPr>
              <w:t>]</w:t>
            </w:r>
            <w:r>
              <w:rPr>
                <w:noProof/>
              </w:rPr>
              <w:t xml:space="preserve"> value is passed in </w:t>
            </w:r>
            <w:r w:rsidRPr="00C02E6E">
              <w:rPr>
                <w:noProof/>
              </w:rPr>
              <w:t>f_NR5GC_RRC_ConnectedState3N_RLC_UM</w:t>
            </w:r>
            <w:r>
              <w:rPr>
                <w:noProof/>
              </w:rPr>
              <w:t xml:space="preserve">, it points to SRB1 in the RLC Bearer Config List. But later in </w:t>
            </w:r>
            <w:r w:rsidRPr="00DE4FFC">
              <w:rPr>
                <w:noProof/>
              </w:rPr>
              <w:t>fl_NR_ExistingDRB_GetRlcBearerConfig</w:t>
            </w:r>
            <w:r>
              <w:rPr>
                <w:noProof/>
              </w:rPr>
              <w:t xml:space="preserve"> the test case fails with access violation because SS tries to access DRB ID of served radio bearer in RLC Config List and it does not exist.</w:t>
            </w:r>
          </w:p>
        </w:tc>
      </w:tr>
      <w:tr w:rsidR="00C247C8" w14:paraId="0149ED5D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0482F" w14:textId="77777777" w:rsidR="00C247C8" w:rsidRPr="006043D8" w:rsidRDefault="00C247C8" w:rsidP="001E02B3">
            <w:pPr>
              <w:spacing w:before="40" w:after="40"/>
              <w:rPr>
                <w:rFonts w:ascii="Arial" w:hAnsi="Arial" w:cs="Arial"/>
                <w:b/>
              </w:rPr>
            </w:pPr>
            <w:r w:rsidRPr="006043D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15B1" w14:textId="4803BF30" w:rsidR="00F73303" w:rsidRPr="006043D8" w:rsidRDefault="00C02E6E" w:rsidP="001E02B3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lang w:val="en-SG"/>
              </w:rPr>
            </w:pPr>
            <w:r>
              <w:rPr>
                <w:noProof/>
              </w:rPr>
              <w:t xml:space="preserve">Modified the test case to use DRB i.e </w:t>
            </w:r>
            <w:r w:rsidRPr="00ED1358">
              <w:rPr>
                <w:noProof/>
              </w:rPr>
              <w:t>v_RLC_BearerConfigList[</w:t>
            </w:r>
            <w:r>
              <w:rPr>
                <w:noProof/>
              </w:rPr>
              <w:t>2</w:t>
            </w:r>
            <w:r w:rsidRPr="00ED1358">
              <w:rPr>
                <w:noProof/>
              </w:rPr>
              <w:t>]</w:t>
            </w:r>
            <w:r>
              <w:rPr>
                <w:noProof/>
              </w:rPr>
              <w:t xml:space="preserve">  instead of SRB1 in the funnction </w:t>
            </w:r>
            <w:r w:rsidRPr="00130D5A">
              <w:rPr>
                <w:noProof/>
              </w:rPr>
              <w:t>f_NR5GC_RRC_ConnectedState3N_RLC_UM</w:t>
            </w:r>
          </w:p>
        </w:tc>
      </w:tr>
      <w:tr w:rsidR="00C247C8" w14:paraId="677CB746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B5E5" w14:textId="77777777" w:rsidR="00C247C8" w:rsidRPr="006043D8" w:rsidRDefault="00C247C8" w:rsidP="001E02B3">
            <w:pPr>
              <w:spacing w:before="40" w:after="40"/>
              <w:rPr>
                <w:rFonts w:ascii="Arial" w:hAnsi="Arial" w:cs="Arial"/>
                <w:b/>
              </w:rPr>
            </w:pPr>
            <w:r w:rsidRPr="006043D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D301" w14:textId="019A75BD" w:rsidR="00C247C8" w:rsidRPr="006043D8" w:rsidRDefault="00C02E6E" w:rsidP="001E02B3">
            <w:pPr>
              <w:spacing w:after="0"/>
              <w:rPr>
                <w:rFonts w:ascii="Arial" w:hAnsi="Arial" w:cs="Arial"/>
              </w:rPr>
            </w:pPr>
            <w:r w:rsidRPr="00C02E6E">
              <w:rPr>
                <w:rFonts w:ascii="Arial" w:hAnsi="Arial" w:cs="Arial"/>
              </w:rPr>
              <w:t>RLC_NR5GC</w:t>
            </w:r>
          </w:p>
        </w:tc>
      </w:tr>
      <w:tr w:rsidR="00C247C8" w14:paraId="4A671E2A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DBC9" w14:textId="77777777" w:rsidR="00C247C8" w:rsidRPr="006043D8" w:rsidRDefault="00C247C8" w:rsidP="001E02B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D40FDB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8250" w14:textId="6B3F7772" w:rsidR="00C247C8" w:rsidRPr="006043D8" w:rsidRDefault="00D40FDB" w:rsidP="001E02B3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70FD08B2" w14:textId="77777777" w:rsidR="00C247C8" w:rsidRDefault="00C247C8" w:rsidP="00C247C8"/>
    <w:p w14:paraId="364393E5" w14:textId="63DCE7A0" w:rsidR="00C247C8" w:rsidRPr="00AC3D72" w:rsidRDefault="00C247C8" w:rsidP="00C247C8">
      <w:pPr>
        <w:rPr>
          <w:b/>
          <w:bCs/>
        </w:rPr>
      </w:pPr>
      <w:r w:rsidRPr="00AC3D72">
        <w:rPr>
          <w:b/>
          <w:bCs/>
        </w:rPr>
        <w:t>Before Change</w:t>
      </w:r>
      <w:r w:rsidR="00AC3D72">
        <w:rPr>
          <w:b/>
          <w:bCs/>
        </w:rPr>
        <w:t>s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47C8" w14:paraId="3612100D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D988" w14:textId="77777777" w:rsidR="00C02E6E" w:rsidRDefault="00C02E6E" w:rsidP="00C02E6E">
            <w:r>
              <w:t>function f_TC_7_1_2_2_6_NR5</w:t>
            </w:r>
            <w:proofErr w:type="gramStart"/>
            <w:r>
              <w:t>GC(</w:t>
            </w:r>
            <w:proofErr w:type="gramEnd"/>
            <w:r>
              <w:t>) runs on NR5GC_PTC</w:t>
            </w:r>
          </w:p>
          <w:p w14:paraId="42D3E6BC" w14:textId="77777777" w:rsidR="00C02E6E" w:rsidRDefault="00C02E6E" w:rsidP="00C02E6E">
            <w:r>
              <w:t xml:space="preserve">  </w:t>
            </w:r>
            <w:proofErr w:type="gramStart"/>
            <w:r>
              <w:t>{ /</w:t>
            </w:r>
            <w:proofErr w:type="gramEnd"/>
            <w:r>
              <w:t>/ UM RLC / RLC re-establishment procedure</w:t>
            </w:r>
          </w:p>
          <w:p w14:paraId="56479A34" w14:textId="77777777" w:rsidR="00C02E6E" w:rsidRDefault="00C02E6E" w:rsidP="00C02E6E">
            <w:r>
              <w:t xml:space="preserve">    var </w:t>
            </w:r>
            <w:proofErr w:type="spellStart"/>
            <w:r>
              <w:t>NR_RLC_SS_State_Type</w:t>
            </w:r>
            <w:proofErr w:type="spellEnd"/>
            <w:r>
              <w:t xml:space="preserve"> </w:t>
            </w:r>
            <w:proofErr w:type="spellStart"/>
            <w:r>
              <w:t>v_RLC_Rec</w:t>
            </w:r>
            <w:proofErr w:type="spellEnd"/>
            <w:r>
              <w:t>;</w:t>
            </w:r>
          </w:p>
          <w:p w14:paraId="13F3A9EA" w14:textId="77777777" w:rsidR="00C02E6E" w:rsidRDefault="00C02E6E" w:rsidP="00C02E6E">
            <w:r>
              <w:t xml:space="preserve">    var template (value) </w:t>
            </w:r>
            <w:proofErr w:type="spellStart"/>
            <w:r>
              <w:t>NR_RadioBearerList_Type</w:t>
            </w:r>
            <w:proofErr w:type="spellEnd"/>
            <w:r>
              <w:t xml:space="preserve"> </w:t>
            </w:r>
            <w:proofErr w:type="spellStart"/>
            <w:r>
              <w:t>v_SS_Drb_ConfigList</w:t>
            </w:r>
            <w:proofErr w:type="spellEnd"/>
            <w:r>
              <w:t>;</w:t>
            </w:r>
          </w:p>
          <w:p w14:paraId="05CA3480" w14:textId="77777777" w:rsidR="00C02E6E" w:rsidRDefault="00C02E6E" w:rsidP="00C02E6E">
            <w:r>
              <w:t xml:space="preserve">    var template (value) </w:t>
            </w:r>
            <w:proofErr w:type="spellStart"/>
            <w:r>
              <w:t>NR_RLC_BearerToAddModList_Type</w:t>
            </w:r>
            <w:proofErr w:type="spellEnd"/>
            <w:r>
              <w:t xml:space="preserve"> </w:t>
            </w:r>
            <w:proofErr w:type="spellStart"/>
            <w:r>
              <w:t>v_RLC_BearerConfigList</w:t>
            </w:r>
            <w:proofErr w:type="spellEnd"/>
            <w:r>
              <w:t>;</w:t>
            </w:r>
          </w:p>
          <w:p w14:paraId="394CD8B5" w14:textId="77777777" w:rsidR="00C02E6E" w:rsidRDefault="00C02E6E" w:rsidP="00C02E6E">
            <w:r>
              <w:t xml:space="preserve">    var template (value) </w:t>
            </w:r>
            <w:proofErr w:type="spellStart"/>
            <w:r>
              <w:t>NR_RLC_BearerToAddModList_Type</w:t>
            </w:r>
            <w:proofErr w:type="spellEnd"/>
            <w:r>
              <w:t xml:space="preserve"> </w:t>
            </w:r>
            <w:proofErr w:type="spellStart"/>
            <w:r>
              <w:t>v_RLC_BearerConfigListDRB_Only</w:t>
            </w:r>
            <w:proofErr w:type="spellEnd"/>
            <w:r>
              <w:t>;</w:t>
            </w:r>
          </w:p>
          <w:p w14:paraId="54227929" w14:textId="77777777" w:rsidR="00C02E6E" w:rsidRDefault="00C02E6E" w:rsidP="00C02E6E">
            <w:r>
              <w:t xml:space="preserve">    var template (value) </w:t>
            </w:r>
            <w:proofErr w:type="spellStart"/>
            <w:r>
              <w:t>PDCP_Config</w:t>
            </w:r>
            <w:proofErr w:type="spellEnd"/>
            <w:r>
              <w:t xml:space="preserve"> </w:t>
            </w:r>
            <w:proofErr w:type="spellStart"/>
            <w:r>
              <w:t>v_PDCP_Config</w:t>
            </w:r>
            <w:proofErr w:type="spellEnd"/>
            <w:r>
              <w:t>;</w:t>
            </w:r>
          </w:p>
          <w:p w14:paraId="498EF8D4" w14:textId="77777777" w:rsidR="00C02E6E" w:rsidRDefault="00C02E6E" w:rsidP="00C02E6E">
            <w:r>
              <w:t xml:space="preserve">    var </w:t>
            </w:r>
            <w:proofErr w:type="spellStart"/>
            <w:r>
              <w:t>SN_FieldLengthUM</w:t>
            </w:r>
            <w:proofErr w:type="spellEnd"/>
            <w:r>
              <w:t xml:space="preserve"> </w:t>
            </w:r>
            <w:proofErr w:type="spellStart"/>
            <w:r>
              <w:t>v_DL_Len</w:t>
            </w:r>
            <w:proofErr w:type="spellEnd"/>
            <w:r>
              <w:t>;</w:t>
            </w:r>
          </w:p>
          <w:p w14:paraId="0CECBC2E" w14:textId="77777777" w:rsidR="00C02E6E" w:rsidRDefault="00C02E6E" w:rsidP="00C02E6E">
            <w:r>
              <w:t xml:space="preserve">    var </w:t>
            </w:r>
            <w:proofErr w:type="spellStart"/>
            <w:r>
              <w:t>SN_FieldLengthUM</w:t>
            </w:r>
            <w:proofErr w:type="spellEnd"/>
            <w:r>
              <w:t xml:space="preserve"> </w:t>
            </w:r>
            <w:proofErr w:type="spellStart"/>
            <w:r>
              <w:t>v_UL_Len</w:t>
            </w:r>
            <w:proofErr w:type="spellEnd"/>
            <w:r>
              <w:t>;</w:t>
            </w:r>
          </w:p>
          <w:p w14:paraId="70FBD80C" w14:textId="77777777" w:rsidR="00C02E6E" w:rsidRDefault="00C02E6E" w:rsidP="00C02E6E">
            <w:r>
              <w:t xml:space="preserve">    var </w:t>
            </w:r>
            <w:proofErr w:type="spellStart"/>
            <w:r>
              <w:t>T_Reassembly</w:t>
            </w:r>
            <w:proofErr w:type="spellEnd"/>
            <w:r>
              <w:t xml:space="preserve"> </w:t>
            </w:r>
            <w:proofErr w:type="spellStart"/>
            <w:r>
              <w:t>v_T_Reassembly</w:t>
            </w:r>
            <w:proofErr w:type="spellEnd"/>
            <w:r>
              <w:t>;</w:t>
            </w:r>
          </w:p>
          <w:p w14:paraId="089C2C10" w14:textId="77777777" w:rsidR="00C02E6E" w:rsidRDefault="00C02E6E" w:rsidP="00C02E6E">
            <w:r>
              <w:t xml:space="preserve">    var </w:t>
            </w:r>
            <w:proofErr w:type="spellStart"/>
            <w:r>
              <w:t>DRB_Identity</w:t>
            </w:r>
            <w:proofErr w:type="spellEnd"/>
            <w:r>
              <w:t xml:space="preserve"> </w:t>
            </w:r>
            <w:proofErr w:type="spellStart"/>
            <w:r>
              <w:t>v_DRBId</w:t>
            </w:r>
            <w:proofErr w:type="spellEnd"/>
            <w:r>
              <w:t>;</w:t>
            </w:r>
          </w:p>
          <w:p w14:paraId="6A532446" w14:textId="77777777" w:rsidR="00C02E6E" w:rsidRDefault="00C02E6E" w:rsidP="00C02E6E">
            <w:r>
              <w:t xml:space="preserve">    </w:t>
            </w:r>
          </w:p>
          <w:p w14:paraId="12A36FB1" w14:textId="77777777" w:rsidR="00C02E6E" w:rsidRDefault="00C02E6E" w:rsidP="00C02E6E">
            <w:r>
              <w:t xml:space="preserve">    f_NR5GC_</w:t>
            </w:r>
            <w:proofErr w:type="gramStart"/>
            <w:r>
              <w:t>Init(</w:t>
            </w:r>
            <w:proofErr w:type="gramEnd"/>
            <w:r>
              <w:t>NR_1);</w:t>
            </w:r>
          </w:p>
          <w:p w14:paraId="2300A01C" w14:textId="77777777" w:rsidR="00C02E6E" w:rsidRDefault="00C02E6E" w:rsidP="00C02E6E">
            <w:r>
              <w:t xml:space="preserve">    </w:t>
            </w:r>
          </w:p>
          <w:p w14:paraId="6A0B1E99" w14:textId="77777777" w:rsidR="00C02E6E" w:rsidRDefault="00C02E6E" w:rsidP="00C02E6E">
            <w:r>
              <w:lastRenderedPageBreak/>
              <w:t xml:space="preserve">    //Create and configure NR cell1</w:t>
            </w:r>
          </w:p>
          <w:p w14:paraId="47A1B7E9" w14:textId="77777777" w:rsidR="00C02E6E" w:rsidRDefault="00C02E6E" w:rsidP="00C02E6E"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(nr_Cell1);</w:t>
            </w:r>
          </w:p>
          <w:p w14:paraId="221947CE" w14:textId="77777777" w:rsidR="00C02E6E" w:rsidRDefault="00C02E6E" w:rsidP="00C02E6E">
            <w:r>
              <w:t xml:space="preserve">    </w:t>
            </w:r>
          </w:p>
          <w:p w14:paraId="3EE45B5D" w14:textId="77777777" w:rsidR="00C02E6E" w:rsidRDefault="00C02E6E" w:rsidP="00C02E6E">
            <w:r>
              <w:t xml:space="preserve">    f_NR5GC_Preamble (nr_Cell1, STATE_IDLE_1A, </w:t>
            </w:r>
            <w:proofErr w:type="spellStart"/>
            <w:r>
              <w:t>TESTModeA_ON</w:t>
            </w:r>
            <w:proofErr w:type="spellEnd"/>
            <w:r>
              <w:t xml:space="preserve">); // @sic R5s190312 </w:t>
            </w:r>
            <w:proofErr w:type="spellStart"/>
            <w:r>
              <w:t>ch.</w:t>
            </w:r>
            <w:proofErr w:type="spellEnd"/>
            <w:r>
              <w:t xml:space="preserve"> 4.3 sic@</w:t>
            </w:r>
          </w:p>
          <w:p w14:paraId="5991DB18" w14:textId="77777777" w:rsidR="00C02E6E" w:rsidRDefault="00C02E6E" w:rsidP="00C02E6E">
            <w:r>
              <w:t xml:space="preserve">    //Set null cipher Algorithm</w:t>
            </w:r>
          </w:p>
          <w:p w14:paraId="4B8F1F87" w14:textId="77777777" w:rsidR="00C02E6E" w:rsidRDefault="00C02E6E" w:rsidP="00C02E6E">
            <w:r>
              <w:t xml:space="preserve">    </w:t>
            </w:r>
            <w:proofErr w:type="spellStart"/>
            <w:r>
              <w:t>f_NR_AS_CipheringAlgorithm_Set</w:t>
            </w:r>
            <w:proofErr w:type="spellEnd"/>
            <w:r>
              <w:t>(nea0);</w:t>
            </w:r>
          </w:p>
          <w:p w14:paraId="4CB968E4" w14:textId="77777777" w:rsidR="00C02E6E" w:rsidRDefault="00C02E6E" w:rsidP="00C02E6E">
            <w:r>
              <w:t xml:space="preserve">    </w:t>
            </w:r>
          </w:p>
          <w:p w14:paraId="7FF9CD6A" w14:textId="77777777" w:rsidR="00C02E6E" w:rsidRDefault="00C02E6E" w:rsidP="00C02E6E">
            <w:r>
              <w:t xml:space="preserve">    //Retrieve DRB Id of the first PDU session</w:t>
            </w:r>
          </w:p>
          <w:p w14:paraId="2D4A4C80" w14:textId="77777777" w:rsidR="00C02E6E" w:rsidRDefault="00C02E6E" w:rsidP="00C02E6E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DRBId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f_NR_GetDefaultDRB_ForFirstPDUSession</w:t>
            </w:r>
            <w:proofErr w:type="spellEnd"/>
            <w:r>
              <w:t>();</w:t>
            </w:r>
          </w:p>
          <w:p w14:paraId="1665A10C" w14:textId="77777777" w:rsidR="00C02E6E" w:rsidRDefault="00C02E6E" w:rsidP="00C02E6E">
            <w:r>
              <w:t xml:space="preserve">    // Initialization of RLC variables</w:t>
            </w:r>
          </w:p>
          <w:p w14:paraId="53DFF4F7" w14:textId="77777777" w:rsidR="00C02E6E" w:rsidRDefault="00C02E6E" w:rsidP="00C02E6E">
            <w:r>
              <w:t xml:space="preserve">    </w:t>
            </w:r>
            <w:proofErr w:type="spellStart"/>
            <w:r>
              <w:t>v_RLC_</w:t>
            </w:r>
            <w:proofErr w:type="gramStart"/>
            <w:r>
              <w:t>Rec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f_NR_InitRLC_Record</w:t>
            </w:r>
            <w:proofErr w:type="spellEnd"/>
            <w:r>
              <w:t xml:space="preserve">(); // @sic R5s190906 </w:t>
            </w:r>
            <w:proofErr w:type="spellStart"/>
            <w:r>
              <w:t>ch.</w:t>
            </w:r>
            <w:proofErr w:type="spellEnd"/>
            <w:r>
              <w:t xml:space="preserve"> 1 sic@</w:t>
            </w:r>
          </w:p>
          <w:p w14:paraId="51C59CFE" w14:textId="77777777" w:rsidR="00C02E6E" w:rsidRDefault="00C02E6E" w:rsidP="00C02E6E">
            <w:r>
              <w:t xml:space="preserve">    if (</w:t>
            </w:r>
            <w:proofErr w:type="spellStart"/>
            <w:r>
              <w:t>pc_um_WithShortSN</w:t>
            </w:r>
            <w:proofErr w:type="spellEnd"/>
            <w:r>
              <w:t>) {</w:t>
            </w:r>
          </w:p>
          <w:p w14:paraId="2524A061" w14:textId="77777777" w:rsidR="00C02E6E" w:rsidRDefault="00C02E6E" w:rsidP="00C02E6E">
            <w:r>
              <w:t xml:space="preserve">      </w:t>
            </w:r>
            <w:proofErr w:type="spellStart"/>
            <w:r>
              <w:t>v_DL_</w:t>
            </w:r>
            <w:proofErr w:type="gramStart"/>
            <w:r>
              <w:t>Len</w:t>
            </w:r>
            <w:proofErr w:type="spellEnd"/>
            <w:r>
              <w:t xml:space="preserve"> :</w:t>
            </w:r>
            <w:proofErr w:type="gramEnd"/>
            <w:r>
              <w:t>= size6;</w:t>
            </w:r>
          </w:p>
          <w:p w14:paraId="0929767E" w14:textId="77777777" w:rsidR="00C02E6E" w:rsidRDefault="00C02E6E" w:rsidP="00C02E6E">
            <w:r>
              <w:t xml:space="preserve">      </w:t>
            </w:r>
            <w:proofErr w:type="spellStart"/>
            <w:r>
              <w:t>v_UL_</w:t>
            </w:r>
            <w:proofErr w:type="gramStart"/>
            <w:r>
              <w:t>Len</w:t>
            </w:r>
            <w:proofErr w:type="spellEnd"/>
            <w:r>
              <w:t xml:space="preserve"> :</w:t>
            </w:r>
            <w:proofErr w:type="gramEnd"/>
            <w:r>
              <w:t>= size6;</w:t>
            </w:r>
          </w:p>
          <w:p w14:paraId="16B37DAB" w14:textId="77777777" w:rsidR="00C02E6E" w:rsidRDefault="00C02E6E" w:rsidP="00C02E6E">
            <w:r>
              <w:t xml:space="preserve">      </w:t>
            </w:r>
            <w:proofErr w:type="spellStart"/>
            <w:r>
              <w:t>v_RLC_Rec.UM_SN_</w:t>
            </w:r>
            <w:proofErr w:type="gramStart"/>
            <w:r>
              <w:t>Size</w:t>
            </w:r>
            <w:proofErr w:type="spellEnd"/>
            <w:r>
              <w:t xml:space="preserve"> :</w:t>
            </w:r>
            <w:proofErr w:type="gramEnd"/>
            <w:r>
              <w:t>= 6;</w:t>
            </w:r>
          </w:p>
          <w:p w14:paraId="7EE8BDF1" w14:textId="77777777" w:rsidR="00C02E6E" w:rsidRDefault="00C02E6E" w:rsidP="00C02E6E">
            <w:r>
              <w:t xml:space="preserve">    } else {</w:t>
            </w:r>
          </w:p>
          <w:p w14:paraId="41CBC8ED" w14:textId="77777777" w:rsidR="00C02E6E" w:rsidRDefault="00C02E6E" w:rsidP="00C02E6E">
            <w:r>
              <w:t xml:space="preserve">      </w:t>
            </w:r>
            <w:proofErr w:type="spellStart"/>
            <w:r>
              <w:t>v_DL_</w:t>
            </w:r>
            <w:proofErr w:type="gramStart"/>
            <w:r>
              <w:t>Len</w:t>
            </w:r>
            <w:proofErr w:type="spellEnd"/>
            <w:r>
              <w:t xml:space="preserve"> :</w:t>
            </w:r>
            <w:proofErr w:type="gramEnd"/>
            <w:r>
              <w:t>= size12;</w:t>
            </w:r>
          </w:p>
          <w:p w14:paraId="41E80809" w14:textId="77777777" w:rsidR="00C02E6E" w:rsidRDefault="00C02E6E" w:rsidP="00C02E6E">
            <w:r>
              <w:t xml:space="preserve">      </w:t>
            </w:r>
            <w:proofErr w:type="spellStart"/>
            <w:r>
              <w:t>v_UL_</w:t>
            </w:r>
            <w:proofErr w:type="gramStart"/>
            <w:r>
              <w:t>Len</w:t>
            </w:r>
            <w:proofErr w:type="spellEnd"/>
            <w:r>
              <w:t xml:space="preserve"> :</w:t>
            </w:r>
            <w:proofErr w:type="gramEnd"/>
            <w:r>
              <w:t>= size12;</w:t>
            </w:r>
          </w:p>
          <w:p w14:paraId="7D89163C" w14:textId="77777777" w:rsidR="00C02E6E" w:rsidRDefault="00C02E6E" w:rsidP="00C02E6E">
            <w:r>
              <w:t xml:space="preserve">      </w:t>
            </w:r>
            <w:proofErr w:type="spellStart"/>
            <w:r>
              <w:t>v_RLC_Rec.UM_SN_</w:t>
            </w:r>
            <w:proofErr w:type="gramStart"/>
            <w:r>
              <w:t>Size</w:t>
            </w:r>
            <w:proofErr w:type="spellEnd"/>
            <w:r>
              <w:t xml:space="preserve"> :</w:t>
            </w:r>
            <w:proofErr w:type="gramEnd"/>
            <w:r>
              <w:t>= 12;</w:t>
            </w:r>
          </w:p>
          <w:p w14:paraId="0F26FB41" w14:textId="77777777" w:rsidR="00C02E6E" w:rsidRDefault="00C02E6E" w:rsidP="00C02E6E">
            <w:r>
              <w:t xml:space="preserve">    }</w:t>
            </w:r>
          </w:p>
          <w:p w14:paraId="65819F0A" w14:textId="77777777" w:rsidR="00C02E6E" w:rsidRDefault="00C02E6E" w:rsidP="00C02E6E">
            <w:r>
              <w:t xml:space="preserve">    </w:t>
            </w:r>
            <w:proofErr w:type="spellStart"/>
            <w:r>
              <w:t>v_RLC_Rec.t_</w:t>
            </w:r>
            <w:proofErr w:type="gramStart"/>
            <w:r>
              <w:t>Reassembly</w:t>
            </w:r>
            <w:proofErr w:type="spellEnd"/>
            <w:r>
              <w:t xml:space="preserve"> :</w:t>
            </w:r>
            <w:proofErr w:type="gramEnd"/>
            <w:r>
              <w:t>= 0.02; // @sic R5s190632 sic@</w:t>
            </w:r>
          </w:p>
          <w:p w14:paraId="38BF25D7" w14:textId="77777777" w:rsidR="00C02E6E" w:rsidRDefault="00C02E6E" w:rsidP="00C02E6E"/>
          <w:p w14:paraId="181B6F77" w14:textId="77777777" w:rsidR="00C02E6E" w:rsidRDefault="00C02E6E" w:rsidP="00C02E6E">
            <w:r>
              <w:t xml:space="preserve">    </w:t>
            </w:r>
            <w:proofErr w:type="spellStart"/>
            <w:r>
              <w:t>v_SS_Drb_</w:t>
            </w:r>
            <w:proofErr w:type="gramStart"/>
            <w:r>
              <w:t>ConfigList</w:t>
            </w:r>
            <w:proofErr w:type="spellEnd"/>
            <w:r>
              <w:t xml:space="preserve"> :</w:t>
            </w:r>
            <w:proofErr w:type="gramEnd"/>
            <w:r>
              <w:t>= f_NR5GC_GetRadioBearerList(f_NR5GC_MobileInfo_GetDRBInfoList()); // @sic R5-2277420 sic@</w:t>
            </w:r>
          </w:p>
          <w:p w14:paraId="6F8FF135" w14:textId="77777777" w:rsidR="00C02E6E" w:rsidRDefault="00C02E6E" w:rsidP="00C02E6E">
            <w:r>
              <w:t xml:space="preserve">    </w:t>
            </w:r>
            <w:proofErr w:type="spellStart"/>
            <w:r>
              <w:t>v_SS_Drb_</w:t>
            </w:r>
            <w:proofErr w:type="gramStart"/>
            <w:r>
              <w:t>ConfigList</w:t>
            </w:r>
            <w:proofErr w:type="spellEnd"/>
            <w:r>
              <w:t>[</w:t>
            </w:r>
            <w:proofErr w:type="gramEnd"/>
            <w:r>
              <w:t xml:space="preserve">0] := </w:t>
            </w:r>
            <w:proofErr w:type="spellStart"/>
            <w:r>
              <w:t>cs_NR_SS_RadioBearer_UM_Test</w:t>
            </w:r>
            <w:proofErr w:type="spellEnd"/>
            <w:r>
              <w:t>(</w:t>
            </w:r>
            <w:proofErr w:type="spellStart"/>
            <w:r>
              <w:t>v_DRBId</w:t>
            </w:r>
            <w:proofErr w:type="spellEnd"/>
            <w:r>
              <w:t xml:space="preserve">, </w:t>
            </w:r>
            <w:proofErr w:type="spellStart"/>
            <w:r>
              <w:t>v_DL_Len</w:t>
            </w:r>
            <w:proofErr w:type="spellEnd"/>
            <w:r>
              <w:t>); // @sic R5-227420 sic@</w:t>
            </w:r>
          </w:p>
          <w:p w14:paraId="00257B50" w14:textId="77777777" w:rsidR="00C02E6E" w:rsidRDefault="00C02E6E" w:rsidP="00C02E6E">
            <w:r>
              <w:t xml:space="preserve">    </w:t>
            </w:r>
            <w:proofErr w:type="spellStart"/>
            <w:r>
              <w:t>v_PDCP_</w:t>
            </w:r>
            <w:proofErr w:type="gramStart"/>
            <w:r>
              <w:t>Config</w:t>
            </w:r>
            <w:proofErr w:type="spellEnd"/>
            <w:r>
              <w:t xml:space="preserve"> :</w:t>
            </w:r>
            <w:proofErr w:type="gramEnd"/>
            <w:r>
              <w:t>= cs_38508_PDCP_Config(-, -, omit); // @sic R5-227518 sic@</w:t>
            </w:r>
          </w:p>
          <w:p w14:paraId="38F865AF" w14:textId="77777777" w:rsidR="00C02E6E" w:rsidRDefault="00C02E6E" w:rsidP="00C02E6E">
            <w:r>
              <w:t xml:space="preserve">    </w:t>
            </w:r>
            <w:proofErr w:type="spellStart"/>
            <w:r>
              <w:t>v_T_</w:t>
            </w:r>
            <w:proofErr w:type="gramStart"/>
            <w:r>
              <w:t>Reassembly</w:t>
            </w:r>
            <w:proofErr w:type="spellEnd"/>
            <w:r>
              <w:t xml:space="preserve"> :</w:t>
            </w:r>
            <w:proofErr w:type="gramEnd"/>
            <w:r>
              <w:t>= ms200; // @sic R5s190632 sic@</w:t>
            </w:r>
          </w:p>
          <w:p w14:paraId="2C61B834" w14:textId="77777777" w:rsidR="00C02E6E" w:rsidRDefault="00C02E6E" w:rsidP="00C02E6E">
            <w:r>
              <w:t xml:space="preserve">    </w:t>
            </w:r>
            <w:proofErr w:type="spellStart"/>
            <w:r>
              <w:t>v_RLC_</w:t>
            </w:r>
            <w:proofErr w:type="gramStart"/>
            <w:r>
              <w:t>BearerConfigList</w:t>
            </w:r>
            <w:proofErr w:type="spellEnd"/>
            <w:r>
              <w:t xml:space="preserve"> :</w:t>
            </w:r>
            <w:proofErr w:type="gramEnd"/>
            <w:r>
              <w:t>= f_NR5GC_GetExisting_BearerToAddModList(true_); //@sic R5-227420 sic@</w:t>
            </w:r>
          </w:p>
          <w:p w14:paraId="3BE46BA6" w14:textId="77777777" w:rsidR="00C02E6E" w:rsidRDefault="00C02E6E" w:rsidP="00C02E6E">
            <w:r>
              <w:t xml:space="preserve">    </w:t>
            </w:r>
            <w:proofErr w:type="spellStart"/>
            <w:r>
              <w:t>v_RLC_BearerConfigListDRB_</w:t>
            </w:r>
            <w:proofErr w:type="gramStart"/>
            <w:r>
              <w:t>Only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f_NR_ReconfigureRLC_UM</w:t>
            </w:r>
            <w:proofErr w:type="spellEnd"/>
            <w:r>
              <w:t xml:space="preserve"> (</w:t>
            </w:r>
            <w:proofErr w:type="spellStart"/>
            <w:r>
              <w:t>v_DRBId</w:t>
            </w:r>
            <w:proofErr w:type="spellEnd"/>
            <w:r>
              <w:t xml:space="preserve">, </w:t>
            </w:r>
            <w:proofErr w:type="spellStart"/>
            <w:r>
              <w:t>v_DL_Len</w:t>
            </w:r>
            <w:proofErr w:type="spellEnd"/>
            <w:r>
              <w:t xml:space="preserve">, </w:t>
            </w:r>
            <w:proofErr w:type="spellStart"/>
            <w:r>
              <w:t>v_UL_Len</w:t>
            </w:r>
            <w:proofErr w:type="spellEnd"/>
            <w:r>
              <w:t xml:space="preserve">, </w:t>
            </w:r>
            <w:proofErr w:type="spellStart"/>
            <w:r>
              <w:t>v_T_Reassembly</w:t>
            </w:r>
            <w:proofErr w:type="spellEnd"/>
            <w:r>
              <w:t>, true_);</w:t>
            </w:r>
          </w:p>
          <w:p w14:paraId="45028117" w14:textId="77777777" w:rsidR="00C02E6E" w:rsidRDefault="00C02E6E" w:rsidP="00C02E6E">
            <w:r>
              <w:t xml:space="preserve">    </w:t>
            </w:r>
            <w:proofErr w:type="spellStart"/>
            <w:r>
              <w:t>v_RLC_</w:t>
            </w:r>
            <w:proofErr w:type="gramStart"/>
            <w:r>
              <w:t>BearerConfigList</w:t>
            </w:r>
            <w:proofErr w:type="spellEnd"/>
            <w:r>
              <w:t>[</w:t>
            </w:r>
            <w:proofErr w:type="gramEnd"/>
            <w:r>
              <w:t xml:space="preserve">2] := </w:t>
            </w:r>
            <w:proofErr w:type="spellStart"/>
            <w:r>
              <w:t>v_RLC_BearerConfigListDRB_Only</w:t>
            </w:r>
            <w:proofErr w:type="spellEnd"/>
            <w:r>
              <w:t>[0];</w:t>
            </w:r>
          </w:p>
          <w:p w14:paraId="0C1F3BA1" w14:textId="77777777" w:rsidR="00C02E6E" w:rsidRDefault="00C02E6E" w:rsidP="00C02E6E">
            <w:r>
              <w:t xml:space="preserve">    // Get NR capabilities sent during EUTRA preamble</w:t>
            </w:r>
          </w:p>
          <w:p w14:paraId="253F5506" w14:textId="77777777" w:rsidR="00C02E6E" w:rsidRDefault="00C02E6E" w:rsidP="00C02E6E">
            <w:r>
              <w:t xml:space="preserve">    f_NR5GC_RRC_ConnectedState3N_RLC_UM (</w:t>
            </w:r>
            <w:proofErr w:type="spellStart"/>
            <w:r>
              <w:t>v_DRBId</w:t>
            </w:r>
            <w:proofErr w:type="spellEnd"/>
            <w:r>
              <w:t xml:space="preserve">, </w:t>
            </w:r>
            <w:proofErr w:type="spellStart"/>
            <w:r w:rsidRPr="00C02E6E">
              <w:rPr>
                <w:highlight w:val="yellow"/>
              </w:rPr>
              <w:t>v_RLC_</w:t>
            </w:r>
            <w:proofErr w:type="gramStart"/>
            <w:r w:rsidRPr="00C02E6E">
              <w:rPr>
                <w:highlight w:val="yellow"/>
              </w:rPr>
              <w:t>BearerConfigList</w:t>
            </w:r>
            <w:proofErr w:type="spellEnd"/>
            <w:r w:rsidRPr="00C02E6E">
              <w:rPr>
                <w:highlight w:val="yellow"/>
              </w:rPr>
              <w:t>[</w:t>
            </w:r>
            <w:proofErr w:type="gramEnd"/>
            <w:r w:rsidRPr="00C02E6E">
              <w:rPr>
                <w:highlight w:val="yellow"/>
              </w:rPr>
              <w:t>0],</w:t>
            </w:r>
            <w:r>
              <w:t xml:space="preserve"> </w:t>
            </w:r>
            <w:proofErr w:type="spellStart"/>
            <w:r>
              <w:t>v_DL_Len</w:t>
            </w:r>
            <w:proofErr w:type="spellEnd"/>
            <w:r>
              <w:t>);</w:t>
            </w:r>
          </w:p>
          <w:p w14:paraId="09AD903D" w14:textId="77777777" w:rsidR="00C02E6E" w:rsidRDefault="00C02E6E" w:rsidP="00C02E6E">
            <w:r>
              <w:t xml:space="preserve">    </w:t>
            </w:r>
          </w:p>
          <w:p w14:paraId="62832B75" w14:textId="77777777" w:rsidR="00C02E6E" w:rsidRDefault="00C02E6E" w:rsidP="00C02E6E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(true);</w:t>
            </w:r>
          </w:p>
          <w:p w14:paraId="5D27034A" w14:textId="77777777" w:rsidR="00C02E6E" w:rsidRDefault="00C02E6E" w:rsidP="00C02E6E"/>
          <w:p w14:paraId="3CB61B47" w14:textId="77777777" w:rsidR="00C02E6E" w:rsidRDefault="00C02E6E" w:rsidP="00C02E6E">
            <w:r>
              <w:t xml:space="preserve">    f_TC_7_1_2_2_6_NR_</w:t>
            </w:r>
            <w:proofErr w:type="gramStart"/>
            <w:r>
              <w:t>TestBody(</w:t>
            </w:r>
            <w:proofErr w:type="spellStart"/>
            <w:proofErr w:type="gramEnd"/>
            <w:r>
              <w:t>v_RLC_Rec</w:t>
            </w:r>
            <w:proofErr w:type="spellEnd"/>
            <w:r>
              <w:t>, // @sic R5s190905_r1 sic@</w:t>
            </w:r>
          </w:p>
          <w:p w14:paraId="31415420" w14:textId="77777777" w:rsidR="00C02E6E" w:rsidRDefault="00C02E6E" w:rsidP="00C02E6E">
            <w:r>
              <w:t xml:space="preserve">                               </w:t>
            </w:r>
            <w:proofErr w:type="spellStart"/>
            <w:r>
              <w:t>v_DRBId</w:t>
            </w:r>
            <w:proofErr w:type="spellEnd"/>
            <w:r>
              <w:t>, // @sic R5s220321 sic@</w:t>
            </w:r>
          </w:p>
          <w:p w14:paraId="32452798" w14:textId="77777777" w:rsidR="00C02E6E" w:rsidRPr="00D40FDB" w:rsidRDefault="00C02E6E" w:rsidP="00C02E6E">
            <w:pPr>
              <w:rPr>
                <w:lang w:val="de-DE"/>
              </w:rPr>
            </w:pPr>
            <w:r>
              <w:t xml:space="preserve">                               </w:t>
            </w:r>
            <w:r w:rsidRPr="00D40FDB">
              <w:rPr>
                <w:lang w:val="de-DE"/>
              </w:rPr>
              <w:t>v_DL_Len,</w:t>
            </w:r>
          </w:p>
          <w:p w14:paraId="220CAF23" w14:textId="77777777" w:rsidR="00C02E6E" w:rsidRPr="00D40FDB" w:rsidRDefault="00C02E6E" w:rsidP="00C02E6E">
            <w:pPr>
              <w:rPr>
                <w:lang w:val="de-DE"/>
              </w:rPr>
            </w:pPr>
            <w:r w:rsidRPr="00D40FDB">
              <w:rPr>
                <w:lang w:val="de-DE"/>
              </w:rPr>
              <w:t xml:space="preserve">                               v_UL_Len,</w:t>
            </w:r>
          </w:p>
          <w:p w14:paraId="5BA79F0A" w14:textId="77777777" w:rsidR="00C02E6E" w:rsidRDefault="00C02E6E" w:rsidP="00C02E6E">
            <w:r w:rsidRPr="00D40FDB">
              <w:rPr>
                <w:lang w:val="de-DE"/>
              </w:rPr>
              <w:t xml:space="preserve">                               </w:t>
            </w:r>
            <w:proofErr w:type="spellStart"/>
            <w:r>
              <w:t>v_T_Reassembly</w:t>
            </w:r>
            <w:proofErr w:type="spellEnd"/>
            <w:r>
              <w:t>,</w:t>
            </w:r>
          </w:p>
          <w:p w14:paraId="488D2DDB" w14:textId="77777777" w:rsidR="00C02E6E" w:rsidRDefault="00C02E6E" w:rsidP="00C02E6E">
            <w:r>
              <w:t xml:space="preserve">                               </w:t>
            </w:r>
            <w:proofErr w:type="spellStart"/>
            <w:r>
              <w:t>v_PDCP_Config</w:t>
            </w:r>
            <w:proofErr w:type="spellEnd"/>
            <w:r>
              <w:t>,</w:t>
            </w:r>
          </w:p>
          <w:p w14:paraId="20110115" w14:textId="77777777" w:rsidR="00C247C8" w:rsidRDefault="00C02E6E" w:rsidP="00C02E6E">
            <w:r>
              <w:t xml:space="preserve">                               </w:t>
            </w:r>
            <w:proofErr w:type="spellStart"/>
            <w:r>
              <w:t>v_SS_Drb_ConfigList</w:t>
            </w:r>
            <w:proofErr w:type="spellEnd"/>
            <w:r>
              <w:t>);</w:t>
            </w:r>
          </w:p>
          <w:p w14:paraId="602CE9CC" w14:textId="63262235" w:rsidR="00C02E6E" w:rsidRDefault="00C02E6E" w:rsidP="00C02E6E">
            <w:r>
              <w:t>….</w:t>
            </w:r>
          </w:p>
        </w:tc>
      </w:tr>
    </w:tbl>
    <w:p w14:paraId="6DFE8D80" w14:textId="77777777" w:rsidR="00C247C8" w:rsidRDefault="00C247C8" w:rsidP="00C247C8"/>
    <w:p w14:paraId="7189753F" w14:textId="77777777" w:rsidR="002A487A" w:rsidRDefault="002A487A" w:rsidP="00C247C8">
      <w:pPr>
        <w:rPr>
          <w:b/>
          <w:bCs/>
        </w:rPr>
      </w:pPr>
    </w:p>
    <w:p w14:paraId="59874BFA" w14:textId="1A3EAD42" w:rsidR="00C247C8" w:rsidRPr="00AC3D72" w:rsidRDefault="00C247C8" w:rsidP="00C247C8">
      <w:pPr>
        <w:rPr>
          <w:b/>
          <w:bCs/>
        </w:rPr>
      </w:pPr>
      <w:r w:rsidRPr="00AC3D72">
        <w:rPr>
          <w:b/>
          <w:bCs/>
        </w:rPr>
        <w:t>After Change</w:t>
      </w:r>
      <w:r w:rsidR="00AC3D72" w:rsidRPr="00AC3D72">
        <w:rPr>
          <w:b/>
          <w:bCs/>
        </w:rPr>
        <w:t>s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47C8" w14:paraId="21D3D033" w14:textId="77777777" w:rsidTr="007A7BA4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A7F2" w14:textId="77777777" w:rsidR="002A487A" w:rsidRDefault="00DE7B22" w:rsidP="00C02E6E">
            <w:r>
              <w:t xml:space="preserve">  </w:t>
            </w:r>
            <w:r w:rsidR="00313A45">
              <w:t xml:space="preserve">  </w:t>
            </w:r>
          </w:p>
          <w:p w14:paraId="39D7E627" w14:textId="3A06BDFF" w:rsidR="00C02E6E" w:rsidRDefault="00654708" w:rsidP="00C02E6E">
            <w:r>
              <w:t xml:space="preserve">  </w:t>
            </w:r>
            <w:r w:rsidR="00C02E6E">
              <w:t>function f_TC_7_1_2_2_6_NR5</w:t>
            </w:r>
            <w:proofErr w:type="gramStart"/>
            <w:r w:rsidR="00C02E6E">
              <w:t>GC(</w:t>
            </w:r>
            <w:proofErr w:type="gramEnd"/>
            <w:r w:rsidR="00C02E6E">
              <w:t>) runs on NR5GC_PTC</w:t>
            </w:r>
          </w:p>
          <w:p w14:paraId="2AA54AF3" w14:textId="77777777" w:rsidR="00C02E6E" w:rsidRDefault="00C02E6E" w:rsidP="00C02E6E">
            <w:r>
              <w:t xml:space="preserve">  </w:t>
            </w:r>
            <w:proofErr w:type="gramStart"/>
            <w:r>
              <w:t>{ /</w:t>
            </w:r>
            <w:proofErr w:type="gramEnd"/>
            <w:r>
              <w:t>/ UM RLC / RLC re-establishment procedure</w:t>
            </w:r>
          </w:p>
          <w:p w14:paraId="22390B85" w14:textId="77777777" w:rsidR="00C02E6E" w:rsidRDefault="00C02E6E" w:rsidP="00C02E6E">
            <w:r>
              <w:t xml:space="preserve">    var </w:t>
            </w:r>
            <w:proofErr w:type="spellStart"/>
            <w:r>
              <w:t>NR_RLC_SS_State_Type</w:t>
            </w:r>
            <w:proofErr w:type="spellEnd"/>
            <w:r>
              <w:t xml:space="preserve"> </w:t>
            </w:r>
            <w:proofErr w:type="spellStart"/>
            <w:r>
              <w:t>v_RLC_Rec</w:t>
            </w:r>
            <w:proofErr w:type="spellEnd"/>
            <w:r>
              <w:t>;</w:t>
            </w:r>
          </w:p>
          <w:p w14:paraId="017BAC7C" w14:textId="77777777" w:rsidR="00C02E6E" w:rsidRDefault="00C02E6E" w:rsidP="00C02E6E">
            <w:r>
              <w:t xml:space="preserve">    var template (value) </w:t>
            </w:r>
            <w:proofErr w:type="spellStart"/>
            <w:r>
              <w:t>NR_RadioBearerList_Type</w:t>
            </w:r>
            <w:proofErr w:type="spellEnd"/>
            <w:r>
              <w:t xml:space="preserve"> </w:t>
            </w:r>
            <w:proofErr w:type="spellStart"/>
            <w:r>
              <w:t>v_SS_Drb_ConfigList</w:t>
            </w:r>
            <w:proofErr w:type="spellEnd"/>
            <w:r>
              <w:t>;</w:t>
            </w:r>
          </w:p>
          <w:p w14:paraId="0094C93F" w14:textId="77777777" w:rsidR="00C02E6E" w:rsidRDefault="00C02E6E" w:rsidP="00C02E6E">
            <w:r>
              <w:t xml:space="preserve">    var template (value) </w:t>
            </w:r>
            <w:proofErr w:type="spellStart"/>
            <w:r>
              <w:t>NR_RLC_BearerToAddModList_Type</w:t>
            </w:r>
            <w:proofErr w:type="spellEnd"/>
            <w:r>
              <w:t xml:space="preserve"> </w:t>
            </w:r>
            <w:proofErr w:type="spellStart"/>
            <w:r>
              <w:t>v_RLC_BearerConfigList</w:t>
            </w:r>
            <w:proofErr w:type="spellEnd"/>
            <w:r>
              <w:t>;</w:t>
            </w:r>
          </w:p>
          <w:p w14:paraId="66F93234" w14:textId="77777777" w:rsidR="00C02E6E" w:rsidRDefault="00C02E6E" w:rsidP="00C02E6E">
            <w:r>
              <w:t xml:space="preserve">    var template (value) </w:t>
            </w:r>
            <w:proofErr w:type="spellStart"/>
            <w:r>
              <w:t>NR_RLC_BearerToAddModList_Type</w:t>
            </w:r>
            <w:proofErr w:type="spellEnd"/>
            <w:r>
              <w:t xml:space="preserve"> </w:t>
            </w:r>
            <w:proofErr w:type="spellStart"/>
            <w:r>
              <w:t>v_RLC_BearerConfigListDRB_Only</w:t>
            </w:r>
            <w:proofErr w:type="spellEnd"/>
            <w:r>
              <w:t>;</w:t>
            </w:r>
          </w:p>
          <w:p w14:paraId="0107E2B3" w14:textId="77777777" w:rsidR="00C02E6E" w:rsidRDefault="00C02E6E" w:rsidP="00C02E6E">
            <w:r>
              <w:t xml:space="preserve">    var template (value) </w:t>
            </w:r>
            <w:proofErr w:type="spellStart"/>
            <w:r>
              <w:t>PDCP_Config</w:t>
            </w:r>
            <w:proofErr w:type="spellEnd"/>
            <w:r>
              <w:t xml:space="preserve"> </w:t>
            </w:r>
            <w:proofErr w:type="spellStart"/>
            <w:r>
              <w:t>v_PDCP_Config</w:t>
            </w:r>
            <w:proofErr w:type="spellEnd"/>
            <w:r>
              <w:t>;</w:t>
            </w:r>
          </w:p>
          <w:p w14:paraId="2690A42D" w14:textId="77777777" w:rsidR="00C02E6E" w:rsidRDefault="00C02E6E" w:rsidP="00C02E6E">
            <w:r>
              <w:t xml:space="preserve">    var </w:t>
            </w:r>
            <w:proofErr w:type="spellStart"/>
            <w:r>
              <w:t>SN_FieldLengthUM</w:t>
            </w:r>
            <w:proofErr w:type="spellEnd"/>
            <w:r>
              <w:t xml:space="preserve"> </w:t>
            </w:r>
            <w:proofErr w:type="spellStart"/>
            <w:r>
              <w:t>v_DL_Len</w:t>
            </w:r>
            <w:proofErr w:type="spellEnd"/>
            <w:r>
              <w:t>;</w:t>
            </w:r>
          </w:p>
          <w:p w14:paraId="15F72034" w14:textId="77777777" w:rsidR="00C02E6E" w:rsidRDefault="00C02E6E" w:rsidP="00C02E6E">
            <w:r>
              <w:t xml:space="preserve">    var </w:t>
            </w:r>
            <w:proofErr w:type="spellStart"/>
            <w:r>
              <w:t>SN_FieldLengthUM</w:t>
            </w:r>
            <w:proofErr w:type="spellEnd"/>
            <w:r>
              <w:t xml:space="preserve"> </w:t>
            </w:r>
            <w:proofErr w:type="spellStart"/>
            <w:r>
              <w:t>v_UL_Len</w:t>
            </w:r>
            <w:proofErr w:type="spellEnd"/>
            <w:r>
              <w:t>;</w:t>
            </w:r>
          </w:p>
          <w:p w14:paraId="449B1F4E" w14:textId="77777777" w:rsidR="00C02E6E" w:rsidRDefault="00C02E6E" w:rsidP="00C02E6E">
            <w:r>
              <w:t xml:space="preserve">    var </w:t>
            </w:r>
            <w:proofErr w:type="spellStart"/>
            <w:r>
              <w:t>T_Reassembly</w:t>
            </w:r>
            <w:proofErr w:type="spellEnd"/>
            <w:r>
              <w:t xml:space="preserve"> </w:t>
            </w:r>
            <w:proofErr w:type="spellStart"/>
            <w:r>
              <w:t>v_T_Reassembly</w:t>
            </w:r>
            <w:proofErr w:type="spellEnd"/>
            <w:r>
              <w:t>;</w:t>
            </w:r>
          </w:p>
          <w:p w14:paraId="0E0CBC35" w14:textId="77777777" w:rsidR="00C02E6E" w:rsidRDefault="00C02E6E" w:rsidP="00C02E6E">
            <w:r>
              <w:t xml:space="preserve">    var </w:t>
            </w:r>
            <w:proofErr w:type="spellStart"/>
            <w:r>
              <w:t>DRB_Identity</w:t>
            </w:r>
            <w:proofErr w:type="spellEnd"/>
            <w:r>
              <w:t xml:space="preserve"> </w:t>
            </w:r>
            <w:proofErr w:type="spellStart"/>
            <w:r>
              <w:t>v_DRBId</w:t>
            </w:r>
            <w:proofErr w:type="spellEnd"/>
            <w:r>
              <w:t>;</w:t>
            </w:r>
          </w:p>
          <w:p w14:paraId="199CF65A" w14:textId="77777777" w:rsidR="00C02E6E" w:rsidRDefault="00C02E6E" w:rsidP="00C02E6E">
            <w:r>
              <w:t xml:space="preserve">    </w:t>
            </w:r>
          </w:p>
          <w:p w14:paraId="35A39DE8" w14:textId="77777777" w:rsidR="00C02E6E" w:rsidRDefault="00C02E6E" w:rsidP="00C02E6E">
            <w:r>
              <w:t xml:space="preserve">    f_NR5GC_</w:t>
            </w:r>
            <w:proofErr w:type="gramStart"/>
            <w:r>
              <w:t>Init(</w:t>
            </w:r>
            <w:proofErr w:type="gramEnd"/>
            <w:r>
              <w:t>NR_1);</w:t>
            </w:r>
          </w:p>
          <w:p w14:paraId="60EDA47F" w14:textId="77777777" w:rsidR="00C02E6E" w:rsidRDefault="00C02E6E" w:rsidP="00C02E6E">
            <w:r>
              <w:t xml:space="preserve">    </w:t>
            </w:r>
          </w:p>
          <w:p w14:paraId="17CC8676" w14:textId="77777777" w:rsidR="00C02E6E" w:rsidRDefault="00C02E6E" w:rsidP="00C02E6E">
            <w:r>
              <w:t xml:space="preserve">    //Create and configure NR cell1</w:t>
            </w:r>
          </w:p>
          <w:p w14:paraId="1C4F2D0B" w14:textId="77777777" w:rsidR="00C02E6E" w:rsidRDefault="00C02E6E" w:rsidP="00C02E6E"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(nr_Cell1);</w:t>
            </w:r>
          </w:p>
          <w:p w14:paraId="247FC01C" w14:textId="77777777" w:rsidR="00C02E6E" w:rsidRDefault="00C02E6E" w:rsidP="00C02E6E">
            <w:r>
              <w:t xml:space="preserve">    </w:t>
            </w:r>
          </w:p>
          <w:p w14:paraId="53F9C617" w14:textId="77777777" w:rsidR="00C02E6E" w:rsidRDefault="00C02E6E" w:rsidP="00C02E6E">
            <w:r>
              <w:t xml:space="preserve">    f_NR5GC_Preamble (nr_Cell1, STATE_IDLE_1A, </w:t>
            </w:r>
            <w:proofErr w:type="spellStart"/>
            <w:r>
              <w:t>TESTModeA_ON</w:t>
            </w:r>
            <w:proofErr w:type="spellEnd"/>
            <w:r>
              <w:t xml:space="preserve">); // @sic R5s190312 </w:t>
            </w:r>
            <w:proofErr w:type="spellStart"/>
            <w:r>
              <w:t>ch.</w:t>
            </w:r>
            <w:proofErr w:type="spellEnd"/>
            <w:r>
              <w:t xml:space="preserve"> 4.3 sic@</w:t>
            </w:r>
          </w:p>
          <w:p w14:paraId="30314AFB" w14:textId="77777777" w:rsidR="00C02E6E" w:rsidRDefault="00C02E6E" w:rsidP="00C02E6E">
            <w:r>
              <w:t xml:space="preserve">    //Set null cipher Algorithm</w:t>
            </w:r>
          </w:p>
          <w:p w14:paraId="675CCFA3" w14:textId="7DC4394A" w:rsidR="00C02E6E" w:rsidRDefault="00C02E6E" w:rsidP="00C02E6E">
            <w:r>
              <w:t xml:space="preserve">    </w:t>
            </w:r>
            <w:proofErr w:type="spellStart"/>
            <w:r>
              <w:t>f_NR_AS_CipheringAlgorithm_Set</w:t>
            </w:r>
            <w:proofErr w:type="spellEnd"/>
            <w:r>
              <w:t>(nea0);</w:t>
            </w:r>
          </w:p>
          <w:p w14:paraId="6E969C12" w14:textId="77777777" w:rsidR="00C02E6E" w:rsidRDefault="00C02E6E" w:rsidP="00C02E6E">
            <w:r>
              <w:t xml:space="preserve">    //Retrieve DRB Id of the first PDU session</w:t>
            </w:r>
          </w:p>
          <w:p w14:paraId="22EE420C" w14:textId="77777777" w:rsidR="00C02E6E" w:rsidRDefault="00C02E6E" w:rsidP="00C02E6E">
            <w:r>
              <w:lastRenderedPageBreak/>
              <w:t xml:space="preserve">    </w:t>
            </w:r>
            <w:proofErr w:type="spellStart"/>
            <w:r>
              <w:t>v_</w:t>
            </w:r>
            <w:proofErr w:type="gramStart"/>
            <w:r>
              <w:t>DRBId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f_NR_GetDefaultDRB_ForFirstPDUSession</w:t>
            </w:r>
            <w:proofErr w:type="spellEnd"/>
            <w:r>
              <w:t>();</w:t>
            </w:r>
          </w:p>
          <w:p w14:paraId="2968823B" w14:textId="77777777" w:rsidR="00C02E6E" w:rsidRDefault="00C02E6E" w:rsidP="00C02E6E">
            <w:r>
              <w:t xml:space="preserve">    // Initialization of RLC variables</w:t>
            </w:r>
          </w:p>
          <w:p w14:paraId="2958C9EE" w14:textId="77777777" w:rsidR="00C02E6E" w:rsidRDefault="00C02E6E" w:rsidP="00C02E6E">
            <w:r>
              <w:t xml:space="preserve">    </w:t>
            </w:r>
            <w:proofErr w:type="spellStart"/>
            <w:r>
              <w:t>v_RLC_</w:t>
            </w:r>
            <w:proofErr w:type="gramStart"/>
            <w:r>
              <w:t>Rec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f_NR_InitRLC_Record</w:t>
            </w:r>
            <w:proofErr w:type="spellEnd"/>
            <w:r>
              <w:t xml:space="preserve">(); // @sic R5s190906 </w:t>
            </w:r>
            <w:proofErr w:type="spellStart"/>
            <w:r>
              <w:t>ch.</w:t>
            </w:r>
            <w:proofErr w:type="spellEnd"/>
            <w:r>
              <w:t xml:space="preserve"> 1 sic@</w:t>
            </w:r>
          </w:p>
          <w:p w14:paraId="4E4787A7" w14:textId="77777777" w:rsidR="00C02E6E" w:rsidRDefault="00C02E6E" w:rsidP="00C02E6E">
            <w:r>
              <w:t xml:space="preserve">    if (</w:t>
            </w:r>
            <w:proofErr w:type="spellStart"/>
            <w:r>
              <w:t>pc_um_WithShortSN</w:t>
            </w:r>
            <w:proofErr w:type="spellEnd"/>
            <w:r>
              <w:t>) {</w:t>
            </w:r>
          </w:p>
          <w:p w14:paraId="292BE37E" w14:textId="77777777" w:rsidR="00C02E6E" w:rsidRDefault="00C02E6E" w:rsidP="00C02E6E">
            <w:r>
              <w:t xml:space="preserve">      </w:t>
            </w:r>
            <w:proofErr w:type="spellStart"/>
            <w:r>
              <w:t>v_DL_</w:t>
            </w:r>
            <w:proofErr w:type="gramStart"/>
            <w:r>
              <w:t>Len</w:t>
            </w:r>
            <w:proofErr w:type="spellEnd"/>
            <w:r>
              <w:t xml:space="preserve"> :</w:t>
            </w:r>
            <w:proofErr w:type="gramEnd"/>
            <w:r>
              <w:t>= size6;</w:t>
            </w:r>
          </w:p>
          <w:p w14:paraId="13C319BD" w14:textId="77777777" w:rsidR="00C02E6E" w:rsidRDefault="00C02E6E" w:rsidP="00C02E6E">
            <w:r>
              <w:t xml:space="preserve">      </w:t>
            </w:r>
            <w:proofErr w:type="spellStart"/>
            <w:r>
              <w:t>v_UL_</w:t>
            </w:r>
            <w:proofErr w:type="gramStart"/>
            <w:r>
              <w:t>Len</w:t>
            </w:r>
            <w:proofErr w:type="spellEnd"/>
            <w:r>
              <w:t xml:space="preserve"> :</w:t>
            </w:r>
            <w:proofErr w:type="gramEnd"/>
            <w:r>
              <w:t>= size6;</w:t>
            </w:r>
          </w:p>
          <w:p w14:paraId="3EBF2DA5" w14:textId="77777777" w:rsidR="00C02E6E" w:rsidRDefault="00C02E6E" w:rsidP="00C02E6E">
            <w:r>
              <w:t xml:space="preserve">      </w:t>
            </w:r>
            <w:proofErr w:type="spellStart"/>
            <w:r>
              <w:t>v_RLC_Rec.UM_SN_</w:t>
            </w:r>
            <w:proofErr w:type="gramStart"/>
            <w:r>
              <w:t>Size</w:t>
            </w:r>
            <w:proofErr w:type="spellEnd"/>
            <w:r>
              <w:t xml:space="preserve"> :</w:t>
            </w:r>
            <w:proofErr w:type="gramEnd"/>
            <w:r>
              <w:t>= 6;</w:t>
            </w:r>
          </w:p>
          <w:p w14:paraId="4746DF71" w14:textId="77777777" w:rsidR="00C02E6E" w:rsidRDefault="00C02E6E" w:rsidP="00C02E6E">
            <w:r>
              <w:t xml:space="preserve">    } else {</w:t>
            </w:r>
          </w:p>
          <w:p w14:paraId="04F6DD5A" w14:textId="77777777" w:rsidR="00C02E6E" w:rsidRDefault="00C02E6E" w:rsidP="00C02E6E">
            <w:r>
              <w:t xml:space="preserve">      </w:t>
            </w:r>
            <w:proofErr w:type="spellStart"/>
            <w:r>
              <w:t>v_DL_</w:t>
            </w:r>
            <w:proofErr w:type="gramStart"/>
            <w:r>
              <w:t>Len</w:t>
            </w:r>
            <w:proofErr w:type="spellEnd"/>
            <w:r>
              <w:t xml:space="preserve"> :</w:t>
            </w:r>
            <w:proofErr w:type="gramEnd"/>
            <w:r>
              <w:t>= size12;</w:t>
            </w:r>
          </w:p>
          <w:p w14:paraId="0D967D5F" w14:textId="77777777" w:rsidR="00C02E6E" w:rsidRDefault="00C02E6E" w:rsidP="00C02E6E">
            <w:r>
              <w:t xml:space="preserve">      </w:t>
            </w:r>
            <w:proofErr w:type="spellStart"/>
            <w:r>
              <w:t>v_UL_</w:t>
            </w:r>
            <w:proofErr w:type="gramStart"/>
            <w:r>
              <w:t>Len</w:t>
            </w:r>
            <w:proofErr w:type="spellEnd"/>
            <w:r>
              <w:t xml:space="preserve"> :</w:t>
            </w:r>
            <w:proofErr w:type="gramEnd"/>
            <w:r>
              <w:t>= size12;</w:t>
            </w:r>
          </w:p>
          <w:p w14:paraId="6154576A" w14:textId="77777777" w:rsidR="00C02E6E" w:rsidRDefault="00C02E6E" w:rsidP="00C02E6E">
            <w:r>
              <w:t xml:space="preserve">      </w:t>
            </w:r>
            <w:proofErr w:type="spellStart"/>
            <w:r>
              <w:t>v_RLC_Rec.UM_SN_</w:t>
            </w:r>
            <w:proofErr w:type="gramStart"/>
            <w:r>
              <w:t>Size</w:t>
            </w:r>
            <w:proofErr w:type="spellEnd"/>
            <w:r>
              <w:t xml:space="preserve"> :</w:t>
            </w:r>
            <w:proofErr w:type="gramEnd"/>
            <w:r>
              <w:t>= 12;</w:t>
            </w:r>
          </w:p>
          <w:p w14:paraId="7BAA564B" w14:textId="306F242A" w:rsidR="00C02E6E" w:rsidRDefault="00C02E6E" w:rsidP="00C02E6E">
            <w:r>
              <w:t xml:space="preserve">    }</w:t>
            </w:r>
          </w:p>
          <w:p w14:paraId="32CB3D98" w14:textId="77777777" w:rsidR="002A487A" w:rsidRDefault="002A487A" w:rsidP="00C02E6E"/>
          <w:p w14:paraId="119D0C49" w14:textId="6C6BC354" w:rsidR="00C02E6E" w:rsidRDefault="00C02E6E" w:rsidP="00C02E6E">
            <w:r>
              <w:t xml:space="preserve">    </w:t>
            </w:r>
            <w:proofErr w:type="spellStart"/>
            <w:r>
              <w:t>v_RLC_Rec.t_</w:t>
            </w:r>
            <w:proofErr w:type="gramStart"/>
            <w:r>
              <w:t>Reassembly</w:t>
            </w:r>
            <w:proofErr w:type="spellEnd"/>
            <w:r>
              <w:t xml:space="preserve"> :</w:t>
            </w:r>
            <w:proofErr w:type="gramEnd"/>
            <w:r>
              <w:t>= 0.02; // @sic R5s190632 sic@</w:t>
            </w:r>
          </w:p>
          <w:p w14:paraId="50ED1580" w14:textId="77777777" w:rsidR="00C02E6E" w:rsidRDefault="00C02E6E" w:rsidP="00C02E6E">
            <w:r>
              <w:t xml:space="preserve">    </w:t>
            </w:r>
            <w:proofErr w:type="spellStart"/>
            <w:r>
              <w:t>v_SS_Drb_</w:t>
            </w:r>
            <w:proofErr w:type="gramStart"/>
            <w:r>
              <w:t>ConfigList</w:t>
            </w:r>
            <w:proofErr w:type="spellEnd"/>
            <w:r>
              <w:t xml:space="preserve"> :</w:t>
            </w:r>
            <w:proofErr w:type="gramEnd"/>
            <w:r>
              <w:t>= f_NR5GC_GetRadioBearerList(f_NR5GC_MobileInfo_GetDRBInfoList()); // @sic R5-2277420 sic@</w:t>
            </w:r>
          </w:p>
          <w:p w14:paraId="325EA631" w14:textId="77777777" w:rsidR="00C02E6E" w:rsidRDefault="00C02E6E" w:rsidP="00C02E6E">
            <w:r>
              <w:t xml:space="preserve">    </w:t>
            </w:r>
            <w:proofErr w:type="spellStart"/>
            <w:r>
              <w:t>v_SS_Drb_</w:t>
            </w:r>
            <w:proofErr w:type="gramStart"/>
            <w:r>
              <w:t>ConfigList</w:t>
            </w:r>
            <w:proofErr w:type="spellEnd"/>
            <w:r>
              <w:t>[</w:t>
            </w:r>
            <w:proofErr w:type="gramEnd"/>
            <w:r>
              <w:t xml:space="preserve">0] := </w:t>
            </w:r>
            <w:proofErr w:type="spellStart"/>
            <w:r>
              <w:t>cs_NR_SS_RadioBearer_UM_Test</w:t>
            </w:r>
            <w:proofErr w:type="spellEnd"/>
            <w:r>
              <w:t>(</w:t>
            </w:r>
            <w:proofErr w:type="spellStart"/>
            <w:r>
              <w:t>v_DRBId</w:t>
            </w:r>
            <w:proofErr w:type="spellEnd"/>
            <w:r>
              <w:t xml:space="preserve">, </w:t>
            </w:r>
            <w:proofErr w:type="spellStart"/>
            <w:r>
              <w:t>v_DL_Len</w:t>
            </w:r>
            <w:proofErr w:type="spellEnd"/>
            <w:r>
              <w:t>); // @sic R5-227420 sic@</w:t>
            </w:r>
          </w:p>
          <w:p w14:paraId="741A85B5" w14:textId="77777777" w:rsidR="00C02E6E" w:rsidRDefault="00C02E6E" w:rsidP="00C02E6E">
            <w:r>
              <w:t xml:space="preserve">    </w:t>
            </w:r>
            <w:proofErr w:type="spellStart"/>
            <w:r>
              <w:t>v_PDCP_</w:t>
            </w:r>
            <w:proofErr w:type="gramStart"/>
            <w:r>
              <w:t>Config</w:t>
            </w:r>
            <w:proofErr w:type="spellEnd"/>
            <w:r>
              <w:t xml:space="preserve"> :</w:t>
            </w:r>
            <w:proofErr w:type="gramEnd"/>
            <w:r>
              <w:t>= cs_38508_PDCP_Config(-, -, omit); // @sic R5-227518 sic@</w:t>
            </w:r>
          </w:p>
          <w:p w14:paraId="38885DC6" w14:textId="610E9920" w:rsidR="00C02E6E" w:rsidRDefault="00C02E6E" w:rsidP="00C02E6E">
            <w:r>
              <w:t xml:space="preserve">    </w:t>
            </w:r>
            <w:proofErr w:type="spellStart"/>
            <w:r>
              <w:t>v_T_</w:t>
            </w:r>
            <w:proofErr w:type="gramStart"/>
            <w:r>
              <w:t>Reassembly</w:t>
            </w:r>
            <w:proofErr w:type="spellEnd"/>
            <w:r>
              <w:t xml:space="preserve"> :</w:t>
            </w:r>
            <w:proofErr w:type="gramEnd"/>
            <w:r>
              <w:t>= ms200; // @sic R5s190632 sic@</w:t>
            </w:r>
          </w:p>
          <w:p w14:paraId="081556A4" w14:textId="77777777" w:rsidR="002A487A" w:rsidRDefault="002A487A" w:rsidP="00C02E6E"/>
          <w:p w14:paraId="628259DB" w14:textId="77777777" w:rsidR="00C02E6E" w:rsidRDefault="00C02E6E" w:rsidP="00C02E6E">
            <w:r>
              <w:t xml:space="preserve">    </w:t>
            </w:r>
            <w:proofErr w:type="spellStart"/>
            <w:r>
              <w:t>v_RLC_</w:t>
            </w:r>
            <w:proofErr w:type="gramStart"/>
            <w:r>
              <w:t>BearerConfigList</w:t>
            </w:r>
            <w:proofErr w:type="spellEnd"/>
            <w:r>
              <w:t xml:space="preserve"> :</w:t>
            </w:r>
            <w:proofErr w:type="gramEnd"/>
            <w:r>
              <w:t>= f_NR5GC_GetExisting_BearerToAddModList(true_); //@sic R5-227420 sic@</w:t>
            </w:r>
          </w:p>
          <w:p w14:paraId="3DBE1A19" w14:textId="77777777" w:rsidR="00C02E6E" w:rsidRDefault="00C02E6E" w:rsidP="00C02E6E">
            <w:r>
              <w:t xml:space="preserve">    </w:t>
            </w:r>
            <w:proofErr w:type="spellStart"/>
            <w:r>
              <w:t>v_RLC_BearerConfigListDRB_</w:t>
            </w:r>
            <w:proofErr w:type="gramStart"/>
            <w:r>
              <w:t>Only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f_NR_ReconfigureRLC_UM</w:t>
            </w:r>
            <w:proofErr w:type="spellEnd"/>
            <w:r>
              <w:t xml:space="preserve"> (</w:t>
            </w:r>
            <w:proofErr w:type="spellStart"/>
            <w:r>
              <w:t>v_DRBId</w:t>
            </w:r>
            <w:proofErr w:type="spellEnd"/>
            <w:r>
              <w:t xml:space="preserve">, </w:t>
            </w:r>
            <w:proofErr w:type="spellStart"/>
            <w:r>
              <w:t>v_DL_Len</w:t>
            </w:r>
            <w:proofErr w:type="spellEnd"/>
            <w:r>
              <w:t xml:space="preserve">, </w:t>
            </w:r>
            <w:proofErr w:type="spellStart"/>
            <w:r>
              <w:t>v_UL_Len</w:t>
            </w:r>
            <w:proofErr w:type="spellEnd"/>
            <w:r>
              <w:t xml:space="preserve">, </w:t>
            </w:r>
            <w:proofErr w:type="spellStart"/>
            <w:r>
              <w:t>v_T_Reassembly</w:t>
            </w:r>
            <w:proofErr w:type="spellEnd"/>
            <w:r>
              <w:t>, true_);</w:t>
            </w:r>
          </w:p>
          <w:p w14:paraId="40FC0E5E" w14:textId="35A98847" w:rsidR="00C02E6E" w:rsidRDefault="00C02E6E" w:rsidP="00C02E6E">
            <w:r>
              <w:t xml:space="preserve">    </w:t>
            </w:r>
            <w:proofErr w:type="spellStart"/>
            <w:r>
              <w:t>v_RLC_</w:t>
            </w:r>
            <w:proofErr w:type="gramStart"/>
            <w:r>
              <w:t>BearerConfigList</w:t>
            </w:r>
            <w:proofErr w:type="spellEnd"/>
            <w:r>
              <w:t>[</w:t>
            </w:r>
            <w:proofErr w:type="gramEnd"/>
            <w:r>
              <w:t xml:space="preserve">2] := </w:t>
            </w:r>
            <w:proofErr w:type="spellStart"/>
            <w:r>
              <w:t>v_RLC_BearerConfigListDRB_Only</w:t>
            </w:r>
            <w:proofErr w:type="spellEnd"/>
            <w:r>
              <w:t>[0];</w:t>
            </w:r>
          </w:p>
          <w:p w14:paraId="43DDD632" w14:textId="77777777" w:rsidR="002A487A" w:rsidRDefault="002A487A" w:rsidP="00C02E6E"/>
          <w:p w14:paraId="20C00B76" w14:textId="77777777" w:rsidR="00C02E6E" w:rsidRDefault="00C02E6E" w:rsidP="00C02E6E">
            <w:r>
              <w:t xml:space="preserve">    // Get NR capabilities sent during EUTRA preamble</w:t>
            </w:r>
          </w:p>
          <w:p w14:paraId="2BDC3B8A" w14:textId="071C86CB" w:rsidR="00C02E6E" w:rsidRDefault="00C02E6E" w:rsidP="00C02E6E">
            <w:r>
              <w:t xml:space="preserve">    f_NR5GC_RRC_ConnectedState3N_RLC_UM (</w:t>
            </w:r>
            <w:proofErr w:type="spellStart"/>
            <w:r>
              <w:t>v_DRBId</w:t>
            </w:r>
            <w:proofErr w:type="spellEnd"/>
            <w:r>
              <w:t xml:space="preserve">, </w:t>
            </w:r>
            <w:proofErr w:type="spellStart"/>
            <w:r w:rsidRPr="00C02E6E">
              <w:rPr>
                <w:highlight w:val="yellow"/>
              </w:rPr>
              <w:t>v_RLC_</w:t>
            </w:r>
            <w:proofErr w:type="gramStart"/>
            <w:r w:rsidRPr="00C02E6E">
              <w:rPr>
                <w:highlight w:val="yellow"/>
              </w:rPr>
              <w:t>BearerConfigList</w:t>
            </w:r>
            <w:proofErr w:type="spellEnd"/>
            <w:r w:rsidRPr="00C02E6E">
              <w:rPr>
                <w:highlight w:val="yellow"/>
              </w:rPr>
              <w:t>[</w:t>
            </w:r>
            <w:proofErr w:type="gramEnd"/>
            <w:r w:rsidRPr="00C02E6E">
              <w:rPr>
                <w:highlight w:val="yellow"/>
              </w:rPr>
              <w:t>2],</w:t>
            </w:r>
            <w:r>
              <w:t xml:space="preserve"> </w:t>
            </w:r>
            <w:proofErr w:type="spellStart"/>
            <w:r>
              <w:t>v_DL_Len</w:t>
            </w:r>
            <w:proofErr w:type="spellEnd"/>
            <w:r>
              <w:t>);</w:t>
            </w:r>
          </w:p>
          <w:p w14:paraId="797F7E2F" w14:textId="6717DE52" w:rsidR="00C02E6E" w:rsidRDefault="00C02E6E" w:rsidP="00C02E6E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(true);</w:t>
            </w:r>
          </w:p>
          <w:p w14:paraId="19B8EF18" w14:textId="77777777" w:rsidR="002A487A" w:rsidRDefault="002A487A" w:rsidP="00C02E6E"/>
          <w:p w14:paraId="2B18D8B2" w14:textId="77777777" w:rsidR="00C02E6E" w:rsidRDefault="00C02E6E" w:rsidP="00C02E6E">
            <w:r>
              <w:t xml:space="preserve">    f_TC_7_1_2_2_6_NR_</w:t>
            </w:r>
            <w:proofErr w:type="gramStart"/>
            <w:r>
              <w:t>TestBody(</w:t>
            </w:r>
            <w:proofErr w:type="spellStart"/>
            <w:proofErr w:type="gramEnd"/>
            <w:r>
              <w:t>v_RLC_Rec</w:t>
            </w:r>
            <w:proofErr w:type="spellEnd"/>
            <w:r>
              <w:t>, // @sic R5s190905_r1 sic@</w:t>
            </w:r>
          </w:p>
          <w:p w14:paraId="733DF5CF" w14:textId="77777777" w:rsidR="00C02E6E" w:rsidRDefault="00C02E6E" w:rsidP="00C02E6E">
            <w:r>
              <w:t xml:space="preserve">                               </w:t>
            </w:r>
            <w:proofErr w:type="spellStart"/>
            <w:r>
              <w:t>v_DRBId</w:t>
            </w:r>
            <w:proofErr w:type="spellEnd"/>
            <w:r>
              <w:t>, // @sic R5s220321 sic@</w:t>
            </w:r>
          </w:p>
          <w:p w14:paraId="2B0BFB8A" w14:textId="77777777" w:rsidR="00C02E6E" w:rsidRPr="00D40FDB" w:rsidRDefault="00C02E6E" w:rsidP="00C02E6E">
            <w:pPr>
              <w:rPr>
                <w:lang w:val="de-DE"/>
              </w:rPr>
            </w:pPr>
            <w:r>
              <w:t xml:space="preserve">                               </w:t>
            </w:r>
            <w:r w:rsidRPr="00D40FDB">
              <w:rPr>
                <w:lang w:val="de-DE"/>
              </w:rPr>
              <w:t>v_DL_Len,</w:t>
            </w:r>
          </w:p>
          <w:p w14:paraId="05BDA1FF" w14:textId="77777777" w:rsidR="00C02E6E" w:rsidRPr="00D40FDB" w:rsidRDefault="00C02E6E" w:rsidP="00C02E6E">
            <w:pPr>
              <w:rPr>
                <w:lang w:val="de-DE"/>
              </w:rPr>
            </w:pPr>
            <w:r w:rsidRPr="00D40FDB">
              <w:rPr>
                <w:lang w:val="de-DE"/>
              </w:rPr>
              <w:t xml:space="preserve">                               v_UL_Len,</w:t>
            </w:r>
          </w:p>
          <w:p w14:paraId="56FC6457" w14:textId="77777777" w:rsidR="00C02E6E" w:rsidRDefault="00C02E6E" w:rsidP="00C02E6E">
            <w:r w:rsidRPr="00D40FDB">
              <w:rPr>
                <w:lang w:val="de-DE"/>
              </w:rPr>
              <w:t xml:space="preserve">                               </w:t>
            </w:r>
            <w:proofErr w:type="spellStart"/>
            <w:r>
              <w:t>v_T_Reassembly</w:t>
            </w:r>
            <w:proofErr w:type="spellEnd"/>
            <w:r>
              <w:t>,</w:t>
            </w:r>
          </w:p>
          <w:p w14:paraId="2BA239FE" w14:textId="77777777" w:rsidR="00C02E6E" w:rsidRDefault="00C02E6E" w:rsidP="00C02E6E">
            <w:r>
              <w:t xml:space="preserve">                               </w:t>
            </w:r>
            <w:proofErr w:type="spellStart"/>
            <w:r>
              <w:t>v_PDCP_Config</w:t>
            </w:r>
            <w:proofErr w:type="spellEnd"/>
            <w:r>
              <w:t>,</w:t>
            </w:r>
          </w:p>
          <w:p w14:paraId="1A8F23C4" w14:textId="77777777" w:rsidR="00412E49" w:rsidRDefault="00C02E6E" w:rsidP="00412E49">
            <w:pPr>
              <w:ind w:firstLine="204"/>
            </w:pPr>
            <w:r>
              <w:lastRenderedPageBreak/>
              <w:t xml:space="preserve">                               </w:t>
            </w:r>
            <w:proofErr w:type="spellStart"/>
            <w:r>
              <w:t>v_SS_Drb_ConfigList</w:t>
            </w:r>
            <w:proofErr w:type="spellEnd"/>
            <w:r>
              <w:t>);</w:t>
            </w:r>
          </w:p>
          <w:p w14:paraId="1A21E827" w14:textId="63143DAE" w:rsidR="00412E49" w:rsidRDefault="00412E49" w:rsidP="00412E49">
            <w:pPr>
              <w:ind w:firstLine="204"/>
            </w:pPr>
            <w:r>
              <w:t>…..</w:t>
            </w:r>
          </w:p>
        </w:tc>
      </w:tr>
    </w:tbl>
    <w:p w14:paraId="76697CE4" w14:textId="47E94079" w:rsidR="00412E49" w:rsidRDefault="00412E49" w:rsidP="00412E49">
      <w:pPr>
        <w:rPr>
          <w:noProof/>
        </w:rPr>
      </w:pPr>
    </w:p>
    <w:p w14:paraId="28FBD54E" w14:textId="6032D72B" w:rsidR="00412E49" w:rsidRDefault="00412E49" w:rsidP="00412E49">
      <w:pPr>
        <w:rPr>
          <w:noProof/>
        </w:rPr>
      </w:pPr>
    </w:p>
    <w:p w14:paraId="1975718D" w14:textId="4991FB66" w:rsidR="00412E49" w:rsidRDefault="00412E49" w:rsidP="00412E49">
      <w:pPr>
        <w:rPr>
          <w:noProof/>
        </w:rPr>
      </w:pPr>
    </w:p>
    <w:p w14:paraId="00665558" w14:textId="70E4C9E9" w:rsidR="00412E49" w:rsidRDefault="00412E49" w:rsidP="00412E49">
      <w:pPr>
        <w:rPr>
          <w:noProof/>
        </w:rPr>
      </w:pPr>
    </w:p>
    <w:p w14:paraId="1422F1A6" w14:textId="1B9D34DD" w:rsidR="00412E49" w:rsidRDefault="00412E49" w:rsidP="00412E49">
      <w:pPr>
        <w:rPr>
          <w:noProof/>
        </w:rPr>
      </w:pPr>
    </w:p>
    <w:p w14:paraId="7901C7AA" w14:textId="375D015B" w:rsidR="00B92AB8" w:rsidRDefault="00B92AB8" w:rsidP="00412E49">
      <w:pPr>
        <w:rPr>
          <w:noProof/>
        </w:rPr>
      </w:pPr>
    </w:p>
    <w:p w14:paraId="7A9715EB" w14:textId="43271C28" w:rsidR="00412E49" w:rsidRDefault="00B92AB8" w:rsidP="00B92AB8">
      <w:pPr>
        <w:spacing w:after="0"/>
        <w:rPr>
          <w:noProof/>
        </w:rPr>
      </w:pPr>
      <w:r>
        <w:rPr>
          <w:noProof/>
        </w:rPr>
        <w:br w:type="page"/>
      </w:r>
    </w:p>
    <w:p w14:paraId="1B2AA2FB" w14:textId="4DBB3560" w:rsidR="00412E49" w:rsidRDefault="00412E49" w:rsidP="00412E49">
      <w:pPr>
        <w:rPr>
          <w:noProof/>
        </w:rPr>
      </w:pPr>
    </w:p>
    <w:p w14:paraId="21FB7493" w14:textId="46B3F6EE" w:rsidR="00412E49" w:rsidRDefault="00412E49" w:rsidP="00412E49">
      <w:pPr>
        <w:rPr>
          <w:noProof/>
        </w:rPr>
      </w:pPr>
    </w:p>
    <w:p w14:paraId="0114E5E7" w14:textId="19C46F71" w:rsidR="00412E49" w:rsidRDefault="00412E49" w:rsidP="00412E49">
      <w:pPr>
        <w:rPr>
          <w:noProof/>
        </w:rPr>
      </w:pPr>
    </w:p>
    <w:p w14:paraId="1FF3EF16" w14:textId="6C27E456" w:rsidR="00412E49" w:rsidRDefault="00412E49" w:rsidP="00412E49">
      <w:pPr>
        <w:rPr>
          <w:noProof/>
        </w:rPr>
      </w:pPr>
    </w:p>
    <w:p w14:paraId="516FA86C" w14:textId="439D0C21" w:rsidR="00412E49" w:rsidRDefault="00412E49" w:rsidP="00412E49">
      <w:pPr>
        <w:rPr>
          <w:noProof/>
        </w:rPr>
      </w:pPr>
    </w:p>
    <w:p w14:paraId="7AE7201B" w14:textId="0FC7AF03" w:rsidR="00412E49" w:rsidRDefault="00412E49" w:rsidP="00412E49">
      <w:pPr>
        <w:rPr>
          <w:noProof/>
        </w:rPr>
      </w:pPr>
    </w:p>
    <w:p w14:paraId="7A91BBA9" w14:textId="43D93DBA" w:rsidR="00412E49" w:rsidRDefault="00412E49" w:rsidP="00412E49">
      <w:pPr>
        <w:rPr>
          <w:noProof/>
        </w:rPr>
      </w:pPr>
    </w:p>
    <w:p w14:paraId="0021E1D0" w14:textId="2EE0A8DA" w:rsidR="00412E49" w:rsidRDefault="00412E49" w:rsidP="00412E49">
      <w:pPr>
        <w:rPr>
          <w:noProof/>
        </w:rPr>
      </w:pPr>
    </w:p>
    <w:p w14:paraId="7BBA8730" w14:textId="3DE13C6A" w:rsidR="00412E49" w:rsidRDefault="00412E49" w:rsidP="00412E49">
      <w:pPr>
        <w:rPr>
          <w:noProof/>
        </w:rPr>
      </w:pPr>
    </w:p>
    <w:p w14:paraId="04D791A4" w14:textId="5CFAFFF7" w:rsidR="00412E49" w:rsidRDefault="00412E49" w:rsidP="00412E49">
      <w:pPr>
        <w:rPr>
          <w:noProof/>
        </w:rPr>
      </w:pPr>
    </w:p>
    <w:p w14:paraId="2853241B" w14:textId="4E700EB6" w:rsidR="00412E49" w:rsidRDefault="00412E49" w:rsidP="00412E49">
      <w:pPr>
        <w:rPr>
          <w:noProof/>
        </w:rPr>
      </w:pPr>
    </w:p>
    <w:p w14:paraId="3BF13056" w14:textId="2ED83360" w:rsidR="00B92AB8" w:rsidRDefault="00B92AB8" w:rsidP="00412E49">
      <w:pPr>
        <w:rPr>
          <w:noProof/>
        </w:rPr>
      </w:pPr>
    </w:p>
    <w:p w14:paraId="3737C570" w14:textId="719E322D" w:rsidR="00B92AB8" w:rsidRDefault="00B92AB8" w:rsidP="00412E49">
      <w:pPr>
        <w:rPr>
          <w:noProof/>
        </w:rPr>
      </w:pPr>
    </w:p>
    <w:p w14:paraId="5CF7D60B" w14:textId="2ADB3AD7" w:rsidR="00B92AB8" w:rsidRDefault="00B92AB8" w:rsidP="00412E49">
      <w:pPr>
        <w:rPr>
          <w:noProof/>
        </w:rPr>
      </w:pPr>
    </w:p>
    <w:p w14:paraId="376D1197" w14:textId="6E488C45" w:rsidR="00B92AB8" w:rsidRDefault="00B92AB8" w:rsidP="00412E49">
      <w:pPr>
        <w:rPr>
          <w:noProof/>
        </w:rPr>
      </w:pPr>
    </w:p>
    <w:p w14:paraId="703A18AB" w14:textId="7FD13DA5" w:rsidR="00B92AB8" w:rsidRDefault="00B92AB8" w:rsidP="00412E49">
      <w:pPr>
        <w:rPr>
          <w:noProof/>
        </w:rPr>
      </w:pPr>
    </w:p>
    <w:p w14:paraId="1936E7F1" w14:textId="6A6CCBE9" w:rsidR="00B92AB8" w:rsidRDefault="00B92AB8" w:rsidP="00412E49">
      <w:pPr>
        <w:rPr>
          <w:noProof/>
        </w:rPr>
      </w:pPr>
    </w:p>
    <w:p w14:paraId="6AD78ECC" w14:textId="6A8E0A30" w:rsidR="00B92AB8" w:rsidRDefault="00B92AB8" w:rsidP="00412E49">
      <w:pPr>
        <w:rPr>
          <w:noProof/>
        </w:rPr>
      </w:pPr>
    </w:p>
    <w:p w14:paraId="6629CACC" w14:textId="6C55DB82" w:rsidR="00B92AB8" w:rsidRDefault="00B92AB8" w:rsidP="00412E49">
      <w:pPr>
        <w:rPr>
          <w:noProof/>
        </w:rPr>
      </w:pPr>
    </w:p>
    <w:p w14:paraId="34D2FD8B" w14:textId="1D5585F4" w:rsidR="00B92AB8" w:rsidRDefault="00B92AB8" w:rsidP="00412E49">
      <w:pPr>
        <w:rPr>
          <w:noProof/>
        </w:rPr>
      </w:pPr>
    </w:p>
    <w:p w14:paraId="7500ADEA" w14:textId="361CE6C4" w:rsidR="00B92AB8" w:rsidRDefault="00B92AB8" w:rsidP="00412E49">
      <w:pPr>
        <w:rPr>
          <w:noProof/>
        </w:rPr>
      </w:pPr>
    </w:p>
    <w:p w14:paraId="0DCDB151" w14:textId="2718282D" w:rsidR="00B92AB8" w:rsidRDefault="00B92AB8" w:rsidP="00412E49">
      <w:pPr>
        <w:rPr>
          <w:noProof/>
        </w:rPr>
      </w:pPr>
    </w:p>
    <w:p w14:paraId="64C9FF37" w14:textId="3450DC04" w:rsidR="00B92AB8" w:rsidRDefault="00B92AB8" w:rsidP="00412E49">
      <w:pPr>
        <w:rPr>
          <w:noProof/>
        </w:rPr>
      </w:pPr>
    </w:p>
    <w:p w14:paraId="1D1542AC" w14:textId="53AB8352" w:rsidR="00B92AB8" w:rsidRDefault="00B92AB8" w:rsidP="00412E49">
      <w:pPr>
        <w:rPr>
          <w:noProof/>
        </w:rPr>
      </w:pPr>
    </w:p>
    <w:p w14:paraId="75D9BB86" w14:textId="3CFC029C" w:rsidR="00B92AB8" w:rsidRDefault="00B92AB8" w:rsidP="00412E49">
      <w:pPr>
        <w:rPr>
          <w:noProof/>
        </w:rPr>
      </w:pPr>
    </w:p>
    <w:p w14:paraId="2AFCE920" w14:textId="43882AEB" w:rsidR="00B92AB8" w:rsidRDefault="00B92AB8" w:rsidP="00412E49">
      <w:pPr>
        <w:rPr>
          <w:noProof/>
        </w:rPr>
      </w:pPr>
    </w:p>
    <w:p w14:paraId="59E35F59" w14:textId="02CDBB58" w:rsidR="00B92AB8" w:rsidRDefault="00B92AB8" w:rsidP="00412E49">
      <w:pPr>
        <w:rPr>
          <w:noProof/>
        </w:rPr>
      </w:pPr>
    </w:p>
    <w:p w14:paraId="2998C290" w14:textId="646CCC81" w:rsidR="00B92AB8" w:rsidRDefault="00B92AB8" w:rsidP="00412E49">
      <w:pPr>
        <w:rPr>
          <w:noProof/>
        </w:rPr>
      </w:pPr>
    </w:p>
    <w:p w14:paraId="3CEE5891" w14:textId="1EC87524" w:rsidR="00B92AB8" w:rsidRDefault="00B92AB8" w:rsidP="00412E49">
      <w:pPr>
        <w:rPr>
          <w:noProof/>
        </w:rPr>
      </w:pPr>
    </w:p>
    <w:p w14:paraId="07F6D8D9" w14:textId="6D881CC8" w:rsidR="00B92AB8" w:rsidRDefault="00B92AB8" w:rsidP="00412E49">
      <w:pPr>
        <w:rPr>
          <w:noProof/>
        </w:rPr>
      </w:pPr>
    </w:p>
    <w:sectPr w:rsidR="00B92AB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7757D" w14:textId="77777777" w:rsidR="00975816" w:rsidRDefault="00975816">
      <w:r>
        <w:separator/>
      </w:r>
    </w:p>
  </w:endnote>
  <w:endnote w:type="continuationSeparator" w:id="0">
    <w:p w14:paraId="575E69F8" w14:textId="77777777" w:rsidR="00975816" w:rsidRDefault="00975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2C807" w14:textId="77777777" w:rsidR="00975816" w:rsidRDefault="00975816">
      <w:r>
        <w:separator/>
      </w:r>
    </w:p>
  </w:footnote>
  <w:footnote w:type="continuationSeparator" w:id="0">
    <w:p w14:paraId="58D694A1" w14:textId="77777777" w:rsidR="00975816" w:rsidRDefault="00975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6906EF2"/>
    <w:multiLevelType w:val="hybridMultilevel"/>
    <w:tmpl w:val="965856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0"/>
  </w:num>
  <w:num w:numId="3" w16cid:durableId="1083718607">
    <w:abstractNumId w:val="4"/>
  </w:num>
  <w:num w:numId="4" w16cid:durableId="12107976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26"/>
  </w:num>
  <w:num w:numId="6" w16cid:durableId="1221668658">
    <w:abstractNumId w:val="14"/>
  </w:num>
  <w:num w:numId="7" w16cid:durableId="1811633016">
    <w:abstractNumId w:val="9"/>
  </w:num>
  <w:num w:numId="8" w16cid:durableId="1058895011">
    <w:abstractNumId w:val="29"/>
  </w:num>
  <w:num w:numId="9" w16cid:durableId="172444968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25"/>
  </w:num>
  <w:num w:numId="11" w16cid:durableId="1006713528">
    <w:abstractNumId w:val="12"/>
  </w:num>
  <w:num w:numId="12" w16cid:durableId="703486945">
    <w:abstractNumId w:val="2"/>
  </w:num>
  <w:num w:numId="13" w16cid:durableId="246039214">
    <w:abstractNumId w:val="7"/>
  </w:num>
  <w:num w:numId="14" w16cid:durableId="294260156">
    <w:abstractNumId w:val="27"/>
  </w:num>
  <w:num w:numId="15" w16cid:durableId="257107239">
    <w:abstractNumId w:val="6"/>
  </w:num>
  <w:num w:numId="16" w16cid:durableId="840659352">
    <w:abstractNumId w:val="5"/>
  </w:num>
  <w:num w:numId="17" w16cid:durableId="1128938593">
    <w:abstractNumId w:val="15"/>
  </w:num>
  <w:num w:numId="18" w16cid:durableId="239678638">
    <w:abstractNumId w:val="18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0"/>
  </w:num>
  <w:num w:numId="21" w16cid:durableId="541209329">
    <w:abstractNumId w:val="11"/>
  </w:num>
  <w:num w:numId="22" w16cid:durableId="1286503583">
    <w:abstractNumId w:val="3"/>
  </w:num>
  <w:num w:numId="23" w16cid:durableId="1015962952">
    <w:abstractNumId w:val="13"/>
  </w:num>
  <w:num w:numId="24" w16cid:durableId="1087574839">
    <w:abstractNumId w:val="0"/>
  </w:num>
  <w:num w:numId="25" w16cid:durableId="466555872">
    <w:abstractNumId w:val="16"/>
  </w:num>
  <w:num w:numId="26" w16cid:durableId="1142427735">
    <w:abstractNumId w:val="22"/>
  </w:num>
  <w:num w:numId="27" w16cid:durableId="1253931199">
    <w:abstractNumId w:val="8"/>
  </w:num>
  <w:num w:numId="28" w16cid:durableId="1093166998">
    <w:abstractNumId w:val="23"/>
  </w:num>
  <w:num w:numId="29" w16cid:durableId="291787887">
    <w:abstractNumId w:val="1"/>
  </w:num>
  <w:num w:numId="30" w16cid:durableId="1548642084">
    <w:abstractNumId w:val="19"/>
  </w:num>
  <w:num w:numId="31" w16cid:durableId="611521266">
    <w:abstractNumId w:val="24"/>
  </w:num>
  <w:num w:numId="32" w16cid:durableId="431390238">
    <w:abstractNumId w:val="17"/>
  </w:num>
  <w:num w:numId="33" w16cid:durableId="256643895">
    <w:abstractNumId w:val="28"/>
  </w:num>
  <w:num w:numId="34" w16cid:durableId="6131781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16"/>
    <w:rsid w:val="0000348F"/>
    <w:rsid w:val="00007D89"/>
    <w:rsid w:val="00012FCE"/>
    <w:rsid w:val="0001414F"/>
    <w:rsid w:val="00015316"/>
    <w:rsid w:val="0002095F"/>
    <w:rsid w:val="00022E4A"/>
    <w:rsid w:val="00023D78"/>
    <w:rsid w:val="00042B86"/>
    <w:rsid w:val="000454EB"/>
    <w:rsid w:val="00045EBF"/>
    <w:rsid w:val="000506D9"/>
    <w:rsid w:val="00057721"/>
    <w:rsid w:val="00062540"/>
    <w:rsid w:val="00074B95"/>
    <w:rsid w:val="00075B9F"/>
    <w:rsid w:val="00076FC9"/>
    <w:rsid w:val="00085B0B"/>
    <w:rsid w:val="000873E7"/>
    <w:rsid w:val="000A2482"/>
    <w:rsid w:val="000A6394"/>
    <w:rsid w:val="000B07E0"/>
    <w:rsid w:val="000B166E"/>
    <w:rsid w:val="000B1FC5"/>
    <w:rsid w:val="000B7FED"/>
    <w:rsid w:val="000C038A"/>
    <w:rsid w:val="000C0A31"/>
    <w:rsid w:val="000C6598"/>
    <w:rsid w:val="000C65A0"/>
    <w:rsid w:val="000C7415"/>
    <w:rsid w:val="000D44B3"/>
    <w:rsid w:val="000D4593"/>
    <w:rsid w:val="000D4B2C"/>
    <w:rsid w:val="000E1B96"/>
    <w:rsid w:val="00110B45"/>
    <w:rsid w:val="00114F7F"/>
    <w:rsid w:val="00130875"/>
    <w:rsid w:val="00130D5A"/>
    <w:rsid w:val="001336F6"/>
    <w:rsid w:val="00145D43"/>
    <w:rsid w:val="001461F1"/>
    <w:rsid w:val="0015040D"/>
    <w:rsid w:val="00153191"/>
    <w:rsid w:val="00163481"/>
    <w:rsid w:val="00173BE9"/>
    <w:rsid w:val="00174F31"/>
    <w:rsid w:val="001808C7"/>
    <w:rsid w:val="00182A57"/>
    <w:rsid w:val="00192C46"/>
    <w:rsid w:val="001957ED"/>
    <w:rsid w:val="001A08B3"/>
    <w:rsid w:val="001A168C"/>
    <w:rsid w:val="001A1C81"/>
    <w:rsid w:val="001A36C2"/>
    <w:rsid w:val="001A78C4"/>
    <w:rsid w:val="001A7B60"/>
    <w:rsid w:val="001B52F0"/>
    <w:rsid w:val="001B7A65"/>
    <w:rsid w:val="001C3B08"/>
    <w:rsid w:val="001C738F"/>
    <w:rsid w:val="001D46C8"/>
    <w:rsid w:val="001E41F3"/>
    <w:rsid w:val="001E70B3"/>
    <w:rsid w:val="001E790C"/>
    <w:rsid w:val="001F230F"/>
    <w:rsid w:val="002021C8"/>
    <w:rsid w:val="0022013D"/>
    <w:rsid w:val="00225EB8"/>
    <w:rsid w:val="002313D0"/>
    <w:rsid w:val="00235192"/>
    <w:rsid w:val="002409E7"/>
    <w:rsid w:val="0026004D"/>
    <w:rsid w:val="002640DD"/>
    <w:rsid w:val="00266EE5"/>
    <w:rsid w:val="00267E81"/>
    <w:rsid w:val="00274529"/>
    <w:rsid w:val="00275D12"/>
    <w:rsid w:val="00277020"/>
    <w:rsid w:val="002826F7"/>
    <w:rsid w:val="00284FEB"/>
    <w:rsid w:val="002860C4"/>
    <w:rsid w:val="0029333C"/>
    <w:rsid w:val="002A1F34"/>
    <w:rsid w:val="002A487A"/>
    <w:rsid w:val="002B5741"/>
    <w:rsid w:val="002C103D"/>
    <w:rsid w:val="002C11E5"/>
    <w:rsid w:val="002E472E"/>
    <w:rsid w:val="00305409"/>
    <w:rsid w:val="00311D51"/>
    <w:rsid w:val="00313841"/>
    <w:rsid w:val="00313A45"/>
    <w:rsid w:val="00320AF8"/>
    <w:rsid w:val="00320F4B"/>
    <w:rsid w:val="003212DA"/>
    <w:rsid w:val="0032483D"/>
    <w:rsid w:val="003353AB"/>
    <w:rsid w:val="003364F8"/>
    <w:rsid w:val="003370D8"/>
    <w:rsid w:val="0034379C"/>
    <w:rsid w:val="00356896"/>
    <w:rsid w:val="003609EF"/>
    <w:rsid w:val="0036231A"/>
    <w:rsid w:val="00374DD4"/>
    <w:rsid w:val="0038527D"/>
    <w:rsid w:val="003908BC"/>
    <w:rsid w:val="003A1460"/>
    <w:rsid w:val="003A5216"/>
    <w:rsid w:val="003A6ACE"/>
    <w:rsid w:val="003A7669"/>
    <w:rsid w:val="003B4F6E"/>
    <w:rsid w:val="003D3824"/>
    <w:rsid w:val="003D4E6C"/>
    <w:rsid w:val="003E00D3"/>
    <w:rsid w:val="003E1A36"/>
    <w:rsid w:val="003E5423"/>
    <w:rsid w:val="003F1E18"/>
    <w:rsid w:val="00410371"/>
    <w:rsid w:val="00412E49"/>
    <w:rsid w:val="00423AB6"/>
    <w:rsid w:val="004242F1"/>
    <w:rsid w:val="004360A6"/>
    <w:rsid w:val="0044375C"/>
    <w:rsid w:val="00444216"/>
    <w:rsid w:val="00445272"/>
    <w:rsid w:val="004511AB"/>
    <w:rsid w:val="004523EE"/>
    <w:rsid w:val="00457EBF"/>
    <w:rsid w:val="00457F71"/>
    <w:rsid w:val="00473E31"/>
    <w:rsid w:val="00491E2E"/>
    <w:rsid w:val="00493085"/>
    <w:rsid w:val="00495888"/>
    <w:rsid w:val="00495D31"/>
    <w:rsid w:val="004B5DDC"/>
    <w:rsid w:val="004B75B7"/>
    <w:rsid w:val="004C3C4E"/>
    <w:rsid w:val="004C652C"/>
    <w:rsid w:val="004D2755"/>
    <w:rsid w:val="004D730A"/>
    <w:rsid w:val="004D7D01"/>
    <w:rsid w:val="004F1599"/>
    <w:rsid w:val="004F4020"/>
    <w:rsid w:val="005047B0"/>
    <w:rsid w:val="005051E5"/>
    <w:rsid w:val="005141D9"/>
    <w:rsid w:val="0051580D"/>
    <w:rsid w:val="00534BD9"/>
    <w:rsid w:val="00535A78"/>
    <w:rsid w:val="005412D5"/>
    <w:rsid w:val="00547111"/>
    <w:rsid w:val="005509A1"/>
    <w:rsid w:val="00553AC4"/>
    <w:rsid w:val="005600CD"/>
    <w:rsid w:val="00564DEC"/>
    <w:rsid w:val="00566861"/>
    <w:rsid w:val="00570959"/>
    <w:rsid w:val="00573828"/>
    <w:rsid w:val="00574A7C"/>
    <w:rsid w:val="00574BDF"/>
    <w:rsid w:val="00587FB5"/>
    <w:rsid w:val="00590551"/>
    <w:rsid w:val="00592D74"/>
    <w:rsid w:val="00594B37"/>
    <w:rsid w:val="00595373"/>
    <w:rsid w:val="005972AE"/>
    <w:rsid w:val="005B0E41"/>
    <w:rsid w:val="005B41CF"/>
    <w:rsid w:val="005B51F0"/>
    <w:rsid w:val="005B614F"/>
    <w:rsid w:val="005C46C5"/>
    <w:rsid w:val="005C5FCB"/>
    <w:rsid w:val="005C64CC"/>
    <w:rsid w:val="005D0CFF"/>
    <w:rsid w:val="005D36C7"/>
    <w:rsid w:val="005D5B00"/>
    <w:rsid w:val="005D69D2"/>
    <w:rsid w:val="005E2C44"/>
    <w:rsid w:val="00600D76"/>
    <w:rsid w:val="00601DEF"/>
    <w:rsid w:val="006043D8"/>
    <w:rsid w:val="006106A4"/>
    <w:rsid w:val="00611656"/>
    <w:rsid w:val="00621188"/>
    <w:rsid w:val="006257ED"/>
    <w:rsid w:val="0063231C"/>
    <w:rsid w:val="00653DE4"/>
    <w:rsid w:val="00654708"/>
    <w:rsid w:val="006572AB"/>
    <w:rsid w:val="00661417"/>
    <w:rsid w:val="006618EE"/>
    <w:rsid w:val="00662A05"/>
    <w:rsid w:val="00665C47"/>
    <w:rsid w:val="00670381"/>
    <w:rsid w:val="006730B1"/>
    <w:rsid w:val="00674FC3"/>
    <w:rsid w:val="00675B80"/>
    <w:rsid w:val="00675FFC"/>
    <w:rsid w:val="0068290A"/>
    <w:rsid w:val="006842C0"/>
    <w:rsid w:val="00693C41"/>
    <w:rsid w:val="00695808"/>
    <w:rsid w:val="006A4879"/>
    <w:rsid w:val="006B46FB"/>
    <w:rsid w:val="006B53E8"/>
    <w:rsid w:val="006E21FB"/>
    <w:rsid w:val="006F0E64"/>
    <w:rsid w:val="006F7A50"/>
    <w:rsid w:val="00715D0E"/>
    <w:rsid w:val="0072197D"/>
    <w:rsid w:val="00736AE7"/>
    <w:rsid w:val="0074508C"/>
    <w:rsid w:val="007451EC"/>
    <w:rsid w:val="00745C21"/>
    <w:rsid w:val="00755507"/>
    <w:rsid w:val="00760EBF"/>
    <w:rsid w:val="007657A2"/>
    <w:rsid w:val="007657DB"/>
    <w:rsid w:val="007734C6"/>
    <w:rsid w:val="0078340F"/>
    <w:rsid w:val="00785AFF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C2097"/>
    <w:rsid w:val="007C2467"/>
    <w:rsid w:val="007C5AEE"/>
    <w:rsid w:val="007D14CB"/>
    <w:rsid w:val="007D6A07"/>
    <w:rsid w:val="007E0BF4"/>
    <w:rsid w:val="007E198F"/>
    <w:rsid w:val="007F4BD1"/>
    <w:rsid w:val="007F7259"/>
    <w:rsid w:val="008040A8"/>
    <w:rsid w:val="008279FA"/>
    <w:rsid w:val="00827F35"/>
    <w:rsid w:val="008476E7"/>
    <w:rsid w:val="00857312"/>
    <w:rsid w:val="008626E7"/>
    <w:rsid w:val="00870EE7"/>
    <w:rsid w:val="008736E6"/>
    <w:rsid w:val="008863B9"/>
    <w:rsid w:val="00886692"/>
    <w:rsid w:val="00895872"/>
    <w:rsid w:val="008A02E7"/>
    <w:rsid w:val="008A0D7B"/>
    <w:rsid w:val="008A45A6"/>
    <w:rsid w:val="008B560F"/>
    <w:rsid w:val="008C189A"/>
    <w:rsid w:val="008D3CCC"/>
    <w:rsid w:val="008D4170"/>
    <w:rsid w:val="008E2056"/>
    <w:rsid w:val="008E4BB4"/>
    <w:rsid w:val="008F3789"/>
    <w:rsid w:val="008F686C"/>
    <w:rsid w:val="008F7119"/>
    <w:rsid w:val="0091086A"/>
    <w:rsid w:val="009148DE"/>
    <w:rsid w:val="009161B0"/>
    <w:rsid w:val="00921F01"/>
    <w:rsid w:val="00925AE0"/>
    <w:rsid w:val="00926037"/>
    <w:rsid w:val="009321C4"/>
    <w:rsid w:val="00936E4A"/>
    <w:rsid w:val="00941E30"/>
    <w:rsid w:val="009420C1"/>
    <w:rsid w:val="00942335"/>
    <w:rsid w:val="009423F7"/>
    <w:rsid w:val="00954EDD"/>
    <w:rsid w:val="0096058D"/>
    <w:rsid w:val="00961F96"/>
    <w:rsid w:val="00962443"/>
    <w:rsid w:val="009732A5"/>
    <w:rsid w:val="00975816"/>
    <w:rsid w:val="009777D9"/>
    <w:rsid w:val="00981D8B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F03A8"/>
    <w:rsid w:val="009F69B4"/>
    <w:rsid w:val="009F7294"/>
    <w:rsid w:val="009F734F"/>
    <w:rsid w:val="00A12E54"/>
    <w:rsid w:val="00A13D07"/>
    <w:rsid w:val="00A166F8"/>
    <w:rsid w:val="00A20BFD"/>
    <w:rsid w:val="00A246B6"/>
    <w:rsid w:val="00A26126"/>
    <w:rsid w:val="00A277A1"/>
    <w:rsid w:val="00A30734"/>
    <w:rsid w:val="00A32E80"/>
    <w:rsid w:val="00A42AA4"/>
    <w:rsid w:val="00A43FC6"/>
    <w:rsid w:val="00A47E70"/>
    <w:rsid w:val="00A509B7"/>
    <w:rsid w:val="00A50CE4"/>
    <w:rsid w:val="00A50CF0"/>
    <w:rsid w:val="00A53091"/>
    <w:rsid w:val="00A7471C"/>
    <w:rsid w:val="00A7671C"/>
    <w:rsid w:val="00A7737A"/>
    <w:rsid w:val="00A82FF7"/>
    <w:rsid w:val="00A94FC1"/>
    <w:rsid w:val="00AA2CBC"/>
    <w:rsid w:val="00AB57BC"/>
    <w:rsid w:val="00AC0713"/>
    <w:rsid w:val="00AC3D72"/>
    <w:rsid w:val="00AC518F"/>
    <w:rsid w:val="00AC5820"/>
    <w:rsid w:val="00AD1CD8"/>
    <w:rsid w:val="00AD6FC5"/>
    <w:rsid w:val="00AE0CC6"/>
    <w:rsid w:val="00AE1B08"/>
    <w:rsid w:val="00AE3BE7"/>
    <w:rsid w:val="00AE4167"/>
    <w:rsid w:val="00AF7C92"/>
    <w:rsid w:val="00B0233C"/>
    <w:rsid w:val="00B137DB"/>
    <w:rsid w:val="00B258BB"/>
    <w:rsid w:val="00B309AB"/>
    <w:rsid w:val="00B4590C"/>
    <w:rsid w:val="00B4768A"/>
    <w:rsid w:val="00B546B3"/>
    <w:rsid w:val="00B67B97"/>
    <w:rsid w:val="00B73A19"/>
    <w:rsid w:val="00B86113"/>
    <w:rsid w:val="00B92AB8"/>
    <w:rsid w:val="00B94614"/>
    <w:rsid w:val="00B968C8"/>
    <w:rsid w:val="00B976D4"/>
    <w:rsid w:val="00BA3EC5"/>
    <w:rsid w:val="00BA51D9"/>
    <w:rsid w:val="00BB5DFC"/>
    <w:rsid w:val="00BC25DD"/>
    <w:rsid w:val="00BC41FF"/>
    <w:rsid w:val="00BD279D"/>
    <w:rsid w:val="00BD6BB8"/>
    <w:rsid w:val="00BE321A"/>
    <w:rsid w:val="00BE3327"/>
    <w:rsid w:val="00BE4A9F"/>
    <w:rsid w:val="00BE6C85"/>
    <w:rsid w:val="00BE718A"/>
    <w:rsid w:val="00BF081D"/>
    <w:rsid w:val="00C00466"/>
    <w:rsid w:val="00C02433"/>
    <w:rsid w:val="00C02E6E"/>
    <w:rsid w:val="00C20ED2"/>
    <w:rsid w:val="00C21390"/>
    <w:rsid w:val="00C247C8"/>
    <w:rsid w:val="00C2645F"/>
    <w:rsid w:val="00C26D1E"/>
    <w:rsid w:val="00C277AE"/>
    <w:rsid w:val="00C318F4"/>
    <w:rsid w:val="00C333BC"/>
    <w:rsid w:val="00C370A3"/>
    <w:rsid w:val="00C42DE6"/>
    <w:rsid w:val="00C60BD0"/>
    <w:rsid w:val="00C6232D"/>
    <w:rsid w:val="00C63B6B"/>
    <w:rsid w:val="00C66BA2"/>
    <w:rsid w:val="00C777AD"/>
    <w:rsid w:val="00C863E3"/>
    <w:rsid w:val="00C870F6"/>
    <w:rsid w:val="00C87494"/>
    <w:rsid w:val="00C95985"/>
    <w:rsid w:val="00CA4016"/>
    <w:rsid w:val="00CA4F8E"/>
    <w:rsid w:val="00CB7009"/>
    <w:rsid w:val="00CB71F7"/>
    <w:rsid w:val="00CC2AD8"/>
    <w:rsid w:val="00CC5026"/>
    <w:rsid w:val="00CC68D0"/>
    <w:rsid w:val="00CD3022"/>
    <w:rsid w:val="00CD357D"/>
    <w:rsid w:val="00CE0F7F"/>
    <w:rsid w:val="00CE4FAC"/>
    <w:rsid w:val="00CF4DE2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549C"/>
    <w:rsid w:val="00D40E15"/>
    <w:rsid w:val="00D40FDB"/>
    <w:rsid w:val="00D44572"/>
    <w:rsid w:val="00D50255"/>
    <w:rsid w:val="00D52B60"/>
    <w:rsid w:val="00D6042A"/>
    <w:rsid w:val="00D63737"/>
    <w:rsid w:val="00D66520"/>
    <w:rsid w:val="00D84AE9"/>
    <w:rsid w:val="00DB7D2F"/>
    <w:rsid w:val="00DD0765"/>
    <w:rsid w:val="00DD094C"/>
    <w:rsid w:val="00DE1CC8"/>
    <w:rsid w:val="00DE34CF"/>
    <w:rsid w:val="00DE4FFC"/>
    <w:rsid w:val="00DE7B22"/>
    <w:rsid w:val="00DF3D68"/>
    <w:rsid w:val="00E13F3D"/>
    <w:rsid w:val="00E210A7"/>
    <w:rsid w:val="00E2269B"/>
    <w:rsid w:val="00E22BED"/>
    <w:rsid w:val="00E34898"/>
    <w:rsid w:val="00E37C01"/>
    <w:rsid w:val="00E70962"/>
    <w:rsid w:val="00E75219"/>
    <w:rsid w:val="00E770EE"/>
    <w:rsid w:val="00E83FEF"/>
    <w:rsid w:val="00E8663C"/>
    <w:rsid w:val="00EA19A4"/>
    <w:rsid w:val="00EA7DCA"/>
    <w:rsid w:val="00EB09B7"/>
    <w:rsid w:val="00EB2949"/>
    <w:rsid w:val="00EB605B"/>
    <w:rsid w:val="00EB7F02"/>
    <w:rsid w:val="00EC73DD"/>
    <w:rsid w:val="00ED1358"/>
    <w:rsid w:val="00EE7D7C"/>
    <w:rsid w:val="00F158B0"/>
    <w:rsid w:val="00F20210"/>
    <w:rsid w:val="00F21F8C"/>
    <w:rsid w:val="00F25D98"/>
    <w:rsid w:val="00F2700A"/>
    <w:rsid w:val="00F300FB"/>
    <w:rsid w:val="00F33300"/>
    <w:rsid w:val="00F33E10"/>
    <w:rsid w:val="00F46A68"/>
    <w:rsid w:val="00F574CA"/>
    <w:rsid w:val="00F57639"/>
    <w:rsid w:val="00F62238"/>
    <w:rsid w:val="00F652AB"/>
    <w:rsid w:val="00F73303"/>
    <w:rsid w:val="00F832B2"/>
    <w:rsid w:val="00F85509"/>
    <w:rsid w:val="00F907C1"/>
    <w:rsid w:val="00F96B9B"/>
    <w:rsid w:val="00FB0165"/>
    <w:rsid w:val="00FB1288"/>
    <w:rsid w:val="00FB35A6"/>
    <w:rsid w:val="00FB6386"/>
    <w:rsid w:val="00FC2058"/>
    <w:rsid w:val="00FC54AD"/>
    <w:rsid w:val="00FC64D3"/>
    <w:rsid w:val="00FC66A7"/>
    <w:rsid w:val="00FC7EE6"/>
    <w:rsid w:val="00FD273C"/>
    <w:rsid w:val="00FE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248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1205</Words>
  <Characters>7595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17</cp:revision>
  <cp:lastPrinted>1900-01-01T00:00:00Z</cp:lastPrinted>
  <dcterms:created xsi:type="dcterms:W3CDTF">2022-12-22T17:20:00Z</dcterms:created>
  <dcterms:modified xsi:type="dcterms:W3CDTF">2023-01-04T20:21:00Z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