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99D04A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8A73D9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8A73D9" w:rsidRPr="008A73D9">
          <w:rPr>
            <w:b/>
            <w:i/>
            <w:noProof/>
            <w:sz w:val="28"/>
          </w:rPr>
          <w:t>R5s230041</w:t>
        </w:r>
      </w:fldSimple>
    </w:p>
    <w:p w14:paraId="210A5493" w14:textId="30603C53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8A73D9">
          <w:rPr>
            <w:b/>
            <w:noProof/>
            <w:sz w:val="24"/>
          </w:rPr>
          <w:t>9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8A73D9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8A73D9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3AC3A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</w:t>
            </w:r>
            <w:r w:rsidR="008A73D9">
              <w:rPr>
                <w:b/>
                <w:noProof/>
                <w:sz w:val="28"/>
              </w:rPr>
              <w:t>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2DD5C" w:rsidR="001E41F3" w:rsidRDefault="00BE4A9F" w:rsidP="00423AB6">
            <w:pPr>
              <w:pStyle w:val="CRCoverPage"/>
              <w:spacing w:after="0"/>
              <w:rPr>
                <w:noProof/>
              </w:rPr>
            </w:pPr>
            <w:r w:rsidRPr="00BE4A9F">
              <w:t>EN-DC FR1 : Addition of Rel-16 RRC test case 8.2.4.1.1.</w:t>
            </w:r>
            <w:r w:rsidR="008A73D9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03F255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  <w:r w:rsidR="00851A3E">
              <w:t xml:space="preserve">, </w:t>
            </w:r>
            <w:r w:rsidR="00851A3E"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C26EB" w:rsidR="001E41F3" w:rsidRPr="00503DDE" w:rsidRDefault="00445272" w:rsidP="000B166E">
            <w:pPr>
              <w:pStyle w:val="CRCoverPage"/>
              <w:spacing w:after="0"/>
              <w:rPr>
                <w:noProof/>
                <w:lang w:val="fr-FR"/>
              </w:rPr>
            </w:pPr>
            <w:r w:rsidRPr="00503DDE">
              <w:rPr>
                <w:noProof/>
                <w:lang w:val="fr-FR"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3DDE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B5A3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8A73D9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44527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53078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45272">
              <w:t>8.2.4.1.1.</w:t>
            </w:r>
            <w:r w:rsidR="008A73D9">
              <w:t>5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445272"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FR</w:t>
            </w:r>
            <w:r w:rsidR="00495888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211505BD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8113B">
              <w:t>8.2.4.1.1.</w:t>
            </w:r>
            <w:r w:rsidR="008A73D9">
              <w:t>5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1D5F3B" w:rsidR="004D7D01" w:rsidRDefault="0044527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8.2.4.1.1.</w:t>
            </w:r>
            <w:r w:rsidR="008A73D9">
              <w:t>5</w:t>
            </w:r>
            <w:r w:rsidR="004D7D01">
              <w:rPr>
                <w:noProof/>
              </w:rPr>
              <w:t>.</w:t>
            </w:r>
            <w:r w:rsidR="00FB1288">
              <w:rPr>
                <w:noProof/>
              </w:rPr>
              <w:t>ENDC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09A946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6B2E4" w:rsidR="004D7D01" w:rsidRDefault="008A73D9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2622BC" w:rsidR="004D7D01" w:rsidRDefault="008A73D9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262387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DE58C6A" w14:textId="72DB49B7" w:rsidR="00EA3C7B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A3C7B" w:rsidRPr="0061049F">
        <w:rPr>
          <w:rFonts w:cs="Arial"/>
          <w:iCs/>
        </w:rPr>
        <w:t>Table of Contents</w:t>
      </w:r>
      <w:r w:rsidR="00EA3C7B">
        <w:tab/>
      </w:r>
      <w:r w:rsidR="00EA3C7B">
        <w:fldChar w:fldCharType="begin"/>
      </w:r>
      <w:r w:rsidR="00EA3C7B">
        <w:instrText xml:space="preserve"> PAGEREF _Toc122623874 \h </w:instrText>
      </w:r>
      <w:r w:rsidR="00EA3C7B">
        <w:fldChar w:fldCharType="separate"/>
      </w:r>
      <w:r w:rsidR="00EA3C7B">
        <w:t>2</w:t>
      </w:r>
      <w:r w:rsidR="00EA3C7B">
        <w:fldChar w:fldCharType="end"/>
      </w:r>
    </w:p>
    <w:p w14:paraId="4A48A5D5" w14:textId="472EBF52" w:rsidR="00EA3C7B" w:rsidRDefault="00EA3C7B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1049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_Toc122623875 \h </w:instrText>
      </w:r>
      <w:r>
        <w:fldChar w:fldCharType="separate"/>
      </w:r>
      <w:r>
        <w:t>3</w:t>
      </w:r>
      <w:r>
        <w:fldChar w:fldCharType="end"/>
      </w:r>
    </w:p>
    <w:p w14:paraId="600EC8B9" w14:textId="0AA206FB" w:rsidR="00EA3C7B" w:rsidRDefault="00EA3C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61049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61049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_Toc122623876 \h </w:instrText>
      </w:r>
      <w:r>
        <w:fldChar w:fldCharType="separate"/>
      </w:r>
      <w:r>
        <w:t>3</w:t>
      </w:r>
      <w:r>
        <w:fldChar w:fldCharType="end"/>
      </w:r>
    </w:p>
    <w:p w14:paraId="32375413" w14:textId="43E76AF5" w:rsidR="00EA3C7B" w:rsidRDefault="00EA3C7B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1049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1049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_Toc122623877 \h </w:instrText>
      </w:r>
      <w:r>
        <w:fldChar w:fldCharType="separate"/>
      </w:r>
      <w:r>
        <w:t>3</w:t>
      </w:r>
      <w:r>
        <w:fldChar w:fldCharType="end"/>
      </w:r>
    </w:p>
    <w:p w14:paraId="0FA121D7" w14:textId="5BEBF35F" w:rsidR="00EA3C7B" w:rsidRDefault="00EA3C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61049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61049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_Toc122623878 \h </w:instrText>
      </w:r>
      <w:r>
        <w:fldChar w:fldCharType="separate"/>
      </w:r>
      <w:r>
        <w:t>3</w:t>
      </w:r>
      <w:r>
        <w:fldChar w:fldCharType="end"/>
      </w:r>
    </w:p>
    <w:p w14:paraId="339BECC7" w14:textId="4925A40A" w:rsidR="00EA3C7B" w:rsidRDefault="00EA3C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61049F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61049F">
        <w:rPr>
          <w:b/>
          <w:lang w:val="pt-BR"/>
        </w:rPr>
        <w:t xml:space="preserve">Change </w:t>
      </w:r>
      <w:r w:rsidRPr="0061049F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_Toc122623879 \h </w:instrText>
      </w:r>
      <w:r>
        <w:fldChar w:fldCharType="separate"/>
      </w:r>
      <w:r>
        <w:t>4</w:t>
      </w:r>
      <w:r>
        <w:fldChar w:fldCharType="end"/>
      </w:r>
    </w:p>
    <w:p w14:paraId="7FD7668E" w14:textId="6E14D83E" w:rsidR="00EA3C7B" w:rsidRDefault="00EA3C7B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1049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1049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_Toc122623880 \h </w:instrText>
      </w:r>
      <w:r>
        <w:fldChar w:fldCharType="separate"/>
      </w:r>
      <w:r>
        <w:t>5</w:t>
      </w:r>
      <w:r>
        <w:fldChar w:fldCharType="end"/>
      </w:r>
    </w:p>
    <w:p w14:paraId="058654BE" w14:textId="6768C1BD" w:rsidR="00EA3C7B" w:rsidRDefault="00EA3C7B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1049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1049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_Toc122623881 \h </w:instrText>
      </w:r>
      <w:r>
        <w:fldChar w:fldCharType="separate"/>
      </w:r>
      <w:r>
        <w:t>5</w:t>
      </w:r>
      <w:r>
        <w:fldChar w:fldCharType="end"/>
      </w:r>
    </w:p>
    <w:p w14:paraId="0D6DB9F2" w14:textId="6F6A677C" w:rsidR="00EA3C7B" w:rsidRDefault="00EA3C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61049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61049F">
        <w:rPr>
          <w:rFonts w:cs="Arial"/>
          <w:b/>
          <w:lang w:eastAsia="ja-JP"/>
        </w:rPr>
        <w:t>Qualcomm Snapdragon X70 5G Modem-RF System</w:t>
      </w:r>
      <w:r>
        <w:tab/>
      </w:r>
      <w:r>
        <w:fldChar w:fldCharType="begin"/>
      </w:r>
      <w:r>
        <w:instrText xml:space="preserve"> PAGEREF _Toc122623882 \h </w:instrText>
      </w:r>
      <w:r>
        <w:fldChar w:fldCharType="separate"/>
      </w:r>
      <w:r>
        <w:t>5</w:t>
      </w:r>
      <w:r>
        <w:fldChar w:fldCharType="end"/>
      </w:r>
    </w:p>
    <w:p w14:paraId="45831FE0" w14:textId="71BFF347" w:rsidR="00EA3C7B" w:rsidRDefault="00EA3C7B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1049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1049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_Toc122623883 \h </w:instrText>
      </w:r>
      <w:r>
        <w:fldChar w:fldCharType="separate"/>
      </w:r>
      <w:r>
        <w:t>5</w:t>
      </w:r>
      <w:r>
        <w:fldChar w:fldCharType="end"/>
      </w:r>
    </w:p>
    <w:p w14:paraId="325A0C2F" w14:textId="526ABF99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2623875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6FB6F6A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74529">
        <w:t>8.2.4.1.1.</w:t>
      </w:r>
      <w:r w:rsidR="00057AFB">
        <w:t>5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274529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17F2474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hyperlink r:id="rId13" w:history="1">
        <w:r w:rsidR="006C6ADC" w:rsidRPr="003D175A">
          <w:rPr>
            <w:rStyle w:val="Hyperlink"/>
            <w:rFonts w:cs="Arial"/>
            <w:b/>
            <w:lang w:eastAsia="ja-JP"/>
          </w:rPr>
          <w:t>shaun.harry@keysight.com</w:t>
        </w:r>
      </w:hyperlink>
    </w:p>
    <w:p w14:paraId="2FE08440" w14:textId="46E768A4" w:rsidR="006C6ADC" w:rsidRPr="00503DDE" w:rsidRDefault="006C6ADC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de-DE" w:eastAsia="ja-JP"/>
        </w:rPr>
      </w:pPr>
      <w:bookmarkStart w:id="5" w:name="_Hlk90298041"/>
      <w:r>
        <w:rPr>
          <w:rFonts w:cs="Arial"/>
          <w:sz w:val="24"/>
          <w:lang w:eastAsia="ja-JP"/>
        </w:rPr>
        <w:tab/>
      </w:r>
      <w:r w:rsidRPr="00503DDE">
        <w:rPr>
          <w:rFonts w:cs="Arial"/>
          <w:sz w:val="24"/>
          <w:lang w:val="de-DE" w:eastAsia="ja-JP"/>
        </w:rPr>
        <w:t>Kalahasti, Narendra</w:t>
      </w:r>
      <w:r w:rsidRPr="00503DDE">
        <w:rPr>
          <w:rFonts w:cs="Arial"/>
          <w:sz w:val="24"/>
          <w:lang w:val="de-DE" w:eastAsia="ja-JP"/>
        </w:rPr>
        <w:br/>
      </w:r>
      <w:r w:rsidRPr="00503DDE">
        <w:rPr>
          <w:rFonts w:cs="Arial"/>
          <w:b/>
          <w:lang w:val="de-DE" w:eastAsia="ja-JP"/>
        </w:rPr>
        <w:tab/>
      </w:r>
      <w:hyperlink r:id="rId14" w:history="1">
        <w:r w:rsidRPr="00503DDE">
          <w:rPr>
            <w:rStyle w:val="Hyperlink"/>
            <w:rFonts w:cs="Arial"/>
            <w:lang w:val="de-DE" w:eastAsia="ja-JP"/>
          </w:rPr>
          <w:t>Narendra.Kalahasti@anritsu.com</w:t>
        </w:r>
      </w:hyperlink>
      <w:bookmarkEnd w:id="5"/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122623876"/>
      <w:r w:rsidRPr="00662A05">
        <w:rPr>
          <w:b/>
        </w:rPr>
        <w:t>Verification Test Summary</w:t>
      </w:r>
      <w:bookmarkEnd w:id="6"/>
      <w:r w:rsidRPr="00662A05">
        <w:rPr>
          <w:b/>
        </w:rPr>
        <w:t xml:space="preserve"> </w:t>
      </w:r>
    </w:p>
    <w:p w14:paraId="1FB96184" w14:textId="5F7A983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74529">
        <w:t>8.2.4.1.1.</w:t>
      </w:r>
      <w:r w:rsidR="00057AFB">
        <w:t>5</w:t>
      </w:r>
    </w:p>
    <w:p w14:paraId="763E129C" w14:textId="44578A74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057AFB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637AC88E" w:rsidR="00007D89" w:rsidRPr="00662A05" w:rsidRDefault="00007D89" w:rsidP="006C6AD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bookmarkStart w:id="7" w:name="_Hlk122602817"/>
      <w:r w:rsidR="00190B21" w:rsidRPr="00190B21">
        <w:rPr>
          <w:rFonts w:cs="Arial"/>
          <w:b/>
          <w:lang w:eastAsia="ja-JP"/>
        </w:rPr>
        <w:t>Qualcomm Snapdragon X70 5G Modem-RF System</w:t>
      </w:r>
      <w:bookmarkEnd w:id="7"/>
      <w:r w:rsidR="006C6ADC">
        <w:rPr>
          <w:rFonts w:cs="Arial"/>
          <w:b/>
          <w:lang w:eastAsia="ja-JP"/>
        </w:rPr>
        <w:t xml:space="preserve">, and </w:t>
      </w:r>
      <w:r w:rsidR="006C6ADC">
        <w:rPr>
          <w:rFonts w:cs="Arial"/>
          <w:b/>
          <w:lang w:eastAsia="ja-JP"/>
        </w:rPr>
        <w:br/>
      </w:r>
      <w:r w:rsidR="006C6ADC" w:rsidRPr="006C6ADC">
        <w:rPr>
          <w:rFonts w:cs="Arial"/>
          <w:b/>
          <w:lang w:eastAsia="ja-JP"/>
        </w:rPr>
        <w:t>Anritsu Protocol Conformance Test System ME7834NR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2DAC4DA6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122623877"/>
      <w:r w:rsidRPr="00854C55">
        <w:rPr>
          <w:b/>
        </w:rPr>
        <w:t>Corrections require</w:t>
      </w:r>
      <w:bookmarkEnd w:id="8"/>
      <w:bookmarkEnd w:id="9"/>
      <w:r w:rsidR="00FC2058">
        <w:rPr>
          <w:b/>
        </w:rPr>
        <w:t>d</w:t>
      </w:r>
      <w:bookmarkEnd w:id="10"/>
    </w:p>
    <w:p w14:paraId="2C3F2E7E" w14:textId="1F35B6E0" w:rsidR="005C46C5" w:rsidRDefault="005C46C5" w:rsidP="005C46C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06975634"/>
      <w:bookmarkStart w:id="12" w:name="_Toc109680267"/>
      <w:bookmarkStart w:id="13" w:name="_Toc122623878"/>
      <w:r>
        <w:rPr>
          <w:b/>
          <w:lang w:val="pt-BR"/>
        </w:rPr>
        <w:t xml:space="preserve">Change </w:t>
      </w:r>
      <w:bookmarkEnd w:id="11"/>
      <w:r w:rsidRPr="00B86C3F">
        <w:rPr>
          <w:b/>
          <w:lang w:val="pt-BR"/>
        </w:rPr>
        <w:t>1</w:t>
      </w:r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46C5" w14:paraId="22D11425" w14:textId="77777777" w:rsidTr="009949C7">
        <w:trPr>
          <w:trHeight w:val="447"/>
        </w:trPr>
        <w:tc>
          <w:tcPr>
            <w:tcW w:w="1985" w:type="dxa"/>
          </w:tcPr>
          <w:p w14:paraId="0EE750B9" w14:textId="77777777" w:rsidR="005C46C5" w:rsidRDefault="005C46C5" w:rsidP="00994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B107E7B" w14:textId="35703E0F" w:rsidR="005C46C5" w:rsidRDefault="00A50CE4" w:rsidP="009949C7">
            <w:pPr>
              <w:spacing w:after="0"/>
            </w:pPr>
            <w:r>
              <w:t>f_GetTestcaseAttrib_Eutra_Release()</w:t>
            </w:r>
          </w:p>
        </w:tc>
      </w:tr>
      <w:tr w:rsidR="005C46C5" w14:paraId="3EB82CC5" w14:textId="77777777" w:rsidTr="009949C7">
        <w:trPr>
          <w:trHeight w:val="452"/>
        </w:trPr>
        <w:tc>
          <w:tcPr>
            <w:tcW w:w="1985" w:type="dxa"/>
          </w:tcPr>
          <w:p w14:paraId="49FE92A7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68B36E" w14:textId="2140AFAE" w:rsidR="005C46C5" w:rsidRPr="00FA46AD" w:rsidRDefault="008C189A" w:rsidP="009949C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test case </w:t>
            </w:r>
            <w:r w:rsidR="0029333C">
              <w:rPr>
                <w:rFonts w:eastAsia="SimSun" w:cs="Arial"/>
                <w:color w:val="000000"/>
                <w:lang w:eastAsia="zh-CN"/>
              </w:rPr>
              <w:t xml:space="preserve">is testing Rel-16 conformance requirements for NR not for EUTRA. </w:t>
            </w:r>
            <w:r w:rsidR="009C4E5A">
              <w:rPr>
                <w:rFonts w:eastAsia="SimSun" w:cs="Arial"/>
                <w:color w:val="000000"/>
                <w:lang w:eastAsia="zh-CN"/>
              </w:rPr>
              <w:t xml:space="preserve">For EUTRA </w:t>
            </w:r>
            <w:r w:rsidR="00FD273C">
              <w:rPr>
                <w:rFonts w:eastAsia="SimSun" w:cs="Arial"/>
                <w:color w:val="000000"/>
                <w:lang w:eastAsia="zh-CN"/>
              </w:rPr>
              <w:t>RAT</w:t>
            </w:r>
            <w:r w:rsidR="009C4E5A">
              <w:rPr>
                <w:rFonts w:eastAsia="SimSun" w:cs="Arial"/>
                <w:color w:val="000000"/>
                <w:lang w:eastAsia="zh-CN"/>
              </w:rPr>
              <w:t xml:space="preserve"> the UE is only required to comply to Rel-15 for EN-DC configuration.</w:t>
            </w:r>
          </w:p>
        </w:tc>
      </w:tr>
      <w:tr w:rsidR="005C46C5" w14:paraId="6F2961A1" w14:textId="77777777" w:rsidTr="009949C7">
        <w:tc>
          <w:tcPr>
            <w:tcW w:w="1985" w:type="dxa"/>
          </w:tcPr>
          <w:p w14:paraId="3A9A690B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0BC9EEA" w14:textId="7616A798" w:rsidR="005C46C5" w:rsidRPr="00FA46AD" w:rsidRDefault="009C4E5A" w:rsidP="009949C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r w:rsidR="00266EE5">
              <w:rPr>
                <w:lang w:val="en-SG"/>
              </w:rPr>
              <w:t>required EUTRA release to Rel-15 for this test case.</w:t>
            </w:r>
          </w:p>
        </w:tc>
      </w:tr>
      <w:tr w:rsidR="005C46C5" w14:paraId="7ACC44FF" w14:textId="77777777" w:rsidTr="009949C7">
        <w:tc>
          <w:tcPr>
            <w:tcW w:w="1985" w:type="dxa"/>
          </w:tcPr>
          <w:p w14:paraId="21934989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78E3EA" w14:textId="1B3AB784" w:rsidR="005C46C5" w:rsidRDefault="00A50CE4" w:rsidP="009949C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TestcaseProperties.ttcn</w:t>
            </w:r>
          </w:p>
        </w:tc>
      </w:tr>
      <w:tr w:rsidR="005C46C5" w14:paraId="44B5EEA5" w14:textId="77777777" w:rsidTr="009949C7">
        <w:tc>
          <w:tcPr>
            <w:tcW w:w="1985" w:type="dxa"/>
          </w:tcPr>
          <w:p w14:paraId="097FE54C" w14:textId="77777777" w:rsidR="005C46C5" w:rsidRPr="00D67BEF" w:rsidRDefault="005C46C5" w:rsidP="009949C7">
            <w:pPr>
              <w:spacing w:before="40" w:after="40"/>
              <w:rPr>
                <w:rFonts w:ascii="Arial" w:hAnsi="Arial"/>
                <w:b/>
                <w:highlight w:val="magenta"/>
              </w:rPr>
            </w:pPr>
            <w:r w:rsidRPr="00D67BEF">
              <w:rPr>
                <w:rFonts w:ascii="Arial" w:hAnsi="Arial"/>
                <w:b/>
                <w:highlight w:val="magenta"/>
              </w:rPr>
              <w:t>MCC160 Comment</w:t>
            </w:r>
          </w:p>
        </w:tc>
        <w:tc>
          <w:tcPr>
            <w:tcW w:w="7654" w:type="dxa"/>
          </w:tcPr>
          <w:p w14:paraId="0A8C556D" w14:textId="4B610950" w:rsidR="005C46C5" w:rsidRPr="00D67BEF" w:rsidRDefault="00503DDE" w:rsidP="009949C7">
            <w:pPr>
              <w:rPr>
                <w:rFonts w:ascii="Arial" w:hAnsi="Arial" w:cs="Arial"/>
                <w:highlight w:val="magenta"/>
              </w:rPr>
            </w:pPr>
            <w:r w:rsidRPr="00D67BEF">
              <w:rPr>
                <w:rFonts w:ascii="Arial" w:hAnsi="Arial" w:cs="Arial"/>
                <w:highlight w:val="magenta"/>
              </w:rPr>
              <w:t>Postponed, conditional to prose C</w:t>
            </w:r>
            <w:r w:rsidR="00D67BEF" w:rsidRPr="00D67BEF">
              <w:rPr>
                <w:rFonts w:ascii="Arial" w:hAnsi="Arial" w:cs="Arial"/>
                <w:highlight w:val="magenta"/>
              </w:rPr>
              <w:t>R</w:t>
            </w:r>
            <w:r w:rsidRPr="00D67BEF">
              <w:rPr>
                <w:rFonts w:ascii="Arial" w:hAnsi="Arial" w:cs="Arial"/>
                <w:highlight w:val="magenta"/>
              </w:rPr>
              <w:t xml:space="preserve"> agreement on 38.523-2 to add </w:t>
            </w:r>
            <w:r w:rsidRPr="00D67BEF">
              <w:rPr>
                <w:rFonts w:ascii="Arial" w:hAnsi="Arial" w:cs="Arial"/>
                <w:highlight w:val="magenta"/>
                <w:lang w:val="en-US"/>
              </w:rPr>
              <w:t xml:space="preserve">“Release other RAT Rel-15 E-UTRA” </w:t>
            </w:r>
          </w:p>
        </w:tc>
      </w:tr>
    </w:tbl>
    <w:p w14:paraId="129104B0" w14:textId="77777777" w:rsidR="005C46C5" w:rsidRDefault="005C46C5" w:rsidP="005C46C5"/>
    <w:p w14:paraId="606D981F" w14:textId="77777777" w:rsidR="005C46C5" w:rsidRPr="00570959" w:rsidRDefault="005C46C5" w:rsidP="005C46C5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6C5" w14:paraId="21DA8C84" w14:textId="77777777" w:rsidTr="009949C7">
        <w:tc>
          <w:tcPr>
            <w:tcW w:w="9855" w:type="dxa"/>
          </w:tcPr>
          <w:p w14:paraId="7DCF2879" w14:textId="77777777" w:rsidR="00670381" w:rsidRDefault="00670381" w:rsidP="00670381">
            <w:pPr>
              <w:spacing w:after="0"/>
            </w:pPr>
            <w:r>
              <w:t>function f_GetTestcaseAttrib_Eutra_Release(charstring p_Testcase) return charstring</w:t>
            </w:r>
          </w:p>
          <w:p w14:paraId="0F50B075" w14:textId="77777777" w:rsidR="00670381" w:rsidRDefault="00670381" w:rsidP="00670381">
            <w:pPr>
              <w:spacing w:after="0"/>
            </w:pPr>
            <w:r>
              <w:t xml:space="preserve">  {</w:t>
            </w:r>
          </w:p>
          <w:p w14:paraId="258E2DC8" w14:textId="77777777" w:rsidR="00670381" w:rsidRDefault="00670381" w:rsidP="00670381">
            <w:pPr>
              <w:spacing w:after="0"/>
            </w:pPr>
            <w:r>
              <w:t xml:space="preserve">    select (p_Testcase) {</w:t>
            </w:r>
          </w:p>
          <w:p w14:paraId="5A7F0AC0" w14:textId="77777777" w:rsidR="00670381" w:rsidRDefault="00670381" w:rsidP="00670381">
            <w:pPr>
              <w:spacing w:after="0"/>
            </w:pPr>
            <w:r>
              <w:t>……………………………..</w:t>
            </w:r>
          </w:p>
          <w:p w14:paraId="56CC5153" w14:textId="4DE020D5" w:rsidR="00670381" w:rsidRDefault="00670381" w:rsidP="00670381">
            <w:pPr>
              <w:spacing w:after="0"/>
            </w:pPr>
            <w:r>
              <w:t xml:space="preserve">      case ("TC_8_2_4_1_1_</w:t>
            </w:r>
            <w:r w:rsidR="00AE285C">
              <w:t>5</w:t>
            </w:r>
            <w:r>
              <w:t>_ENDC") { return "</w:t>
            </w:r>
            <w:r w:rsidRPr="00670381">
              <w:rPr>
                <w:highlight w:val="yellow"/>
              </w:rPr>
              <w:t>rel_16</w:t>
            </w:r>
            <w:r>
              <w:t>"; }</w:t>
            </w:r>
          </w:p>
          <w:p w14:paraId="7758B45E" w14:textId="77777777" w:rsidR="00670381" w:rsidRDefault="00670381" w:rsidP="00670381">
            <w:pPr>
              <w:spacing w:after="0"/>
            </w:pPr>
            <w:r>
              <w:t>……………………..</w:t>
            </w:r>
          </w:p>
          <w:p w14:paraId="210C6479" w14:textId="77777777" w:rsidR="00670381" w:rsidRDefault="00670381" w:rsidP="00670381">
            <w:pPr>
              <w:spacing w:after="0"/>
            </w:pPr>
            <w:r>
              <w:t xml:space="preserve">    }</w:t>
            </w:r>
          </w:p>
          <w:p w14:paraId="73774634" w14:textId="77777777" w:rsidR="00670381" w:rsidRDefault="00670381" w:rsidP="00670381">
            <w:pPr>
              <w:spacing w:after="0"/>
            </w:pPr>
            <w:r>
              <w:t xml:space="preserve">    return "";</w:t>
            </w:r>
          </w:p>
          <w:p w14:paraId="648A1F2A" w14:textId="41CD2756" w:rsidR="005C46C5" w:rsidRDefault="00670381" w:rsidP="00670381">
            <w:pPr>
              <w:spacing w:after="0"/>
            </w:pPr>
            <w:r>
              <w:t xml:space="preserve">  }</w:t>
            </w:r>
          </w:p>
        </w:tc>
      </w:tr>
    </w:tbl>
    <w:p w14:paraId="584D59E6" w14:textId="77777777" w:rsidR="005C46C5" w:rsidRDefault="005C46C5" w:rsidP="005C46C5"/>
    <w:p w14:paraId="2A7EC45E" w14:textId="77777777" w:rsidR="005C46C5" w:rsidRPr="00BC25DD" w:rsidRDefault="005C46C5" w:rsidP="005C46C5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6C5" w14:paraId="72FFCF5E" w14:textId="77777777" w:rsidTr="009949C7">
        <w:tc>
          <w:tcPr>
            <w:tcW w:w="9855" w:type="dxa"/>
          </w:tcPr>
          <w:p w14:paraId="766ADE30" w14:textId="77777777" w:rsidR="00670381" w:rsidRDefault="00670381" w:rsidP="00670381">
            <w:pPr>
              <w:spacing w:after="0"/>
            </w:pPr>
            <w:r>
              <w:lastRenderedPageBreak/>
              <w:t>function f_GetTestcaseAttrib_Eutra_Release(charstring p_Testcase) return charstring</w:t>
            </w:r>
          </w:p>
          <w:p w14:paraId="7CDAD05E" w14:textId="77777777" w:rsidR="00670381" w:rsidRDefault="00670381" w:rsidP="00670381">
            <w:pPr>
              <w:spacing w:after="0"/>
            </w:pPr>
            <w:r>
              <w:t xml:space="preserve">  {</w:t>
            </w:r>
          </w:p>
          <w:p w14:paraId="7178ACF1" w14:textId="77777777" w:rsidR="00670381" w:rsidRDefault="00670381" w:rsidP="00670381">
            <w:pPr>
              <w:spacing w:after="0"/>
            </w:pPr>
            <w:r>
              <w:t xml:space="preserve">    select (p_Testcase) {</w:t>
            </w:r>
          </w:p>
          <w:p w14:paraId="3D8F9110" w14:textId="77777777" w:rsidR="00670381" w:rsidRDefault="00670381" w:rsidP="00670381">
            <w:pPr>
              <w:spacing w:after="0"/>
            </w:pPr>
            <w:r>
              <w:t>……………………………..</w:t>
            </w:r>
          </w:p>
          <w:p w14:paraId="47BCE1DD" w14:textId="6672F841" w:rsidR="00670381" w:rsidRDefault="00670381" w:rsidP="00670381">
            <w:pPr>
              <w:spacing w:after="0"/>
            </w:pPr>
            <w:r>
              <w:t xml:space="preserve">      case ("TC_8_2_4_1_1_</w:t>
            </w:r>
            <w:r w:rsidR="00AE285C">
              <w:t>5</w:t>
            </w:r>
            <w:r>
              <w:t>_ENDC") { return "</w:t>
            </w:r>
            <w:r w:rsidRPr="00670381">
              <w:rPr>
                <w:highlight w:val="yellow"/>
              </w:rPr>
              <w:t>rel_1</w:t>
            </w:r>
            <w:r w:rsidR="00AE285C">
              <w:rPr>
                <w:highlight w:val="yellow"/>
              </w:rPr>
              <w:t>5</w:t>
            </w:r>
            <w:r>
              <w:t>"; }</w:t>
            </w:r>
          </w:p>
          <w:p w14:paraId="3431A6F7" w14:textId="77777777" w:rsidR="00670381" w:rsidRDefault="00670381" w:rsidP="00670381">
            <w:pPr>
              <w:spacing w:after="0"/>
            </w:pPr>
            <w:r>
              <w:t>……………………..</w:t>
            </w:r>
          </w:p>
          <w:p w14:paraId="6FDF16BD" w14:textId="77777777" w:rsidR="00670381" w:rsidRDefault="00670381" w:rsidP="00670381">
            <w:pPr>
              <w:spacing w:after="0"/>
            </w:pPr>
            <w:r>
              <w:t xml:space="preserve">    }</w:t>
            </w:r>
          </w:p>
          <w:p w14:paraId="5C7835A9" w14:textId="77777777" w:rsidR="00670381" w:rsidRDefault="00670381" w:rsidP="00670381">
            <w:pPr>
              <w:spacing w:after="0"/>
            </w:pPr>
            <w:r>
              <w:t xml:space="preserve">    return "";</w:t>
            </w:r>
          </w:p>
          <w:p w14:paraId="00CFE5FC" w14:textId="0AAF8EE8" w:rsidR="005C46C5" w:rsidRDefault="00670381" w:rsidP="00670381">
            <w:r>
              <w:t xml:space="preserve">  }</w:t>
            </w:r>
          </w:p>
          <w:p w14:paraId="42B69F08" w14:textId="77777777" w:rsidR="005C46C5" w:rsidRDefault="005C46C5" w:rsidP="009949C7"/>
        </w:tc>
      </w:tr>
    </w:tbl>
    <w:p w14:paraId="5AC3502B" w14:textId="77777777" w:rsidR="005C46C5" w:rsidRDefault="005C46C5" w:rsidP="005C46C5"/>
    <w:p w14:paraId="64CB03A8" w14:textId="03210FF7" w:rsidR="00BC25DD" w:rsidRDefault="00BC25DD" w:rsidP="00BC25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22623879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C25DD" w14:paraId="22B423F0" w14:textId="77777777" w:rsidTr="009949C7">
        <w:trPr>
          <w:trHeight w:val="447"/>
        </w:trPr>
        <w:tc>
          <w:tcPr>
            <w:tcW w:w="1985" w:type="dxa"/>
          </w:tcPr>
          <w:p w14:paraId="5B58261C" w14:textId="77777777" w:rsidR="00BC25DD" w:rsidRDefault="00BC25DD" w:rsidP="00994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FBAF775" w14:textId="43ADB0F1" w:rsidR="00BC25DD" w:rsidRDefault="002409E7" w:rsidP="009949C7">
            <w:pPr>
              <w:spacing w:after="0"/>
            </w:pPr>
            <w:r>
              <w:t>f_GetTestcaseAttrib_NR_Release()</w:t>
            </w:r>
          </w:p>
        </w:tc>
      </w:tr>
      <w:tr w:rsidR="00BC25DD" w14:paraId="2C62203D" w14:textId="77777777" w:rsidTr="009949C7">
        <w:trPr>
          <w:trHeight w:val="452"/>
        </w:trPr>
        <w:tc>
          <w:tcPr>
            <w:tcW w:w="1985" w:type="dxa"/>
          </w:tcPr>
          <w:p w14:paraId="73D37F42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C5F559" w14:textId="26342D91" w:rsidR="00BC25DD" w:rsidRPr="00FA46AD" w:rsidRDefault="00BC25DD" w:rsidP="009949C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test case is testing Rel-16 conformance requirements for NR not for EUTRA. </w:t>
            </w:r>
          </w:p>
        </w:tc>
      </w:tr>
      <w:tr w:rsidR="00BC25DD" w14:paraId="1867C3A3" w14:textId="77777777" w:rsidTr="009949C7">
        <w:tc>
          <w:tcPr>
            <w:tcW w:w="1985" w:type="dxa"/>
          </w:tcPr>
          <w:p w14:paraId="4B7B93E2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E52921" w14:textId="6628460A" w:rsidR="00BC25DD" w:rsidRPr="00FA46AD" w:rsidRDefault="002409E7" w:rsidP="009949C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Return “rel_16” for this test case (instead of in </w:t>
            </w:r>
            <w:r>
              <w:t>f_GetTestcaseAttrib_Eutra_Release(), see change 1)</w:t>
            </w:r>
          </w:p>
        </w:tc>
      </w:tr>
      <w:tr w:rsidR="00BC25DD" w14:paraId="3CE7F2A3" w14:textId="77777777" w:rsidTr="009949C7">
        <w:tc>
          <w:tcPr>
            <w:tcW w:w="1985" w:type="dxa"/>
          </w:tcPr>
          <w:p w14:paraId="5FC9063A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E00B9E2" w14:textId="77777777" w:rsidR="00BC25DD" w:rsidRDefault="00BC25DD" w:rsidP="009949C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TestcaseProperties.ttcn</w:t>
            </w:r>
          </w:p>
        </w:tc>
      </w:tr>
      <w:tr w:rsidR="00BC25DD" w14:paraId="491BF3B8" w14:textId="77777777" w:rsidTr="009949C7">
        <w:tc>
          <w:tcPr>
            <w:tcW w:w="1985" w:type="dxa"/>
          </w:tcPr>
          <w:p w14:paraId="29542165" w14:textId="77777777" w:rsidR="00BC25DD" w:rsidRPr="00503DDE" w:rsidRDefault="00BC25DD" w:rsidP="00994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03DDE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B91F2CA" w14:textId="12746DEE" w:rsidR="00BC25DD" w:rsidRPr="00503DDE" w:rsidRDefault="00503DDE" w:rsidP="009949C7">
            <w:pPr>
              <w:rPr>
                <w:rFonts w:ascii="Arial" w:hAnsi="Arial"/>
                <w:highlight w:val="cyan"/>
              </w:rPr>
            </w:pPr>
            <w:r w:rsidRPr="00503DDE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061A67F" w14:textId="77777777" w:rsidR="00BC25DD" w:rsidRDefault="00BC25DD" w:rsidP="00BC25DD"/>
    <w:p w14:paraId="4D3D2902" w14:textId="77777777" w:rsidR="00BC25DD" w:rsidRPr="00570959" w:rsidRDefault="00BC25DD" w:rsidP="00BC25D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C25DD" w14:paraId="140EF0CF" w14:textId="77777777" w:rsidTr="009949C7">
        <w:tc>
          <w:tcPr>
            <w:tcW w:w="9855" w:type="dxa"/>
          </w:tcPr>
          <w:p w14:paraId="3F1EEC10" w14:textId="77777777" w:rsidR="00827F35" w:rsidRDefault="00827F35" w:rsidP="00827F35">
            <w:pPr>
              <w:spacing w:after="0"/>
            </w:pPr>
            <w:r>
              <w:t xml:space="preserve">  function f_GetTestcaseAttrib_NR_Release(charstring p_Testcase) return charstring</w:t>
            </w:r>
          </w:p>
          <w:p w14:paraId="205304F2" w14:textId="77777777" w:rsidR="00827F35" w:rsidRDefault="00827F35" w:rsidP="00827F35">
            <w:pPr>
              <w:spacing w:after="0"/>
            </w:pPr>
            <w:r>
              <w:t xml:space="preserve">  {</w:t>
            </w:r>
          </w:p>
          <w:p w14:paraId="2BF1774E" w14:textId="77777777" w:rsidR="00827F35" w:rsidRDefault="00827F35" w:rsidP="00827F35">
            <w:pPr>
              <w:spacing w:after="0"/>
            </w:pPr>
            <w:r>
              <w:t xml:space="preserve">    select (p_Testcase) {</w:t>
            </w:r>
          </w:p>
          <w:p w14:paraId="697AB86F" w14:textId="77777777" w:rsidR="00827F35" w:rsidRDefault="00827F35" w:rsidP="00827F35">
            <w:pPr>
              <w:spacing w:after="0"/>
            </w:pPr>
            <w:r>
              <w:t xml:space="preserve">      case ("TC_7_1_1_12_3_ENDC") { return "rel_16"; }</w:t>
            </w:r>
          </w:p>
          <w:p w14:paraId="24027702" w14:textId="77777777" w:rsidR="00827F35" w:rsidRDefault="00827F35" w:rsidP="00827F35">
            <w:pPr>
              <w:spacing w:after="0"/>
            </w:pPr>
            <w:r>
              <w:t xml:space="preserve">      case ("TC_7_1_1_12_4_1_ENDC") { return "rel_16"; }</w:t>
            </w:r>
          </w:p>
          <w:p w14:paraId="0D9C44CC" w14:textId="77777777" w:rsidR="00827F35" w:rsidRDefault="00827F35" w:rsidP="00827F35">
            <w:pPr>
              <w:spacing w:after="0"/>
            </w:pPr>
            <w:r>
              <w:t xml:space="preserve">      case ("TC_7_1_1_12_4_2_ENDC") { return "rel_16"; }</w:t>
            </w:r>
          </w:p>
          <w:p w14:paraId="7259377D" w14:textId="63B29904" w:rsidR="00B62280" w:rsidRDefault="00827F35" w:rsidP="00B62280">
            <w:pPr>
              <w:spacing w:after="0"/>
            </w:pPr>
            <w:r>
              <w:t xml:space="preserve">      case ("TC_7_1_1_12_4_3_ENDC") { return "rel_16"; }</w:t>
            </w:r>
          </w:p>
          <w:p w14:paraId="55A509CA" w14:textId="475605CD" w:rsidR="00B62280" w:rsidRDefault="00B62280" w:rsidP="00B62280">
            <w:pPr>
              <w:spacing w:after="0"/>
            </w:pPr>
            <w:r>
              <w:t xml:space="preserve">      …</w:t>
            </w:r>
          </w:p>
          <w:p w14:paraId="4A296BEE" w14:textId="253EDFA6" w:rsidR="00B62280" w:rsidRDefault="00B62280" w:rsidP="00B62280">
            <w:pPr>
              <w:spacing w:after="0"/>
            </w:pPr>
            <w:r>
              <w:t xml:space="preserve">      …</w:t>
            </w:r>
          </w:p>
          <w:p w14:paraId="23DC8AD5" w14:textId="24DAA0D8" w:rsidR="00827F35" w:rsidRDefault="00827F35" w:rsidP="00B62280">
            <w:pPr>
              <w:spacing w:after="0"/>
            </w:pPr>
            <w:r>
              <w:t xml:space="preserve">    }</w:t>
            </w:r>
          </w:p>
          <w:p w14:paraId="5EC6C63F" w14:textId="77777777" w:rsidR="00827F35" w:rsidRDefault="00827F35" w:rsidP="00827F35">
            <w:pPr>
              <w:spacing w:after="0"/>
            </w:pPr>
            <w:r>
              <w:t xml:space="preserve">    return "";</w:t>
            </w:r>
          </w:p>
          <w:p w14:paraId="67DFE988" w14:textId="0AB059EC" w:rsidR="00BC25DD" w:rsidRDefault="00827F35" w:rsidP="00827F35">
            <w:pPr>
              <w:spacing w:after="0"/>
            </w:pPr>
            <w:r>
              <w:t xml:space="preserve">  }</w:t>
            </w:r>
          </w:p>
        </w:tc>
      </w:tr>
    </w:tbl>
    <w:p w14:paraId="1C38E5FB" w14:textId="77777777" w:rsidR="00BC25DD" w:rsidRDefault="00BC25DD" w:rsidP="00BC25DD"/>
    <w:p w14:paraId="4DDB8B2D" w14:textId="77777777" w:rsidR="00BC25DD" w:rsidRDefault="00BC25DD" w:rsidP="00BC25DD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C25DD" w14:paraId="6226A311" w14:textId="77777777" w:rsidTr="009949C7">
        <w:tc>
          <w:tcPr>
            <w:tcW w:w="9855" w:type="dxa"/>
          </w:tcPr>
          <w:p w14:paraId="4DF727FC" w14:textId="77777777" w:rsidR="00827F35" w:rsidRDefault="00827F35" w:rsidP="00827F35">
            <w:pPr>
              <w:spacing w:after="0"/>
            </w:pPr>
            <w:r>
              <w:t xml:space="preserve">  function f_GetTestcaseAttrib_NR_Release(charstring p_Testcase) return charstring</w:t>
            </w:r>
          </w:p>
          <w:p w14:paraId="1DC5C0D2" w14:textId="77777777" w:rsidR="00827F35" w:rsidRDefault="00827F35" w:rsidP="00827F35">
            <w:pPr>
              <w:spacing w:after="0"/>
            </w:pPr>
            <w:r>
              <w:t xml:space="preserve">  {</w:t>
            </w:r>
          </w:p>
          <w:p w14:paraId="4682FCB3" w14:textId="77777777" w:rsidR="00827F35" w:rsidRDefault="00827F35" w:rsidP="00827F35">
            <w:pPr>
              <w:spacing w:after="0"/>
            </w:pPr>
            <w:r>
              <w:t xml:space="preserve">    select (p_Testcase) {</w:t>
            </w:r>
          </w:p>
          <w:p w14:paraId="2A2532A6" w14:textId="77777777" w:rsidR="00827F35" w:rsidRDefault="00827F35" w:rsidP="00827F35">
            <w:pPr>
              <w:spacing w:after="0"/>
            </w:pPr>
            <w:r>
              <w:t xml:space="preserve">      case ("TC_7_1_1_12_3_ENDC") { return "rel_16"; }</w:t>
            </w:r>
          </w:p>
          <w:p w14:paraId="7014D90D" w14:textId="77777777" w:rsidR="00827F35" w:rsidRDefault="00827F35" w:rsidP="00827F35">
            <w:pPr>
              <w:spacing w:after="0"/>
            </w:pPr>
            <w:r>
              <w:t xml:space="preserve">      case ("TC_7_1_1_12_4_1_ENDC") { return "rel_16"; }</w:t>
            </w:r>
          </w:p>
          <w:p w14:paraId="6AD7C440" w14:textId="77777777" w:rsidR="00827F35" w:rsidRDefault="00827F35" w:rsidP="00827F35">
            <w:pPr>
              <w:spacing w:after="0"/>
            </w:pPr>
            <w:r>
              <w:t xml:space="preserve">      case ("TC_7_1_1_12_4_2_ENDC") { return "rel_16"; }</w:t>
            </w:r>
          </w:p>
          <w:p w14:paraId="7290C741" w14:textId="77777777" w:rsidR="00827F35" w:rsidRDefault="00827F35" w:rsidP="00827F35">
            <w:pPr>
              <w:spacing w:after="0"/>
            </w:pPr>
            <w:r>
              <w:t xml:space="preserve">      case ("TC_7_1_1_12_4_3_ENDC") { return "rel_16"; }</w:t>
            </w:r>
          </w:p>
          <w:p w14:paraId="3738FA21" w14:textId="77777777" w:rsidR="00827F35" w:rsidRDefault="00827F35" w:rsidP="00827F35">
            <w:pPr>
              <w:spacing w:after="0"/>
            </w:pPr>
            <w:r>
              <w:t xml:space="preserve">      case ("TC_7_1_1_4_1_5_ENDC") { return "rel_16"; }</w:t>
            </w:r>
          </w:p>
          <w:p w14:paraId="33380435" w14:textId="41C8C005" w:rsidR="00827F35" w:rsidRDefault="00827F35" w:rsidP="00B62280">
            <w:pPr>
              <w:spacing w:after="0"/>
            </w:pPr>
            <w:r>
              <w:t xml:space="preserve">      </w:t>
            </w:r>
            <w:r w:rsidR="00B62280">
              <w:t>…</w:t>
            </w:r>
          </w:p>
          <w:p w14:paraId="4D7B638C" w14:textId="4D6AAE83" w:rsidR="00B62280" w:rsidRDefault="00B62280" w:rsidP="00B62280">
            <w:pPr>
              <w:spacing w:after="0"/>
            </w:pPr>
            <w:r>
              <w:t xml:space="preserve">      …</w:t>
            </w:r>
          </w:p>
          <w:p w14:paraId="2D031358" w14:textId="2A137009" w:rsidR="00827F35" w:rsidRDefault="00827F35" w:rsidP="00827F35">
            <w:pPr>
              <w:spacing w:after="0"/>
            </w:pPr>
            <w:r>
              <w:t xml:space="preserve">      </w:t>
            </w:r>
            <w:r w:rsidRPr="00827F35">
              <w:rPr>
                <w:highlight w:val="yellow"/>
              </w:rPr>
              <w:t>case ("TC_8_2_4_1_1_</w:t>
            </w:r>
            <w:r w:rsidR="00AE285C">
              <w:rPr>
                <w:highlight w:val="yellow"/>
              </w:rPr>
              <w:t>5</w:t>
            </w:r>
            <w:r w:rsidRPr="00827F35">
              <w:rPr>
                <w:highlight w:val="yellow"/>
              </w:rPr>
              <w:t>_ENDC") { return "rel_16"; }</w:t>
            </w:r>
          </w:p>
          <w:p w14:paraId="07063834" w14:textId="77777777" w:rsidR="00827F35" w:rsidRDefault="00827F35" w:rsidP="00827F35">
            <w:pPr>
              <w:spacing w:after="0"/>
            </w:pPr>
            <w:r>
              <w:t xml:space="preserve">    }</w:t>
            </w:r>
          </w:p>
          <w:p w14:paraId="14A6D94B" w14:textId="77777777" w:rsidR="00827F35" w:rsidRDefault="00827F35" w:rsidP="00827F35">
            <w:pPr>
              <w:spacing w:after="0"/>
            </w:pPr>
            <w:r>
              <w:t xml:space="preserve">    return "";</w:t>
            </w:r>
          </w:p>
          <w:p w14:paraId="65900BEE" w14:textId="5FEAC0C6" w:rsidR="00BC25DD" w:rsidRDefault="00827F35" w:rsidP="00827F35">
            <w:r>
              <w:t xml:space="preserve">  }</w:t>
            </w:r>
          </w:p>
        </w:tc>
      </w:tr>
    </w:tbl>
    <w:p w14:paraId="7F4ABBCF" w14:textId="77777777" w:rsidR="00BC25DD" w:rsidRDefault="00BC25DD" w:rsidP="00BC25DD"/>
    <w:p w14:paraId="7113DEF8" w14:textId="77777777" w:rsidR="00BC25DD" w:rsidRDefault="00BC25DD" w:rsidP="00B86C3F">
      <w:pPr>
        <w:rPr>
          <w:lang w:val="en-US"/>
        </w:rPr>
      </w:pPr>
    </w:p>
    <w:p w14:paraId="5959E1B1" w14:textId="11E767C0" w:rsidR="001F230F" w:rsidRDefault="001F230F" w:rsidP="00B86C3F">
      <w:pPr>
        <w:rPr>
          <w:lang w:val="en-US"/>
        </w:rPr>
      </w:pPr>
    </w:p>
    <w:p w14:paraId="683417F8" w14:textId="77777777" w:rsidR="001F230F" w:rsidRDefault="001F230F" w:rsidP="001F230F">
      <w:pPr>
        <w:rPr>
          <w:lang w:val="en-US"/>
        </w:rPr>
      </w:pPr>
    </w:p>
    <w:p w14:paraId="339E769A" w14:textId="77777777" w:rsidR="001F230F" w:rsidRDefault="001F230F" w:rsidP="0015040D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22434493"/>
      <w:bookmarkStart w:id="16" w:name="_Toc295288970"/>
      <w:bookmarkStart w:id="17" w:name="_Toc325725665"/>
      <w:bookmarkStart w:id="18" w:name="_Toc122623880"/>
      <w:r w:rsidRPr="00854C55">
        <w:rPr>
          <w:rFonts w:cs="Arial"/>
          <w:b/>
        </w:rPr>
        <w:t xml:space="preserve">Branches </w:t>
      </w:r>
      <w:bookmarkEnd w:id="15"/>
      <w:bookmarkEnd w:id="16"/>
      <w:bookmarkEnd w:id="17"/>
      <w:r>
        <w:rPr>
          <w:rFonts w:cs="Arial"/>
          <w:b/>
        </w:rPr>
        <w:t>executed</w:t>
      </w:r>
      <w:bookmarkEnd w:id="18"/>
    </w:p>
    <w:p w14:paraId="7A367498" w14:textId="410630BB" w:rsidR="00662A05" w:rsidRPr="00662A05" w:rsidRDefault="00662A05" w:rsidP="00662A05">
      <w:pPr>
        <w:rPr>
          <w:rFonts w:cs="Arial"/>
          <w:b/>
        </w:rPr>
      </w:pPr>
      <w:bookmarkStart w:id="19" w:name="_Toc122434494"/>
      <w:bookmarkStart w:id="20" w:name="_Toc295288971"/>
      <w:bookmarkStart w:id="21" w:name="_Toc325725666"/>
      <w:r w:rsidRPr="00662A05">
        <w:rPr>
          <w:rFonts w:cs="Arial"/>
        </w:rPr>
        <w:t xml:space="preserve">The test case was executed on </w:t>
      </w:r>
      <w:r w:rsidR="0029525E">
        <w:rPr>
          <w:rFonts w:cs="Arial"/>
        </w:rPr>
        <w:t xml:space="preserve">EN-DC band combination </w:t>
      </w:r>
      <w:r w:rsidR="006A1512">
        <w:rPr>
          <w:rFonts w:cs="Arial"/>
        </w:rPr>
        <w:t>DC_</w:t>
      </w:r>
      <w:r w:rsidR="006A1512" w:rsidRPr="006A1512">
        <w:rPr>
          <w:rFonts w:cs="Arial"/>
        </w:rPr>
        <w:t>19A</w:t>
      </w:r>
      <w:r w:rsidR="006A1512">
        <w:rPr>
          <w:rFonts w:cs="Arial"/>
        </w:rPr>
        <w:t>_</w:t>
      </w:r>
      <w:r w:rsidR="006A1512" w:rsidRPr="006A1512">
        <w:rPr>
          <w:rFonts w:cs="Arial"/>
        </w:rPr>
        <w:t>n78</w:t>
      </w:r>
      <w:r w:rsidR="006A1512">
        <w:rPr>
          <w:rFonts w:cs="Arial"/>
        </w:rPr>
        <w:t>_</w:t>
      </w:r>
      <w:r w:rsidR="006A1512" w:rsidRPr="006A1512">
        <w:rPr>
          <w:rFonts w:cs="Arial"/>
        </w:rPr>
        <w:t>2A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623881"/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14:paraId="3F4DE0CB" w14:textId="36A72103" w:rsidR="00007D89" w:rsidRPr="00954EDD" w:rsidRDefault="00487CB7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122623882"/>
      <w:bookmarkStart w:id="24" w:name="_Hlk120026754"/>
      <w:r w:rsidRPr="00487CB7">
        <w:rPr>
          <w:rFonts w:cs="Arial"/>
          <w:b/>
          <w:lang w:eastAsia="ja-JP"/>
        </w:rPr>
        <w:t>Qualcomm Snapdragon X70 5G Modem-RF System</w:t>
      </w:r>
      <w:bookmarkEnd w:id="23"/>
    </w:p>
    <w:bookmarkEnd w:id="24"/>
    <w:p w14:paraId="6729BAE8" w14:textId="77777777" w:rsidR="00ED1BFF" w:rsidRDefault="00007D89" w:rsidP="00007D89">
      <w:pPr>
        <w:rPr>
          <w:rFonts w:cs="Arial"/>
          <w:color w:val="FF0000"/>
        </w:rPr>
      </w:pPr>
      <w:r>
        <w:rPr>
          <w:rFonts w:cs="Arial"/>
        </w:rPr>
        <w:t xml:space="preserve">The </w:t>
      </w:r>
      <w:r w:rsidR="00487CB7" w:rsidRPr="00487CB7">
        <w:rPr>
          <w:rFonts w:cs="Arial"/>
        </w:rPr>
        <w:t>Qualcomm Snapdragon X70 5G Modem-RF System</w:t>
      </w:r>
      <w:r w:rsidR="0074508C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="00ED1BFF">
        <w:rPr>
          <w:rFonts w:cs="Arial"/>
        </w:rPr>
        <w:t xml:space="preserve"> and </w:t>
      </w:r>
      <w:r w:rsidR="00ED1BFF" w:rsidRPr="00314726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</w:p>
    <w:p w14:paraId="29B59B52" w14:textId="7434C781" w:rsidR="00007D89" w:rsidRDefault="00007D89" w:rsidP="00007D89">
      <w:pPr>
        <w:rPr>
          <w:rFonts w:cs="Arial"/>
        </w:rPr>
      </w:pPr>
      <w:r>
        <w:rPr>
          <w:rFonts w:cs="Arial"/>
        </w:rPr>
        <w:t>The documentation below is enclosed as evidence of the successful test case run [1]:</w:t>
      </w:r>
    </w:p>
    <w:p w14:paraId="27D682FF" w14:textId="6B6C3019" w:rsidR="00ED1BFF" w:rsidRDefault="00ED1BFF" w:rsidP="00007D89">
      <w:pPr>
        <w:rPr>
          <w:rFonts w:cs="Arial"/>
        </w:rPr>
      </w:pPr>
      <w:r>
        <w:rPr>
          <w:rFonts w:cs="Arial"/>
        </w:rPr>
        <w:t>Keysight</w:t>
      </w:r>
    </w:p>
    <w:p w14:paraId="4C850602" w14:textId="77777777" w:rsidR="00662A05" w:rsidRPr="00C549CB" w:rsidRDefault="00662A05" w:rsidP="00ED1BFF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CACBF0A" w:rsidR="00662A05" w:rsidRPr="00C549CB" w:rsidRDefault="00ED1BFF" w:rsidP="00ED1BFF">
      <w:pPr>
        <w:overflowPunct w:val="0"/>
        <w:autoSpaceDE w:val="0"/>
        <w:autoSpaceDN w:val="0"/>
        <w:adjustRightInd w:val="0"/>
        <w:ind w:left="568"/>
        <w:rPr>
          <w:rFonts w:cs="Arial"/>
        </w:rPr>
      </w:pPr>
      <w:r>
        <w:rPr>
          <w:rFonts w:cs="Arial"/>
        </w:rPr>
        <w:t>Keysight \</w:t>
      </w:r>
      <w:r w:rsidR="00662A05" w:rsidRPr="00C549CB">
        <w:rPr>
          <w:rFonts w:cs="Arial"/>
        </w:rPr>
        <w:t>TC_</w:t>
      </w:r>
      <w:r w:rsidR="00981D8B">
        <w:t>8_2_4_1_1_</w:t>
      </w:r>
      <w:r w:rsidR="00A03B1D">
        <w:t>5</w:t>
      </w:r>
      <w:r w:rsidR="00662A05">
        <w:rPr>
          <w:rFonts w:cs="Arial"/>
        </w:rPr>
        <w:t>_</w:t>
      </w:r>
      <w:r w:rsidR="00662A05" w:rsidRPr="00C549CB">
        <w:rPr>
          <w:rFonts w:cs="Arial"/>
        </w:rPr>
        <w:t>LOG.html</w:t>
      </w:r>
    </w:p>
    <w:p w14:paraId="2547DD8A" w14:textId="77777777" w:rsidR="00662A05" w:rsidRPr="00C549CB" w:rsidRDefault="00662A05" w:rsidP="00ED1BFF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B1F785A" w:rsidR="00662A05" w:rsidRDefault="00173BE9" w:rsidP="00ED1BF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      </w:t>
      </w:r>
      <w:r w:rsidR="00ED1BFF">
        <w:rPr>
          <w:rFonts w:cs="Arial"/>
        </w:rPr>
        <w:t>Keysight \</w:t>
      </w:r>
      <w:r w:rsidR="00662A05" w:rsidRPr="00C549CB">
        <w:rPr>
          <w:rFonts w:cs="Arial"/>
        </w:rPr>
        <w:t>TC_</w:t>
      </w:r>
      <w:r w:rsidR="00981D8B">
        <w:rPr>
          <w:rFonts w:cs="Arial"/>
        </w:rPr>
        <w:t>8_2_4_1_1_</w:t>
      </w:r>
      <w:r w:rsidR="00A03B1D">
        <w:rPr>
          <w:rFonts w:cs="Arial"/>
        </w:rPr>
        <w:t>5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158E459" w14:textId="6A3CE107" w:rsidR="00ED1BFF" w:rsidRDefault="00ED1BFF" w:rsidP="00ED1BFF">
      <w:pPr>
        <w:rPr>
          <w:rFonts w:cs="Arial"/>
        </w:rPr>
      </w:pPr>
      <w:r w:rsidRPr="00ED1BFF">
        <w:rPr>
          <w:rFonts w:cs="Arial"/>
        </w:rPr>
        <w:t>Anritsu</w:t>
      </w:r>
    </w:p>
    <w:p w14:paraId="69C7E96E" w14:textId="77777777" w:rsidR="00ED1BFF" w:rsidRPr="00A744FD" w:rsidRDefault="00ED1BFF" w:rsidP="00ED1BFF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644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355313FA" w14:textId="77777777" w:rsidR="00ED1BFF" w:rsidRPr="00A744FD" w:rsidRDefault="00ED1BFF" w:rsidP="00ED1BF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8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8_2_4_1_1_5_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4F3230B1" w14:textId="77777777" w:rsidR="00ED1BFF" w:rsidRPr="00A744FD" w:rsidRDefault="00ED1BFF" w:rsidP="00ED1BFF">
      <w:pPr>
        <w:numPr>
          <w:ilvl w:val="0"/>
          <w:numId w:val="3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644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82CC18" w14:textId="77777777" w:rsidR="00ED1BFF" w:rsidRPr="00A744FD" w:rsidRDefault="00ED1BFF" w:rsidP="00ED1BFF">
      <w:pPr>
        <w:overflowPunct w:val="0"/>
        <w:autoSpaceDE w:val="0"/>
        <w:autoSpaceDN w:val="0"/>
        <w:adjustRightInd w:val="0"/>
        <w:ind w:left="64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8_2_4_1_1_5</w:t>
      </w:r>
      <w:r w:rsidRPr="006D25CD">
        <w:rPr>
          <w:rFonts w:ascii="Arial" w:hAnsi="Arial" w:cs="Arial"/>
        </w:rPr>
        <w:t>_PIXIT.txt</w:t>
      </w:r>
    </w:p>
    <w:p w14:paraId="25EEA2A1" w14:textId="4F13FAB0" w:rsidR="00007D89" w:rsidRPr="00854C55" w:rsidRDefault="00007D89" w:rsidP="00ED1BFF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22623883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9646618" w:rsidR="00007D89" w:rsidRPr="00693C41" w:rsidRDefault="00A03B1D" w:rsidP="00A03B1D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A03B1D">
              <w:rPr>
                <w:rFonts w:cs="Arial"/>
                <w:b/>
                <w:sz w:val="18"/>
              </w:rPr>
              <w:t>R5s23004</w:t>
            </w:r>
            <w:r w:rsidR="00416BA5">
              <w:rPr>
                <w:rFonts w:cs="Arial"/>
                <w:b/>
                <w:sz w:val="18"/>
              </w:rPr>
              <w:t>2</w:t>
            </w:r>
            <w:r>
              <w:rPr>
                <w:rFonts w:cs="Arial"/>
                <w:b/>
                <w:sz w:val="18"/>
              </w:rPr>
              <w:t xml:space="preserve"> </w:t>
            </w:r>
            <w:r w:rsidR="00662A05">
              <w:rPr>
                <w:rFonts w:cs="Arial"/>
                <w:b/>
                <w:sz w:val="18"/>
              </w:rPr>
              <w:t xml:space="preserve">: </w:t>
            </w:r>
            <w:r w:rsidR="00B86113">
              <w:rPr>
                <w:rFonts w:cs="Arial"/>
                <w:b/>
                <w:sz w:val="18"/>
              </w:rPr>
              <w:t>EN-DC</w:t>
            </w:r>
            <w:r w:rsidR="00CE0F7F" w:rsidRPr="00CE0F7F">
              <w:rPr>
                <w:rFonts w:cs="Arial"/>
                <w:b/>
                <w:sz w:val="18"/>
              </w:rPr>
              <w:t xml:space="preserve"> FR1 : </w:t>
            </w:r>
            <w:r w:rsidR="00075B9F">
              <w:rPr>
                <w:rFonts w:cs="Arial"/>
                <w:b/>
                <w:sz w:val="18"/>
              </w:rPr>
              <w:t>Supporting information for a</w:t>
            </w:r>
            <w:r w:rsidR="00CE0F7F" w:rsidRPr="00CE0F7F">
              <w:rPr>
                <w:rFonts w:cs="Arial"/>
                <w:b/>
                <w:sz w:val="18"/>
              </w:rPr>
              <w:t>ddition of</w:t>
            </w:r>
            <w:r w:rsidR="00B86113">
              <w:rPr>
                <w:rFonts w:cs="Arial"/>
                <w:b/>
                <w:sz w:val="18"/>
              </w:rPr>
              <w:t xml:space="preserve"> EN-DC </w:t>
            </w:r>
            <w:r w:rsidR="0091086A">
              <w:rPr>
                <w:rFonts w:cs="Arial"/>
                <w:b/>
                <w:sz w:val="18"/>
              </w:rPr>
              <w:t>RRC Rel-16 test case 8.2.4.1.1.</w:t>
            </w:r>
            <w:r>
              <w:rPr>
                <w:rFonts w:cs="Arial"/>
                <w:b/>
                <w:sz w:val="18"/>
              </w:rPr>
              <w:t>5</w:t>
            </w:r>
            <w:r w:rsidR="0091086A">
              <w:rPr>
                <w:rFonts w:cs="Arial"/>
                <w:b/>
                <w:sz w:val="18"/>
              </w:rPr>
              <w:t xml:space="preserve"> 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3F12A" w14:textId="77777777" w:rsidR="00956028" w:rsidRDefault="00956028">
      <w:r>
        <w:separator/>
      </w:r>
    </w:p>
  </w:endnote>
  <w:endnote w:type="continuationSeparator" w:id="0">
    <w:p w14:paraId="4173FA8D" w14:textId="77777777" w:rsidR="00956028" w:rsidRDefault="00956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68F9A" w14:textId="77777777" w:rsidR="00956028" w:rsidRDefault="00956028">
      <w:r>
        <w:separator/>
      </w:r>
    </w:p>
  </w:footnote>
  <w:footnote w:type="continuationSeparator" w:id="0">
    <w:p w14:paraId="4499DD91" w14:textId="77777777" w:rsidR="00956028" w:rsidRDefault="00956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5065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1682391">
    <w:abstractNumId w:val="5"/>
  </w:num>
  <w:num w:numId="3" w16cid:durableId="1244726803">
    <w:abstractNumId w:val="1"/>
  </w:num>
  <w:num w:numId="4" w16cid:durableId="12141956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4801844">
    <w:abstractNumId w:val="10"/>
  </w:num>
  <w:num w:numId="6" w16cid:durableId="81491107">
    <w:abstractNumId w:val="7"/>
  </w:num>
  <w:num w:numId="7" w16cid:durableId="128281280">
    <w:abstractNumId w:val="4"/>
  </w:num>
  <w:num w:numId="8" w16cid:durableId="762846433">
    <w:abstractNumId w:val="12"/>
  </w:num>
  <w:num w:numId="9" w16cid:durableId="15101029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9557445">
    <w:abstractNumId w:val="9"/>
  </w:num>
  <w:num w:numId="11" w16cid:durableId="1110012685">
    <w:abstractNumId w:val="6"/>
  </w:num>
  <w:num w:numId="12" w16cid:durableId="659697010">
    <w:abstractNumId w:val="0"/>
  </w:num>
  <w:num w:numId="13" w16cid:durableId="279991199">
    <w:abstractNumId w:val="3"/>
  </w:num>
  <w:num w:numId="14" w16cid:durableId="244727046">
    <w:abstractNumId w:val="11"/>
  </w:num>
  <w:num w:numId="15" w16cid:durableId="21278921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5EBF"/>
    <w:rsid w:val="00057AFB"/>
    <w:rsid w:val="00062540"/>
    <w:rsid w:val="00075B9F"/>
    <w:rsid w:val="000853C4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10B45"/>
    <w:rsid w:val="001117CF"/>
    <w:rsid w:val="00145D43"/>
    <w:rsid w:val="001461F1"/>
    <w:rsid w:val="0015040D"/>
    <w:rsid w:val="00153191"/>
    <w:rsid w:val="00173BE9"/>
    <w:rsid w:val="00190B21"/>
    <w:rsid w:val="00192C46"/>
    <w:rsid w:val="001A08B3"/>
    <w:rsid w:val="001A7B60"/>
    <w:rsid w:val="001B52F0"/>
    <w:rsid w:val="001B7A65"/>
    <w:rsid w:val="001D46C8"/>
    <w:rsid w:val="001E41F3"/>
    <w:rsid w:val="001E790C"/>
    <w:rsid w:val="001F230F"/>
    <w:rsid w:val="002313D0"/>
    <w:rsid w:val="002409E7"/>
    <w:rsid w:val="0026004D"/>
    <w:rsid w:val="002640DD"/>
    <w:rsid w:val="00266EE5"/>
    <w:rsid w:val="00274529"/>
    <w:rsid w:val="00275D12"/>
    <w:rsid w:val="00284FEB"/>
    <w:rsid w:val="002860C4"/>
    <w:rsid w:val="0029333C"/>
    <w:rsid w:val="0029525E"/>
    <w:rsid w:val="002B5741"/>
    <w:rsid w:val="002C103D"/>
    <w:rsid w:val="002C4411"/>
    <w:rsid w:val="002E472E"/>
    <w:rsid w:val="00305409"/>
    <w:rsid w:val="003353AB"/>
    <w:rsid w:val="003364F8"/>
    <w:rsid w:val="003609EF"/>
    <w:rsid w:val="0036231A"/>
    <w:rsid w:val="00374DD4"/>
    <w:rsid w:val="0038527D"/>
    <w:rsid w:val="003D3824"/>
    <w:rsid w:val="003E00D3"/>
    <w:rsid w:val="003E1A36"/>
    <w:rsid w:val="00410371"/>
    <w:rsid w:val="00416BA5"/>
    <w:rsid w:val="00423AB6"/>
    <w:rsid w:val="004242F1"/>
    <w:rsid w:val="00444216"/>
    <w:rsid w:val="00445272"/>
    <w:rsid w:val="004511AB"/>
    <w:rsid w:val="004523EE"/>
    <w:rsid w:val="00457F71"/>
    <w:rsid w:val="0048113B"/>
    <w:rsid w:val="00487CB7"/>
    <w:rsid w:val="00491E2E"/>
    <w:rsid w:val="00495888"/>
    <w:rsid w:val="00495D31"/>
    <w:rsid w:val="004B75B7"/>
    <w:rsid w:val="004C652C"/>
    <w:rsid w:val="004D2755"/>
    <w:rsid w:val="004D7D01"/>
    <w:rsid w:val="004F1599"/>
    <w:rsid w:val="00503DDE"/>
    <w:rsid w:val="005047B0"/>
    <w:rsid w:val="005141D9"/>
    <w:rsid w:val="0051580D"/>
    <w:rsid w:val="00547111"/>
    <w:rsid w:val="00564DEC"/>
    <w:rsid w:val="00570959"/>
    <w:rsid w:val="00574A7C"/>
    <w:rsid w:val="00587FB5"/>
    <w:rsid w:val="00592D74"/>
    <w:rsid w:val="00595373"/>
    <w:rsid w:val="005972AE"/>
    <w:rsid w:val="005C46C5"/>
    <w:rsid w:val="005D5B00"/>
    <w:rsid w:val="005E2C44"/>
    <w:rsid w:val="00601DEF"/>
    <w:rsid w:val="00611656"/>
    <w:rsid w:val="00621188"/>
    <w:rsid w:val="006257ED"/>
    <w:rsid w:val="00636AD6"/>
    <w:rsid w:val="00653DE4"/>
    <w:rsid w:val="00661417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1512"/>
    <w:rsid w:val="006B46FB"/>
    <w:rsid w:val="006C6ADC"/>
    <w:rsid w:val="006E21FB"/>
    <w:rsid w:val="006F0E64"/>
    <w:rsid w:val="006F7A50"/>
    <w:rsid w:val="00701655"/>
    <w:rsid w:val="00736AE7"/>
    <w:rsid w:val="0074508C"/>
    <w:rsid w:val="00745C21"/>
    <w:rsid w:val="00785AFF"/>
    <w:rsid w:val="00792342"/>
    <w:rsid w:val="00796FF1"/>
    <w:rsid w:val="007977A8"/>
    <w:rsid w:val="007A5263"/>
    <w:rsid w:val="007B1E12"/>
    <w:rsid w:val="007B512A"/>
    <w:rsid w:val="007C2097"/>
    <w:rsid w:val="007D6A07"/>
    <w:rsid w:val="007E0BF4"/>
    <w:rsid w:val="007E198F"/>
    <w:rsid w:val="007F7259"/>
    <w:rsid w:val="008040A8"/>
    <w:rsid w:val="008279FA"/>
    <w:rsid w:val="00827F35"/>
    <w:rsid w:val="00851A3E"/>
    <w:rsid w:val="008626E7"/>
    <w:rsid w:val="00870EE7"/>
    <w:rsid w:val="008863B9"/>
    <w:rsid w:val="00886692"/>
    <w:rsid w:val="00895872"/>
    <w:rsid w:val="008A0D7B"/>
    <w:rsid w:val="008A45A6"/>
    <w:rsid w:val="008A73D9"/>
    <w:rsid w:val="008B560F"/>
    <w:rsid w:val="008C189A"/>
    <w:rsid w:val="008D3CCC"/>
    <w:rsid w:val="008D4170"/>
    <w:rsid w:val="008F3789"/>
    <w:rsid w:val="008F686C"/>
    <w:rsid w:val="0091086A"/>
    <w:rsid w:val="009148DE"/>
    <w:rsid w:val="009161B0"/>
    <w:rsid w:val="00926037"/>
    <w:rsid w:val="00941E30"/>
    <w:rsid w:val="009420C1"/>
    <w:rsid w:val="00954EDD"/>
    <w:rsid w:val="00956028"/>
    <w:rsid w:val="00962443"/>
    <w:rsid w:val="009777D9"/>
    <w:rsid w:val="00981D8B"/>
    <w:rsid w:val="00991A36"/>
    <w:rsid w:val="00991B88"/>
    <w:rsid w:val="00993018"/>
    <w:rsid w:val="00997B26"/>
    <w:rsid w:val="009A5753"/>
    <w:rsid w:val="009A579D"/>
    <w:rsid w:val="009B4549"/>
    <w:rsid w:val="009C4E5A"/>
    <w:rsid w:val="009E3297"/>
    <w:rsid w:val="009F734F"/>
    <w:rsid w:val="00A03B1D"/>
    <w:rsid w:val="00A07E2E"/>
    <w:rsid w:val="00A20BFD"/>
    <w:rsid w:val="00A246B6"/>
    <w:rsid w:val="00A277A1"/>
    <w:rsid w:val="00A47E70"/>
    <w:rsid w:val="00A50CE4"/>
    <w:rsid w:val="00A50CF0"/>
    <w:rsid w:val="00A7671C"/>
    <w:rsid w:val="00A82FF7"/>
    <w:rsid w:val="00A94FC1"/>
    <w:rsid w:val="00AA2CBC"/>
    <w:rsid w:val="00AC5820"/>
    <w:rsid w:val="00AD1CD8"/>
    <w:rsid w:val="00AE285C"/>
    <w:rsid w:val="00B0233C"/>
    <w:rsid w:val="00B258BB"/>
    <w:rsid w:val="00B62280"/>
    <w:rsid w:val="00B67B97"/>
    <w:rsid w:val="00B86113"/>
    <w:rsid w:val="00B86C3F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4A9F"/>
    <w:rsid w:val="00BE718A"/>
    <w:rsid w:val="00BF081D"/>
    <w:rsid w:val="00C02433"/>
    <w:rsid w:val="00C60BD0"/>
    <w:rsid w:val="00C66BA2"/>
    <w:rsid w:val="00C777AD"/>
    <w:rsid w:val="00C870F6"/>
    <w:rsid w:val="00C95985"/>
    <w:rsid w:val="00CB7009"/>
    <w:rsid w:val="00CB71F7"/>
    <w:rsid w:val="00CC2AD8"/>
    <w:rsid w:val="00CC5026"/>
    <w:rsid w:val="00CC68D0"/>
    <w:rsid w:val="00CE0F7F"/>
    <w:rsid w:val="00CE277D"/>
    <w:rsid w:val="00CE4FAC"/>
    <w:rsid w:val="00CF4DE2"/>
    <w:rsid w:val="00CF6BA7"/>
    <w:rsid w:val="00D03F9A"/>
    <w:rsid w:val="00D06D51"/>
    <w:rsid w:val="00D24991"/>
    <w:rsid w:val="00D50255"/>
    <w:rsid w:val="00D52B60"/>
    <w:rsid w:val="00D66520"/>
    <w:rsid w:val="00D67BEF"/>
    <w:rsid w:val="00D84AE9"/>
    <w:rsid w:val="00DE1CC8"/>
    <w:rsid w:val="00DE34CF"/>
    <w:rsid w:val="00E13F3D"/>
    <w:rsid w:val="00E34898"/>
    <w:rsid w:val="00E70962"/>
    <w:rsid w:val="00E75219"/>
    <w:rsid w:val="00EA3C7B"/>
    <w:rsid w:val="00EB09B7"/>
    <w:rsid w:val="00EB605B"/>
    <w:rsid w:val="00ED1BFF"/>
    <w:rsid w:val="00EE7D7C"/>
    <w:rsid w:val="00F20210"/>
    <w:rsid w:val="00F21F8C"/>
    <w:rsid w:val="00F25D98"/>
    <w:rsid w:val="00F2700A"/>
    <w:rsid w:val="00F300FB"/>
    <w:rsid w:val="00F315AA"/>
    <w:rsid w:val="00F33300"/>
    <w:rsid w:val="00F33E10"/>
    <w:rsid w:val="00F62238"/>
    <w:rsid w:val="00F96B9B"/>
    <w:rsid w:val="00FB1288"/>
    <w:rsid w:val="00FB6386"/>
    <w:rsid w:val="00FC2058"/>
    <w:rsid w:val="00FC64D3"/>
    <w:rsid w:val="00FC66A7"/>
    <w:rsid w:val="00FC7EE6"/>
    <w:rsid w:val="00FD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C6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4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4845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989</Words>
  <Characters>5641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2023-01-04T14:36:00Z</dcterms:created>
  <dcterms:modified xsi:type="dcterms:W3CDTF">2023-01-04T14:39:00Z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