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953FC" w14:textId="77777777" w:rsidR="00F34325" w:rsidRDefault="00F34325" w:rsidP="00F343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R5s230005</w:t>
        </w:r>
      </w:fldSimple>
    </w:p>
    <w:p w14:paraId="67D7AD4E" w14:textId="77777777" w:rsidR="00F34325" w:rsidRDefault="00000000" w:rsidP="00F3432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34325" w:rsidRPr="00BA51D9">
          <w:rPr>
            <w:b/>
            <w:noProof/>
            <w:sz w:val="24"/>
          </w:rPr>
          <w:t>Online</w:t>
        </w:r>
      </w:fldSimple>
      <w:r w:rsidR="00F34325">
        <w:rPr>
          <w:b/>
          <w:noProof/>
          <w:sz w:val="24"/>
        </w:rPr>
        <w:t xml:space="preserve">, </w:t>
      </w:r>
      <w:r w:rsidR="00F34325">
        <w:fldChar w:fldCharType="begin"/>
      </w:r>
      <w:r w:rsidR="00F34325">
        <w:instrText xml:space="preserve"> DOCPROPERTY  Country  \* MERGEFORMAT </w:instrText>
      </w:r>
      <w:r w:rsidR="00F34325">
        <w:fldChar w:fldCharType="end"/>
      </w:r>
      <w:r w:rsidR="00F34325">
        <w:rPr>
          <w:b/>
          <w:noProof/>
          <w:sz w:val="24"/>
        </w:rPr>
        <w:t xml:space="preserve">, </w:t>
      </w:r>
      <w:fldSimple w:instr=" DOCPROPERTY  StartDate  \* MERGEFORMAT ">
        <w:r w:rsidR="00F34325" w:rsidRPr="00BA51D9">
          <w:rPr>
            <w:b/>
            <w:noProof/>
            <w:sz w:val="24"/>
          </w:rPr>
          <w:t>9th Dec 2022</w:t>
        </w:r>
      </w:fldSimple>
      <w:r w:rsidR="00F34325">
        <w:rPr>
          <w:b/>
          <w:noProof/>
          <w:sz w:val="24"/>
        </w:rPr>
        <w:t xml:space="preserve"> - </w:t>
      </w:r>
      <w:fldSimple w:instr=" DOCPROPERTY  EndDate  \* MERGEFORMAT ">
        <w:r w:rsidR="00F34325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4325" w14:paraId="72606F47" w14:textId="77777777" w:rsidTr="00194F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208378" w14:textId="77777777" w:rsidR="00F34325" w:rsidRDefault="00F34325" w:rsidP="00194F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34325" w14:paraId="43DC5ADF" w14:textId="77777777" w:rsidTr="00194F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9EB14" w14:textId="77777777" w:rsidR="00F34325" w:rsidRDefault="00F34325" w:rsidP="00194F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4325" w14:paraId="75F05635" w14:textId="77777777" w:rsidTr="00194F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6F98C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14:paraId="6EE4434F" w14:textId="77777777" w:rsidTr="00194F80">
        <w:tc>
          <w:tcPr>
            <w:tcW w:w="142" w:type="dxa"/>
            <w:tcBorders>
              <w:left w:val="single" w:sz="4" w:space="0" w:color="auto"/>
            </w:tcBorders>
          </w:tcPr>
          <w:p w14:paraId="20283441" w14:textId="77777777" w:rsidR="00F34325" w:rsidRDefault="00F34325" w:rsidP="00194F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6964F9" w14:textId="77777777" w:rsidR="00F34325" w:rsidRPr="00410371" w:rsidRDefault="00000000" w:rsidP="00194F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34325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353899D" w14:textId="77777777" w:rsidR="00F34325" w:rsidRDefault="00F34325" w:rsidP="00194F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307C1" w14:textId="77777777" w:rsidR="00F34325" w:rsidRPr="00410371" w:rsidRDefault="00000000" w:rsidP="00194F8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34325" w:rsidRPr="00410371">
                <w:rPr>
                  <w:b/>
                  <w:noProof/>
                  <w:sz w:val="28"/>
                </w:rPr>
                <w:t>2873</w:t>
              </w:r>
            </w:fldSimple>
          </w:p>
        </w:tc>
        <w:tc>
          <w:tcPr>
            <w:tcW w:w="709" w:type="dxa"/>
          </w:tcPr>
          <w:p w14:paraId="58DD4809" w14:textId="77777777" w:rsidR="00F34325" w:rsidRDefault="00F34325" w:rsidP="00194F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2178B5" w14:textId="77777777" w:rsidR="00F34325" w:rsidRPr="00410371" w:rsidRDefault="00000000" w:rsidP="00194F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34325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B207FC2" w14:textId="77777777" w:rsidR="00F34325" w:rsidRDefault="00F34325" w:rsidP="00194F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D224AB" w14:textId="77777777" w:rsidR="00F34325" w:rsidRPr="00410371" w:rsidRDefault="00000000" w:rsidP="00194F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34325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D5A33E" w14:textId="77777777" w:rsidR="00F34325" w:rsidRDefault="00F34325" w:rsidP="00194F80">
            <w:pPr>
              <w:pStyle w:val="CRCoverPage"/>
              <w:spacing w:after="0"/>
              <w:rPr>
                <w:noProof/>
              </w:rPr>
            </w:pPr>
          </w:p>
        </w:tc>
      </w:tr>
      <w:tr w:rsidR="00F34325" w14:paraId="33AC2B11" w14:textId="77777777" w:rsidTr="00194F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F719F8" w14:textId="77777777" w:rsidR="00F34325" w:rsidRDefault="00F34325" w:rsidP="00194F80">
            <w:pPr>
              <w:pStyle w:val="CRCoverPage"/>
              <w:spacing w:after="0"/>
              <w:rPr>
                <w:noProof/>
              </w:rPr>
            </w:pPr>
          </w:p>
        </w:tc>
      </w:tr>
      <w:tr w:rsidR="00F34325" w14:paraId="7A3DAD10" w14:textId="77777777" w:rsidTr="00194F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FCFB32" w14:textId="77777777" w:rsidR="00F34325" w:rsidRPr="00F25D98" w:rsidRDefault="00F34325" w:rsidP="00194F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4325" w14:paraId="4F4B4A10" w14:textId="77777777" w:rsidTr="00194F80">
        <w:tc>
          <w:tcPr>
            <w:tcW w:w="9641" w:type="dxa"/>
            <w:gridSpan w:val="9"/>
          </w:tcPr>
          <w:p w14:paraId="2B25416A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651764" w14:textId="77777777" w:rsidR="00F34325" w:rsidRDefault="00F34325" w:rsidP="00F343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4325" w14:paraId="67D1BBA5" w14:textId="77777777" w:rsidTr="00194F80">
        <w:tc>
          <w:tcPr>
            <w:tcW w:w="2835" w:type="dxa"/>
          </w:tcPr>
          <w:p w14:paraId="3F3F070F" w14:textId="77777777" w:rsidR="00F34325" w:rsidRDefault="00F34325" w:rsidP="00194F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FE98F9" w14:textId="77777777" w:rsidR="00F34325" w:rsidRDefault="00F34325" w:rsidP="00194F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3F7016" w14:textId="77777777" w:rsidR="00F34325" w:rsidRDefault="00F34325" w:rsidP="00194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BBB790" w14:textId="77777777" w:rsidR="00F34325" w:rsidRDefault="00F34325" w:rsidP="00194F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7DD24C" w14:textId="77777777" w:rsidR="00F34325" w:rsidRDefault="00F34325" w:rsidP="00194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F99649" w14:textId="77777777" w:rsidR="00F34325" w:rsidRDefault="00F34325" w:rsidP="00194F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073ED8" w14:textId="77777777" w:rsidR="00F34325" w:rsidRDefault="00F34325" w:rsidP="00194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02B385" w14:textId="77777777" w:rsidR="00F34325" w:rsidRDefault="00F34325" w:rsidP="00194F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ADC0FF" w14:textId="77777777" w:rsidR="00F34325" w:rsidRDefault="00F34325" w:rsidP="00194F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188DF1" w14:textId="77777777" w:rsidR="00F34325" w:rsidRDefault="00F34325" w:rsidP="00F343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4325" w14:paraId="3FD485B0" w14:textId="77777777" w:rsidTr="00194F80">
        <w:tc>
          <w:tcPr>
            <w:tcW w:w="9640" w:type="dxa"/>
            <w:gridSpan w:val="11"/>
          </w:tcPr>
          <w:p w14:paraId="6D0A510E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14:paraId="191F9351" w14:textId="77777777" w:rsidTr="00194F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1997AA" w14:textId="77777777" w:rsidR="00F34325" w:rsidRDefault="00F34325" w:rsidP="00194F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DC2FB9" w14:textId="77777777" w:rsidR="00F34325" w:rsidRDefault="00000000" w:rsidP="00194F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34325">
                <w:t>Correction to NR testcase 7.1.3.1.1</w:t>
              </w:r>
            </w:fldSimple>
          </w:p>
        </w:tc>
      </w:tr>
      <w:tr w:rsidR="00F34325" w14:paraId="40E28738" w14:textId="77777777" w:rsidTr="00194F80">
        <w:tc>
          <w:tcPr>
            <w:tcW w:w="1843" w:type="dxa"/>
            <w:tcBorders>
              <w:left w:val="single" w:sz="4" w:space="0" w:color="auto"/>
            </w:tcBorders>
          </w:tcPr>
          <w:p w14:paraId="6B634C5C" w14:textId="77777777" w:rsidR="00F34325" w:rsidRDefault="00F34325" w:rsidP="00194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55FA1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14:paraId="7C18A901" w14:textId="77777777" w:rsidTr="00194F80">
        <w:tc>
          <w:tcPr>
            <w:tcW w:w="1843" w:type="dxa"/>
            <w:tcBorders>
              <w:left w:val="single" w:sz="4" w:space="0" w:color="auto"/>
            </w:tcBorders>
          </w:tcPr>
          <w:p w14:paraId="4D6A401E" w14:textId="77777777" w:rsidR="00F34325" w:rsidRDefault="00F34325" w:rsidP="00194F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2A9166" w14:textId="77777777" w:rsidR="00F34325" w:rsidRDefault="00000000" w:rsidP="00194F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34325">
                <w:rPr>
                  <w:noProof/>
                </w:rPr>
                <w:t>ROHDE &amp; SCHWARZ</w:t>
              </w:r>
            </w:fldSimple>
          </w:p>
        </w:tc>
      </w:tr>
      <w:tr w:rsidR="00F34325" w14:paraId="0D4760E1" w14:textId="77777777" w:rsidTr="00194F80">
        <w:tc>
          <w:tcPr>
            <w:tcW w:w="1843" w:type="dxa"/>
            <w:tcBorders>
              <w:left w:val="single" w:sz="4" w:space="0" w:color="auto"/>
            </w:tcBorders>
          </w:tcPr>
          <w:p w14:paraId="591878FC" w14:textId="77777777" w:rsidR="00F34325" w:rsidRDefault="00F34325" w:rsidP="00194F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E639E2" w14:textId="77777777" w:rsidR="00F34325" w:rsidRDefault="00F34325" w:rsidP="00194F8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34325" w14:paraId="695333A9" w14:textId="77777777" w:rsidTr="00194F80">
        <w:tc>
          <w:tcPr>
            <w:tcW w:w="1843" w:type="dxa"/>
            <w:tcBorders>
              <w:left w:val="single" w:sz="4" w:space="0" w:color="auto"/>
            </w:tcBorders>
          </w:tcPr>
          <w:p w14:paraId="065C600C" w14:textId="77777777" w:rsidR="00F34325" w:rsidRDefault="00F34325" w:rsidP="00194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DD6AB4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14:paraId="118D05D0" w14:textId="77777777" w:rsidTr="00194F80">
        <w:tc>
          <w:tcPr>
            <w:tcW w:w="1843" w:type="dxa"/>
            <w:tcBorders>
              <w:left w:val="single" w:sz="4" w:space="0" w:color="auto"/>
            </w:tcBorders>
          </w:tcPr>
          <w:p w14:paraId="37F1C40B" w14:textId="77777777" w:rsidR="00F34325" w:rsidRDefault="00F34325" w:rsidP="00194F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FAB82E" w14:textId="77777777" w:rsidR="00F34325" w:rsidRDefault="00000000" w:rsidP="00194F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34325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D78A2EA" w14:textId="77777777" w:rsidR="00F34325" w:rsidRDefault="00F34325" w:rsidP="00194F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0EBB8E" w14:textId="77777777" w:rsidR="00F34325" w:rsidRDefault="00F34325" w:rsidP="00194F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3E1A8A" w14:textId="77777777" w:rsidR="00F34325" w:rsidRDefault="00000000" w:rsidP="00194F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34325">
                <w:rPr>
                  <w:noProof/>
                </w:rPr>
                <w:t>2022-12-13</w:t>
              </w:r>
            </w:fldSimple>
          </w:p>
        </w:tc>
      </w:tr>
      <w:tr w:rsidR="00F34325" w14:paraId="2EDD59F8" w14:textId="77777777" w:rsidTr="00194F80">
        <w:tc>
          <w:tcPr>
            <w:tcW w:w="1843" w:type="dxa"/>
            <w:tcBorders>
              <w:left w:val="single" w:sz="4" w:space="0" w:color="auto"/>
            </w:tcBorders>
          </w:tcPr>
          <w:p w14:paraId="6A24C2B1" w14:textId="77777777" w:rsidR="00F34325" w:rsidRDefault="00F34325" w:rsidP="00194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E011B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8D2581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E47E48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CD87BD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14:paraId="4DC01668" w14:textId="77777777" w:rsidTr="00194F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D13FC1" w14:textId="77777777" w:rsidR="00F34325" w:rsidRDefault="00F34325" w:rsidP="00194F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87C5F4" w14:textId="77777777" w:rsidR="00F34325" w:rsidRDefault="00000000" w:rsidP="00194F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343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C1D86A" w14:textId="77777777" w:rsidR="00F34325" w:rsidRDefault="00F34325" w:rsidP="00194F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982BE3" w14:textId="77777777" w:rsidR="00F34325" w:rsidRDefault="00F34325" w:rsidP="00194F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D8519E" w14:textId="77777777" w:rsidR="00F34325" w:rsidRDefault="00000000" w:rsidP="00194F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34325">
                <w:rPr>
                  <w:noProof/>
                </w:rPr>
                <w:t>Rel-17</w:t>
              </w:r>
            </w:fldSimple>
          </w:p>
        </w:tc>
      </w:tr>
      <w:tr w:rsidR="00F34325" w14:paraId="3A2EA224" w14:textId="77777777" w:rsidTr="00194F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286A52" w14:textId="77777777" w:rsidR="00F34325" w:rsidRDefault="00F34325" w:rsidP="00194F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83C41F" w14:textId="77777777" w:rsidR="00F34325" w:rsidRDefault="00F34325" w:rsidP="00194F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07CE86" w14:textId="77777777" w:rsidR="00F34325" w:rsidRDefault="00F34325" w:rsidP="00194F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8ACEDB" w14:textId="77777777" w:rsidR="00F34325" w:rsidRPr="007C2097" w:rsidRDefault="00F34325" w:rsidP="00194F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34325" w14:paraId="5E845B33" w14:textId="77777777" w:rsidTr="00194F80">
        <w:tc>
          <w:tcPr>
            <w:tcW w:w="1843" w:type="dxa"/>
          </w:tcPr>
          <w:p w14:paraId="2A0F1F36" w14:textId="77777777" w:rsidR="00F34325" w:rsidRDefault="00F34325" w:rsidP="00194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2D362F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14:paraId="3BBE1F3C" w14:textId="77777777" w:rsidTr="00194F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ABA13A" w14:textId="77777777"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4DE8C" w14:textId="77777777" w:rsidR="00F34325" w:rsidRPr="001729CA" w:rsidRDefault="00F34325" w:rsidP="00F34325">
            <w:pPr>
              <w:pStyle w:val="CRCoverPage"/>
              <w:spacing w:after="0"/>
              <w:rPr>
                <w:noProof/>
              </w:rPr>
            </w:pPr>
            <w:r w:rsidRPr="001729CA">
              <w:rPr>
                <w:noProof/>
              </w:rPr>
              <w:t xml:space="preserve">In the current TTCN implementation of wk49, </w:t>
            </w:r>
          </w:p>
          <w:p w14:paraId="3FEA8EB4" w14:textId="77777777" w:rsidR="00F34325" w:rsidRPr="001729CA" w:rsidRDefault="00F34325" w:rsidP="00F34325">
            <w:pPr>
              <w:pStyle w:val="CRCoverPage"/>
              <w:spacing w:after="0"/>
              <w:rPr>
                <w:noProof/>
              </w:rPr>
            </w:pPr>
          </w:p>
          <w:p w14:paraId="2471742C" w14:textId="77777777" w:rsidR="00F34325" w:rsidRPr="001729CA" w:rsidRDefault="00F34325" w:rsidP="00F34325">
            <w:pPr>
              <w:pStyle w:val="CRCoverPage"/>
              <w:spacing w:after="0"/>
              <w:rPr>
                <w:noProof/>
              </w:rPr>
            </w:pPr>
            <w:r w:rsidRPr="001729CA">
              <w:rPr>
                <w:noProof/>
              </w:rPr>
              <w:t xml:space="preserve">PDCP configuration of DRB is set as  </w:t>
            </w:r>
            <w:r w:rsidRPr="001729CA">
              <w:rPr>
                <w:b/>
                <w:noProof/>
              </w:rPr>
              <w:t>cs_38508_PDCP_Config()</w:t>
            </w:r>
            <w:r w:rsidRPr="001729CA">
              <w:rPr>
                <w:noProof/>
              </w:rPr>
              <w:t xml:space="preserve">, which sets PDCP SN for DL and UL as len18bits when </w:t>
            </w:r>
            <w:r w:rsidRPr="001729CA">
              <w:rPr>
                <w:i/>
                <w:noProof/>
              </w:rPr>
              <w:t>not(pc_supportOfRedCap_r17).</w:t>
            </w:r>
          </w:p>
          <w:p w14:paraId="2F827B3A" w14:textId="77777777" w:rsidR="00F34325" w:rsidRPr="001729CA" w:rsidRDefault="00F34325" w:rsidP="00F34325">
            <w:pPr>
              <w:pStyle w:val="CRCoverPage"/>
              <w:spacing w:after="0"/>
              <w:rPr>
                <w:noProof/>
              </w:rPr>
            </w:pPr>
            <w:r w:rsidRPr="001729CA">
              <w:rPr>
                <w:noProof/>
              </w:rPr>
              <w:t>This is contrary to the network configuration where Pdcp configuration of DRB is set as len12bits and against the test purpose “UE in RRC_CONNECTED state with PDCP configured for 12 bit SN”</w:t>
            </w:r>
          </w:p>
        </w:tc>
      </w:tr>
      <w:tr w:rsidR="00F34325" w14:paraId="2F0DDCF8" w14:textId="77777777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11F5C" w14:textId="77777777" w:rsidR="00F34325" w:rsidRDefault="00F34325" w:rsidP="00F34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CC8BE" w14:textId="77777777" w:rsidR="00F34325" w:rsidRPr="00F12C50" w:rsidRDefault="00F34325" w:rsidP="00F34325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F34325" w14:paraId="29A5C904" w14:textId="77777777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2D58F" w14:textId="77777777"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27A305" w14:textId="77777777" w:rsidR="00F34325" w:rsidRPr="006316B2" w:rsidRDefault="00F34325" w:rsidP="00F34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PDCP configuration of DRB is set to have PDCP SN for DL and UL as len12bits</w:t>
            </w:r>
          </w:p>
        </w:tc>
      </w:tr>
      <w:tr w:rsidR="00F34325" w14:paraId="3B7D9A33" w14:textId="77777777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D5BE5" w14:textId="77777777" w:rsidR="00F34325" w:rsidRDefault="00F34325" w:rsidP="00F34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B37EE" w14:textId="77777777" w:rsidR="00F34325" w:rsidRPr="00CF39F2" w:rsidRDefault="00F34325" w:rsidP="00F3432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34325" w14:paraId="101D2CAF" w14:textId="77777777" w:rsidTr="00194F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91705D" w14:textId="77777777"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097D2" w14:textId="77777777" w:rsidR="00F34325" w:rsidRPr="00CF39F2" w:rsidRDefault="00F34325" w:rsidP="00F3432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F34325" w14:paraId="1C6A0408" w14:textId="77777777" w:rsidTr="00194F80">
        <w:tc>
          <w:tcPr>
            <w:tcW w:w="2694" w:type="dxa"/>
            <w:gridSpan w:val="2"/>
          </w:tcPr>
          <w:p w14:paraId="4A47DD70" w14:textId="77777777" w:rsidR="00F34325" w:rsidRDefault="00F34325" w:rsidP="00F34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06DD71" w14:textId="77777777" w:rsidR="00F34325" w:rsidRDefault="00F34325" w:rsidP="00F34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14:paraId="4EFFBF8A" w14:textId="77777777" w:rsidTr="00194F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29616D" w14:textId="77777777"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B671F" w14:textId="77777777" w:rsidR="00F34325" w:rsidRDefault="00F34325" w:rsidP="00F34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7.1.3.1.1.ENDC, 7.1.3.1.1.NR5GC</w:t>
            </w:r>
          </w:p>
        </w:tc>
      </w:tr>
      <w:tr w:rsidR="00F34325" w14:paraId="2A2D2AF0" w14:textId="77777777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0293" w14:textId="77777777" w:rsidR="00F34325" w:rsidRDefault="00F34325" w:rsidP="00F34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C39B64" w14:textId="77777777" w:rsidR="00F34325" w:rsidRDefault="00F34325" w:rsidP="00F34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14:paraId="1103656B" w14:textId="77777777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50A56" w14:textId="77777777"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FA5438" w14:textId="77777777"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7DAD0E" w14:textId="77777777"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64BB36" w14:textId="77777777" w:rsidR="00F34325" w:rsidRDefault="00F34325" w:rsidP="00F343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6F119D" w14:textId="77777777" w:rsidR="00F34325" w:rsidRDefault="00F34325" w:rsidP="00F343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4325" w14:paraId="4E0F6F95" w14:textId="77777777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661E2" w14:textId="77777777"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5F4CA" w14:textId="77777777"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CD37B" w14:textId="77777777"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09F751" w14:textId="77777777" w:rsidR="00F34325" w:rsidRDefault="00F34325" w:rsidP="00F343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1ABFA" w14:textId="77777777" w:rsidR="00F34325" w:rsidRDefault="00F34325" w:rsidP="00F343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4325" w14:paraId="09C67F99" w14:textId="77777777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89832" w14:textId="77777777" w:rsidR="00F34325" w:rsidRDefault="00F34325" w:rsidP="00F343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3393AD" w14:textId="77777777"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B521B2" w14:textId="77777777"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DA9F4E" w14:textId="77777777" w:rsidR="00F34325" w:rsidRDefault="00F34325" w:rsidP="00F34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E2D8D" w14:textId="77777777" w:rsidR="00F34325" w:rsidRDefault="00F34325" w:rsidP="00F343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4325" w14:paraId="06E657A0" w14:textId="77777777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9D059" w14:textId="77777777" w:rsidR="00F34325" w:rsidRDefault="00F34325" w:rsidP="00F343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5AAFEA" w14:textId="77777777"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B65B7" w14:textId="77777777"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1A2925" w14:textId="77777777" w:rsidR="00F34325" w:rsidRDefault="00F34325" w:rsidP="00F34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A96076" w14:textId="77777777" w:rsidR="00F34325" w:rsidRDefault="00F34325" w:rsidP="00F343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4325" w14:paraId="53B240E7" w14:textId="77777777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C56E9" w14:textId="77777777" w:rsidR="00F34325" w:rsidRDefault="00F34325" w:rsidP="00F343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F14EA" w14:textId="77777777" w:rsidR="00F34325" w:rsidRDefault="00F34325" w:rsidP="00F34325">
            <w:pPr>
              <w:pStyle w:val="CRCoverPage"/>
              <w:spacing w:after="0"/>
              <w:rPr>
                <w:noProof/>
              </w:rPr>
            </w:pPr>
          </w:p>
        </w:tc>
      </w:tr>
      <w:tr w:rsidR="00F34325" w14:paraId="10F42EDC" w14:textId="77777777" w:rsidTr="00194F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70CD55" w14:textId="77777777"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239E8" w14:textId="77777777" w:rsidR="00F34325" w:rsidRDefault="00F34325" w:rsidP="00F343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4325" w:rsidRPr="008863B9" w14:paraId="46287112" w14:textId="77777777" w:rsidTr="00194F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65C88" w14:textId="77777777" w:rsidR="00F34325" w:rsidRPr="008863B9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088022" w14:textId="77777777" w:rsidR="00F34325" w:rsidRPr="008863B9" w:rsidRDefault="00F34325" w:rsidP="00F343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4325" w14:paraId="458907F3" w14:textId="77777777" w:rsidTr="00194F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868C6B" w14:textId="77777777"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5A648" w14:textId="77777777" w:rsidR="00F34325" w:rsidRDefault="00F34325" w:rsidP="00F343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02CF6B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7DC030E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6DF8FD" w14:textId="77777777" w:rsidR="009478EE" w:rsidRDefault="009478EE" w:rsidP="009478EE">
      <w:pPr>
        <w:rPr>
          <w:noProof/>
        </w:rPr>
      </w:pPr>
    </w:p>
    <w:p w14:paraId="3BF5F7FF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2183060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637D5AA" w14:textId="77777777" w:rsidR="00E87683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87683" w:rsidRPr="00A53F03">
        <w:rPr>
          <w:rFonts w:ascii="Arial" w:hAnsi="Arial" w:cs="Arial"/>
          <w:iCs/>
        </w:rPr>
        <w:t>Table of Contents</w:t>
      </w:r>
      <w:r w:rsidR="00E87683">
        <w:tab/>
      </w:r>
      <w:r w:rsidR="00E87683">
        <w:fldChar w:fldCharType="begin"/>
      </w:r>
      <w:r w:rsidR="00E87683">
        <w:instrText xml:space="preserve"> PAGEREF _Toc121830604 \h </w:instrText>
      </w:r>
      <w:r w:rsidR="00E87683">
        <w:fldChar w:fldCharType="separate"/>
      </w:r>
      <w:r w:rsidR="00E87683">
        <w:t>2</w:t>
      </w:r>
      <w:r w:rsidR="00E87683">
        <w:fldChar w:fldCharType="end"/>
      </w:r>
    </w:p>
    <w:p w14:paraId="070CC768" w14:textId="77777777" w:rsidR="00E87683" w:rsidRDefault="00E8768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53F0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53F0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_Toc121830605 \h </w:instrText>
      </w:r>
      <w:r>
        <w:fldChar w:fldCharType="separate"/>
      </w:r>
      <w:r>
        <w:t>2</w:t>
      </w:r>
      <w:r>
        <w:fldChar w:fldCharType="end"/>
      </w:r>
    </w:p>
    <w:p w14:paraId="104AA2CC" w14:textId="77777777" w:rsidR="00E87683" w:rsidRDefault="00E8768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53F0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53F0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_Toc121830606 \h </w:instrText>
      </w:r>
      <w:r>
        <w:fldChar w:fldCharType="separate"/>
      </w:r>
      <w:r>
        <w:t>2</w:t>
      </w:r>
      <w:r>
        <w:fldChar w:fldCharType="end"/>
      </w:r>
    </w:p>
    <w:p w14:paraId="1A542090" w14:textId="77777777" w:rsidR="00E87683" w:rsidRDefault="00E8768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53F03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53F03">
        <w:rPr>
          <w:rFonts w:cs="Arial"/>
          <w:b/>
          <w:color w:val="000000"/>
          <w:lang w:eastAsia="en-GB"/>
        </w:rPr>
        <w:t xml:space="preserve">Correction to the </w:t>
      </w:r>
      <w:r w:rsidRPr="00A53F03">
        <w:rPr>
          <w:rFonts w:cs="Arial"/>
          <w:b/>
          <w:bCs/>
          <w:color w:val="000000"/>
          <w:lang w:val="en-US" w:eastAsia="en-GB"/>
        </w:rPr>
        <w:t>Function f_TC_7_1_3_1_1_NR5GC</w:t>
      </w:r>
      <w:r>
        <w:tab/>
      </w:r>
      <w:r>
        <w:fldChar w:fldCharType="begin"/>
      </w:r>
      <w:r>
        <w:instrText xml:space="preserve"> PAGEREF _Toc121830607 \h </w:instrText>
      </w:r>
      <w:r>
        <w:fldChar w:fldCharType="separate"/>
      </w:r>
      <w:r>
        <w:t>2</w:t>
      </w:r>
      <w:r>
        <w:fldChar w:fldCharType="end"/>
      </w:r>
    </w:p>
    <w:p w14:paraId="2871ED7C" w14:textId="77777777" w:rsidR="00E87683" w:rsidRDefault="00E8768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53F03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53F03">
        <w:rPr>
          <w:rFonts w:cs="Arial"/>
          <w:b/>
          <w:color w:val="000000"/>
          <w:lang w:eastAsia="en-GB"/>
        </w:rPr>
        <w:t xml:space="preserve">Correction to the </w:t>
      </w:r>
      <w:r w:rsidRPr="00A53F03">
        <w:rPr>
          <w:rFonts w:cs="Arial"/>
          <w:b/>
          <w:bCs/>
          <w:color w:val="000000"/>
          <w:lang w:val="en-US" w:eastAsia="en-GB"/>
        </w:rPr>
        <w:t>Function f_TC_7_1_3_1_1_ENDC_NR</w:t>
      </w:r>
      <w:r>
        <w:tab/>
      </w:r>
      <w:r>
        <w:fldChar w:fldCharType="begin"/>
      </w:r>
      <w:r>
        <w:instrText xml:space="preserve"> PAGEREF _Toc121830608 \h </w:instrText>
      </w:r>
      <w:r>
        <w:fldChar w:fldCharType="separate"/>
      </w:r>
      <w:r>
        <w:t>5</w:t>
      </w:r>
      <w:r>
        <w:fldChar w:fldCharType="end"/>
      </w:r>
    </w:p>
    <w:p w14:paraId="35B0783A" w14:textId="77777777" w:rsidR="0096131A" w:rsidRDefault="007A73E5" w:rsidP="0096131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96131A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1830605"/>
      <w:bookmarkStart w:id="19" w:name="_Hlk107318485"/>
      <w:r w:rsidR="0096131A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E011C2A" w14:textId="77777777"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49 related to the title of this CR</w:t>
      </w:r>
      <w:r>
        <w:rPr>
          <w:rFonts w:cs="Arial"/>
          <w:lang w:eastAsia="ja-JP"/>
        </w:rPr>
        <w:t xml:space="preserve">. </w:t>
      </w:r>
    </w:p>
    <w:p w14:paraId="1BA261F5" w14:textId="77777777"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3F94C0A8" w14:textId="77777777"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9"/>
    <w:p w14:paraId="48AFBFE7" w14:textId="77777777" w:rsidR="007A73E5" w:rsidRDefault="007A73E5" w:rsidP="007A73E5">
      <w:pPr>
        <w:rPr>
          <w:b/>
          <w:sz w:val="24"/>
          <w:lang w:eastAsia="ja-JP"/>
        </w:rPr>
      </w:pPr>
    </w:p>
    <w:p w14:paraId="1961D6B7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0" w:name="_Toc122434488"/>
      <w:bookmarkStart w:id="21" w:name="_Toc295288959"/>
      <w:bookmarkStart w:id="22" w:name="_Toc121830606"/>
      <w:r w:rsidRPr="00854C55">
        <w:rPr>
          <w:b/>
        </w:rPr>
        <w:t>Corrections required</w:t>
      </w:r>
      <w:bookmarkEnd w:id="20"/>
      <w:bookmarkEnd w:id="21"/>
      <w:bookmarkEnd w:id="22"/>
    </w:p>
    <w:p w14:paraId="5976DD21" w14:textId="77777777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3" w:name="_Toc121830607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70D58">
        <w:rPr>
          <w:rFonts w:cs="Arial"/>
          <w:b/>
          <w:bCs/>
          <w:color w:val="000000"/>
          <w:lang w:val="en-US" w:eastAsia="en-GB"/>
        </w:rPr>
        <w:t>Function</w:t>
      </w:r>
      <w:r w:rsidR="002A3532">
        <w:rPr>
          <w:rFonts w:cs="Arial"/>
          <w:b/>
          <w:bCs/>
          <w:color w:val="000000"/>
          <w:lang w:val="en-US" w:eastAsia="en-GB"/>
        </w:rPr>
        <w:t xml:space="preserve"> </w:t>
      </w:r>
      <w:r w:rsidR="00F70D58" w:rsidRPr="00F70D58">
        <w:rPr>
          <w:rFonts w:cs="Arial"/>
          <w:b/>
          <w:bCs/>
          <w:color w:val="000000"/>
          <w:lang w:val="en-US" w:eastAsia="en-GB"/>
        </w:rPr>
        <w:t>f_TC_7_1_3_1_1_NR5GC</w:t>
      </w:r>
      <w:bookmarkEnd w:id="2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3B8E8728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3319" w14:textId="77777777" w:rsidR="00FB0A08" w:rsidRDefault="00B93321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B2670" w14:textId="77777777" w:rsidR="00FB0A08" w:rsidRPr="00FA530C" w:rsidRDefault="00A52D48" w:rsidP="002B42D8">
            <w:pPr>
              <w:pStyle w:val="CRCoverPage"/>
              <w:spacing w:after="0"/>
              <w:rPr>
                <w:noProof/>
              </w:rPr>
            </w:pPr>
            <w:r w:rsidRPr="00FA530C">
              <w:rPr>
                <w:rFonts w:cs="Arial"/>
                <w:bCs/>
                <w:color w:val="000000"/>
                <w:lang w:val="en-US" w:eastAsia="en-GB"/>
              </w:rPr>
              <w:t>f_TC_7_1_3_1_1_NR5GC</w:t>
            </w:r>
          </w:p>
        </w:tc>
      </w:tr>
      <w:tr w:rsidR="00FB0A08" w14:paraId="2B7410E0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3D5BB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5CB8" w14:textId="77777777" w:rsidR="00C23E57" w:rsidRPr="001729CA" w:rsidRDefault="00C23E57" w:rsidP="00C23E57">
            <w:pPr>
              <w:pStyle w:val="CRCoverPage"/>
              <w:spacing w:after="0"/>
              <w:rPr>
                <w:noProof/>
              </w:rPr>
            </w:pPr>
            <w:r w:rsidRPr="001729CA">
              <w:rPr>
                <w:noProof/>
              </w:rPr>
              <w:t xml:space="preserve">In the current TTCN implementation of wk49, </w:t>
            </w:r>
          </w:p>
          <w:p w14:paraId="2D70ED5D" w14:textId="77777777" w:rsidR="00C23E57" w:rsidRPr="001729CA" w:rsidRDefault="00C23E57" w:rsidP="00C23E57">
            <w:pPr>
              <w:pStyle w:val="CRCoverPage"/>
              <w:spacing w:after="0"/>
              <w:rPr>
                <w:noProof/>
              </w:rPr>
            </w:pPr>
          </w:p>
          <w:p w14:paraId="604EDFA0" w14:textId="77777777" w:rsidR="00C23E57" w:rsidRPr="001729CA" w:rsidRDefault="00C23E57" w:rsidP="00C23E57">
            <w:pPr>
              <w:pStyle w:val="CRCoverPage"/>
              <w:spacing w:after="0"/>
              <w:rPr>
                <w:noProof/>
              </w:rPr>
            </w:pPr>
            <w:r w:rsidRPr="001729CA">
              <w:rPr>
                <w:noProof/>
              </w:rPr>
              <w:t xml:space="preserve">PDCP configuration of DRB is set as  </w:t>
            </w:r>
            <w:r w:rsidRPr="001729CA">
              <w:rPr>
                <w:b/>
                <w:noProof/>
              </w:rPr>
              <w:t>cs_38508_PDCP_Config()</w:t>
            </w:r>
            <w:r w:rsidRPr="001729CA">
              <w:rPr>
                <w:noProof/>
              </w:rPr>
              <w:t xml:space="preserve"> , which sets PDCP SN for DL and UL as len18bits when </w:t>
            </w:r>
            <w:r w:rsidRPr="001729CA">
              <w:rPr>
                <w:i/>
                <w:noProof/>
              </w:rPr>
              <w:t>not(pc_supportOfRedCap_r17).</w:t>
            </w:r>
          </w:p>
          <w:p w14:paraId="4CE5EAF8" w14:textId="77777777" w:rsidR="00FB0A08" w:rsidRPr="00AD4ADA" w:rsidRDefault="00C23E57" w:rsidP="00C23E57">
            <w:pPr>
              <w:pStyle w:val="CRCoverPage"/>
              <w:spacing w:after="0"/>
              <w:rPr>
                <w:noProof/>
              </w:rPr>
            </w:pPr>
            <w:r w:rsidRPr="001729CA">
              <w:rPr>
                <w:noProof/>
              </w:rPr>
              <w:t>This is contrary to the network configuration where Pdcp configuration of DRB is set as len12bits and against the test purpose “</w:t>
            </w:r>
            <w:r w:rsidRPr="001729CA">
              <w:rPr>
                <w:sz w:val="16"/>
                <w:szCs w:val="16"/>
                <w:lang w:val="en-US" w:eastAsia="en-GB"/>
              </w:rPr>
              <w:t>UE in RRC_CONNECTED state with PDCP configured for 12 bit SN”</w:t>
            </w:r>
          </w:p>
        </w:tc>
      </w:tr>
      <w:tr w:rsidR="00FB0A08" w14:paraId="4D96CEDF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8209E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0C91" w14:textId="77777777" w:rsidR="005C6479" w:rsidRPr="001124B3" w:rsidRDefault="00626105" w:rsidP="005C0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PDCP configuration of DRB is set to have PDCP SN for DL and UL as len12bits</w:t>
            </w:r>
          </w:p>
        </w:tc>
      </w:tr>
      <w:tr w:rsidR="00FB0A08" w14:paraId="69FA6322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B23B2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51F9B" w14:textId="77777777" w:rsidR="00FB0A08" w:rsidRPr="00CC39F9" w:rsidRDefault="00FD0343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FD0343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FD0343">
              <w:rPr>
                <w:rFonts w:ascii="Arial" w:hAnsi="Arial" w:cs="Arial"/>
                <w:lang w:eastAsia="en-GB"/>
              </w:rPr>
              <w:t>\develop\NR5GC\7_1_3\PDCP_NR5GC.ttcn</w:t>
            </w:r>
          </w:p>
        </w:tc>
      </w:tr>
      <w:tr w:rsidR="00FB0A08" w14:paraId="282ABFC9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09C9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87F7A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3638" w14:textId="53ACDA17" w:rsidR="00FB0A08" w:rsidRDefault="00387F7A" w:rsidP="002B42D8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0B0C59C4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73DC5C36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67CA83AB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113F7543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214B" w14:textId="77777777" w:rsidR="00CF72CE" w:rsidRPr="00CF72CE" w:rsidRDefault="00F7580F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CF72CE" w:rsidRPr="00CF72CE">
              <w:rPr>
                <w:rFonts w:ascii="Courier New" w:hAnsi="Courier New" w:cs="Courier New"/>
                <w:color w:val="000000"/>
                <w:lang w:eastAsia="de-DE"/>
              </w:rPr>
              <w:t>function f_TC_7_1_3_1_1_NR5GC() runs on NR5GC_PTC</w:t>
            </w:r>
          </w:p>
          <w:p w14:paraId="6E4C22D8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{//Maintenance of PDCP sequence numbers / User plane / 12 bit SN</w:t>
            </w:r>
          </w:p>
          <w:p w14:paraId="79E1A82F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0FE0CAE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D3967ED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DRB_ToAddMod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v_DRB_ToAddMod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E54941C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NR_RadioBearer_Type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v_SS_Drb_Config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DC2EC09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79E5E477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f_NR5GC_Init_NAS(NR_1);</w:t>
            </w:r>
          </w:p>
          <w:p w14:paraId="037AA936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3BA3963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14:paraId="6A384A5A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0C89522A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//Preamble</w:t>
            </w:r>
          </w:p>
          <w:p w14:paraId="0B21C537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STATE_IDLE_1A,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TESTModeA_ON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); //@sic R5s199039 sic@</w:t>
            </w:r>
          </w:p>
          <w:p w14:paraId="29978C0C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f_NR_AS_CipheringAlgorithm_Set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(nea0);</w:t>
            </w:r>
          </w:p>
          <w:p w14:paraId="35E4839F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1A9A4DBF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:=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f_NR_GetDefaultDRB_ForFirstPDUSession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2CA549D7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v_SS_Drb_Config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f_NR_GetRadioBearerConfig_FullAM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cs_NR_PDCP_RbConfig_TransparentMode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(PDCP_SNLength12), -,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cs_SDAP_Configuration_None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); //@sic R5s199039,R5s200074 sic@</w:t>
            </w:r>
          </w:p>
          <w:p w14:paraId="5C0E9273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v_DRB_ToAddMod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:= cs_38508_NRDRB_ToAddMod(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f_NR_GetSDAP_InDRBList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, cs_38508_PDCP_Config(ms300));//@sic R5s199039, R5-227518 sic@</w:t>
            </w:r>
          </w:p>
          <w:p w14:paraId="36151B59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62C6E971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f_NR5GC_RRC_ConnectedState3N_Def(nr_Cell1,</w:t>
            </w:r>
          </w:p>
          <w:p w14:paraId="03F6722A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TEST_LOOPModeA_ON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0866E21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cs_UE_TestLoopModeA_NR_LB_Setup_NoScaling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03BBCA8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-, -, -,</w:t>
            </w:r>
          </w:p>
          <w:p w14:paraId="6EC15C9C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{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v_DRB_ToAddMod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},</w:t>
            </w:r>
          </w:p>
          <w:p w14:paraId="0B0AB5E0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{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v_SS_Drb_Config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});</w:t>
            </w:r>
          </w:p>
          <w:p w14:paraId="34F006C0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//Initialize PDCP Parameters</w:t>
            </w:r>
          </w:p>
          <w:p w14:paraId="773FCC50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f_NR_PDCP_Init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, PDCP_SNLength12,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58E0DB9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5B16B5E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5270C3F9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f_TC_7_1_3_1_1_NR_TestBody(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); // @sic R5-211387 sic@</w:t>
            </w:r>
          </w:p>
          <w:p w14:paraId="4B1B0498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668C0C97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5CBE0BD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f_NR5GC_OpenUE_TestLoopMode_Deactivate_TestMode(nr_Cell1);</w:t>
            </w:r>
          </w:p>
          <w:p w14:paraId="19796B02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//Postamble</w:t>
            </w:r>
          </w:p>
          <w:p w14:paraId="620AF5FB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f_NR_Postamble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(nr_Cell1, STATE_CONNECTED_3A);</w:t>
            </w:r>
          </w:p>
          <w:p w14:paraId="598B783F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f_NR_ReleaseAllCells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5690EF76" w14:textId="77777777" w:rsidR="002C2496" w:rsidRPr="00455951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4A823453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001E3BB5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4370902E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4348" w14:textId="77777777" w:rsidR="00C46A5F" w:rsidRPr="00C46A5F" w:rsidRDefault="00187C4B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AB1A26"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C46A5F" w:rsidRPr="00C46A5F">
              <w:rPr>
                <w:rFonts w:ascii="Courier New" w:hAnsi="Courier New" w:cs="Courier New"/>
                <w:color w:val="000000"/>
                <w:lang w:eastAsia="de-DE"/>
              </w:rPr>
              <w:t>function f_TC_7_1_3_1_1_NR5GC() runs on NR5GC_PTC</w:t>
            </w:r>
          </w:p>
          <w:p w14:paraId="5052E14C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{//Maintenance of PDCP sequence numbers / User plane / 12 bit SN</w:t>
            </w:r>
          </w:p>
          <w:p w14:paraId="1699F50E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B5AE8C3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9A0500A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DRB_ToAddMod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v_DRB_ToAddMod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62B693E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NR_RadioBearer_Type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v_SS_Drb_Config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A717903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6E3C7447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f_NR5GC_Init_NAS(NR_1);</w:t>
            </w:r>
          </w:p>
          <w:p w14:paraId="2045C24E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F3BDD37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14:paraId="26A24745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3A94F610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//Preamble</w:t>
            </w:r>
          </w:p>
          <w:p w14:paraId="7FB08F09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STATE_IDLE_1A,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TESTModeA_ON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); //@sic R5s199039 sic@</w:t>
            </w:r>
          </w:p>
          <w:p w14:paraId="336C5A8F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f_NR_AS_CipheringAlgorithm_Set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(nea0);</w:t>
            </w:r>
          </w:p>
          <w:p w14:paraId="5EDAF764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11519032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:=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f_NR_GetDefaultDRB_ForFirstPDUSession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011591FA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v_SS_Drb_Config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f_NR_GetRadioBearerConfig_FullAM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cs_NR_PDCP_RbConfig_TransparentMode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(PDCP_SNLength12), -,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cs_SDAP_Configuration_None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); //@sic R5s199039,R5s200074 sic@</w:t>
            </w:r>
          </w:p>
          <w:p w14:paraId="338DE60F" w14:textId="77777777" w:rsidR="00C46A5F" w:rsidRPr="001C6BC1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C6B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v_DRB_ToAddMod</w:t>
            </w:r>
            <w:proofErr w:type="spellEnd"/>
            <w:r w:rsidRPr="001C6B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cs_38508_NRDRB_ToAddMod(</w:t>
            </w:r>
            <w:proofErr w:type="spellStart"/>
            <w:r w:rsidRPr="001C6B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f_NR_GetSDAP_InDRBList</w:t>
            </w:r>
            <w:proofErr w:type="spellEnd"/>
            <w:r w:rsidRPr="001C6B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1C6B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</w:t>
            </w:r>
            <w:proofErr w:type="spellEnd"/>
            <w:r w:rsidRPr="001C6B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), </w:t>
            </w:r>
            <w:proofErr w:type="spellStart"/>
            <w:r w:rsidRPr="001C6B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</w:t>
            </w:r>
            <w:proofErr w:type="spellEnd"/>
            <w:r w:rsidRPr="001C6B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/*cs_38508_PDCP_Config(ms300, len12bits, len12bits)*/</w:t>
            </w:r>
          </w:p>
          <w:p w14:paraId="65BF96CE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B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1C6B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cs_PDCP_Config_</w:t>
            </w:r>
            <w:proofErr w:type="gramStart"/>
            <w:r w:rsidRPr="001C6B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Def</w:t>
            </w:r>
            <w:proofErr w:type="spellEnd"/>
            <w:r w:rsidRPr="001C6B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1C6B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cs_38508_PDCP_Config_DRB(ms300, len12bits, len12bits, true_)));//@</w:t>
            </w: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sic R5s199039, R5-227518 sic@</w:t>
            </w:r>
          </w:p>
          <w:p w14:paraId="02093B83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373CC424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f_NR5GC_RRC_ConnectedState3N_Def(nr_Cell1,</w:t>
            </w:r>
          </w:p>
          <w:p w14:paraId="313D71B9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TEST_LOOPModeA_ON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D408C1E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cs_UE_TestLoopModeA_NR_LB_Setup_NoScaling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04C206E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-, -, -,</w:t>
            </w:r>
          </w:p>
          <w:p w14:paraId="13850B62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{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v_DRB_ToAddMod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},</w:t>
            </w:r>
          </w:p>
          <w:p w14:paraId="721265E5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{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v_SS_Drb_Config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});</w:t>
            </w:r>
          </w:p>
          <w:p w14:paraId="46DC0457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//Initialize PDCP Parameters</w:t>
            </w:r>
          </w:p>
          <w:p w14:paraId="019F6B14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f_NR_PDCP_Init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, PDCP_SNLength12,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BDBA033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39DBEBD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25AB216B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f_TC_7_1_3_1_1_NR_TestBody(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); // @sic R5-211387 sic@</w:t>
            </w:r>
          </w:p>
          <w:p w14:paraId="312DC7A9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4451644D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0181C9E0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f_NR5GC_OpenUE_TestLoopMode_Deactivate_TestMode(nr_Cell1);</w:t>
            </w:r>
          </w:p>
          <w:p w14:paraId="6B2A3911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14:paraId="4DDC1ED6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f_NR_Postamble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(nr_Cell1, STATE_CONNECTED_3A);</w:t>
            </w:r>
          </w:p>
          <w:p w14:paraId="1097DF12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f_NR_ReleaseAllCells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2D557B86" w14:textId="77777777" w:rsidR="00FB0A08" w:rsidRPr="006D35E4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0582002" w14:textId="77777777" w:rsidR="001C6BC1" w:rsidRPr="003D65E8" w:rsidRDefault="001C6BC1" w:rsidP="001C6BC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21830608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EC7C20" w:rsidRPr="00EC7C20">
        <w:rPr>
          <w:rFonts w:cs="Arial"/>
          <w:b/>
          <w:bCs/>
          <w:color w:val="000000"/>
          <w:lang w:val="en-US" w:eastAsia="en-GB"/>
        </w:rPr>
        <w:t>f_TC_7_1_3_1_1_ENDC_NR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C6BC1" w14:paraId="4DEFAB99" w14:textId="77777777" w:rsidTr="006439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0CAC3" w14:textId="77777777" w:rsidR="001C6BC1" w:rsidRDefault="00D830CE" w:rsidP="006439B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1C6BC1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1C6BC1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F731A" w14:textId="77777777" w:rsidR="001C6BC1" w:rsidRPr="00E44127" w:rsidRDefault="0017482C" w:rsidP="006439B5">
            <w:pPr>
              <w:pStyle w:val="CRCoverPage"/>
              <w:spacing w:after="0"/>
              <w:rPr>
                <w:noProof/>
              </w:rPr>
            </w:pPr>
            <w:r w:rsidRPr="0017482C">
              <w:t>f_TC_7_1_3_1_1_ENDC_NR</w:t>
            </w:r>
          </w:p>
        </w:tc>
      </w:tr>
      <w:tr w:rsidR="001C6BC1" w14:paraId="353007DA" w14:textId="77777777" w:rsidTr="006439B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6EFC9" w14:textId="77777777" w:rsidR="001C6BC1" w:rsidRDefault="001C6BC1" w:rsidP="006439B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DEBD" w14:textId="77777777" w:rsidR="001C6BC1" w:rsidRPr="001729CA" w:rsidRDefault="001C6BC1" w:rsidP="006439B5">
            <w:pPr>
              <w:pStyle w:val="CRCoverPage"/>
              <w:spacing w:after="0"/>
              <w:rPr>
                <w:noProof/>
              </w:rPr>
            </w:pPr>
            <w:r w:rsidRPr="001729CA">
              <w:rPr>
                <w:noProof/>
              </w:rPr>
              <w:t xml:space="preserve">In the current TTCN implementation of wk49, </w:t>
            </w:r>
          </w:p>
          <w:p w14:paraId="0162E815" w14:textId="77777777" w:rsidR="001C6BC1" w:rsidRPr="001729CA" w:rsidRDefault="001C6BC1" w:rsidP="006439B5">
            <w:pPr>
              <w:pStyle w:val="CRCoverPage"/>
              <w:spacing w:after="0"/>
              <w:rPr>
                <w:noProof/>
              </w:rPr>
            </w:pPr>
          </w:p>
          <w:p w14:paraId="4A6E2500" w14:textId="77777777" w:rsidR="001C6BC1" w:rsidRPr="001729CA" w:rsidRDefault="001C6BC1" w:rsidP="006439B5">
            <w:pPr>
              <w:pStyle w:val="CRCoverPage"/>
              <w:spacing w:after="0"/>
              <w:rPr>
                <w:noProof/>
              </w:rPr>
            </w:pPr>
            <w:r w:rsidRPr="001729CA">
              <w:rPr>
                <w:noProof/>
              </w:rPr>
              <w:t xml:space="preserve">PDCP configuration of DRB is set as  </w:t>
            </w:r>
            <w:r w:rsidRPr="001729CA">
              <w:rPr>
                <w:b/>
                <w:noProof/>
              </w:rPr>
              <w:t>cs_38508_PDCP_Config()</w:t>
            </w:r>
            <w:r w:rsidRPr="001729CA">
              <w:rPr>
                <w:noProof/>
              </w:rPr>
              <w:t xml:space="preserve"> , which sets PDCP SN for DL and UL as len18bits when </w:t>
            </w:r>
            <w:r w:rsidRPr="001729CA">
              <w:rPr>
                <w:i/>
                <w:noProof/>
              </w:rPr>
              <w:t>not(pc_supportOfRedCap_r17).</w:t>
            </w:r>
          </w:p>
          <w:p w14:paraId="7E8E53C1" w14:textId="77777777" w:rsidR="001C6BC1" w:rsidRPr="00AD4ADA" w:rsidRDefault="001C6BC1" w:rsidP="006439B5">
            <w:pPr>
              <w:pStyle w:val="CRCoverPage"/>
              <w:spacing w:after="0"/>
              <w:rPr>
                <w:noProof/>
              </w:rPr>
            </w:pPr>
            <w:r w:rsidRPr="001729CA">
              <w:rPr>
                <w:noProof/>
              </w:rPr>
              <w:t>This is contrary to the network configuration where Pdcp configuration of DRB is set as len12bits and against the test purpose “</w:t>
            </w:r>
            <w:r w:rsidRPr="001729CA">
              <w:rPr>
                <w:sz w:val="16"/>
                <w:szCs w:val="16"/>
                <w:lang w:val="en-US" w:eastAsia="en-GB"/>
              </w:rPr>
              <w:t>UE in RRC_CONNECTED state with PDCP configured for 12 bit SN”</w:t>
            </w:r>
          </w:p>
        </w:tc>
      </w:tr>
      <w:tr w:rsidR="001C6BC1" w14:paraId="0AE8C8F2" w14:textId="77777777" w:rsidTr="006439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A100A" w14:textId="77777777" w:rsidR="001C6BC1" w:rsidRDefault="001C6BC1" w:rsidP="006439B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FAF1" w14:textId="77777777" w:rsidR="001C6BC1" w:rsidRPr="001124B3" w:rsidRDefault="001C6BC1" w:rsidP="006439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PDCP configuration of DRB is set to have PDCP SN for DL and UL as len12bits</w:t>
            </w:r>
          </w:p>
        </w:tc>
      </w:tr>
      <w:tr w:rsidR="001C6BC1" w14:paraId="03B16957" w14:textId="77777777" w:rsidTr="006439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193C7" w14:textId="77777777" w:rsidR="001C6BC1" w:rsidRDefault="001C6BC1" w:rsidP="006439B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050B" w14:textId="77777777" w:rsidR="001C6BC1" w:rsidRPr="00CC39F9" w:rsidRDefault="00C2628A" w:rsidP="006439B5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C2628A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C2628A">
              <w:rPr>
                <w:rFonts w:ascii="Arial" w:hAnsi="Arial" w:cs="Arial"/>
                <w:lang w:eastAsia="en-GB"/>
              </w:rPr>
              <w:t>\develop\ENDC\7_1_3\</w:t>
            </w:r>
            <w:proofErr w:type="spellStart"/>
            <w:r w:rsidRPr="00C2628A">
              <w:rPr>
                <w:rFonts w:ascii="Arial" w:hAnsi="Arial" w:cs="Arial"/>
                <w:lang w:eastAsia="en-GB"/>
              </w:rPr>
              <w:t>PDCP_ENDC_NR.ttcn</w:t>
            </w:r>
            <w:proofErr w:type="spellEnd"/>
          </w:p>
        </w:tc>
      </w:tr>
      <w:tr w:rsidR="001C6BC1" w14:paraId="4EA77215" w14:textId="77777777" w:rsidTr="006439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2E920" w14:textId="77777777" w:rsidR="001C6BC1" w:rsidRDefault="001C6BC1" w:rsidP="006439B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F30069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4524" w14:textId="7DC62D98" w:rsidR="001C6BC1" w:rsidRDefault="00F30069" w:rsidP="006439B5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08D08126" w14:textId="77777777" w:rsidR="001C6BC1" w:rsidRDefault="001C6BC1" w:rsidP="001C6BC1">
      <w:pPr>
        <w:spacing w:after="0"/>
        <w:rPr>
          <w:rFonts w:ascii="Arial" w:hAnsi="Arial"/>
          <w:b/>
          <w:lang w:eastAsia="en-GB"/>
        </w:rPr>
      </w:pPr>
    </w:p>
    <w:p w14:paraId="41F74966" w14:textId="77777777" w:rsidR="001C6BC1" w:rsidRDefault="001C6BC1" w:rsidP="001C6BC1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46C7A98B" w14:textId="77777777" w:rsidR="001C6BC1" w:rsidRDefault="001C6BC1" w:rsidP="001C6BC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C6BC1" w:rsidRPr="00CD057D" w14:paraId="13DF4F40" w14:textId="77777777" w:rsidTr="006439B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0B04" w14:textId="77777777" w:rsidR="005D0B3C" w:rsidRPr="005D0B3C" w:rsidRDefault="001C6BC1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5D0B3C" w:rsidRPr="005D0B3C">
              <w:rPr>
                <w:rFonts w:ascii="Courier New" w:hAnsi="Courier New" w:cs="Courier New"/>
                <w:color w:val="000000"/>
                <w:lang w:eastAsia="de-DE"/>
              </w:rPr>
              <w:t>function f_TC_7_1_3_1_1_ENDC_NR() runs on ENDC_NR_PTC</w:t>
            </w:r>
          </w:p>
          <w:p w14:paraId="06738A46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{//Maintenance of PDCP sequence numbers / User plane / 12 bit SN</w:t>
            </w:r>
          </w:p>
          <w:p w14:paraId="198C4F9C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6D6E5A5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D34B9D7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DRB_ToAddModList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ACA5136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5E9A51DE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f_ENDC_NR_Init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614395E7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 //Create and configure NR cell1</w:t>
            </w:r>
          </w:p>
          <w:p w14:paraId="78DA9A1A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7556D9D1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FEF293A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f_NR_PDCP_Init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, PDCP_SNLength12);</w:t>
            </w:r>
          </w:p>
          <w:p w14:paraId="350D6B1D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14:paraId="5ED31797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f_NR_ENDC_PreambleOnEUTRA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MCG_Only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33CF6D0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f_NR_AS_CipheringAlgorithm_Set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(nea0);</w:t>
            </w:r>
          </w:p>
          <w:p w14:paraId="34D5662D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f_NR_GetRadioBearerConfig_FullAM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79BD934D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tsc_NR_DRB2,</w:t>
            </w:r>
          </w:p>
          <w:p w14:paraId="78C8F1B2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-,</w:t>
            </w:r>
          </w:p>
          <w:p w14:paraId="4FED3C43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cs_NR_PDCP_RbConfig_TransparentMode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(PDCP_SNLength12))};</w:t>
            </w:r>
          </w:p>
          <w:p w14:paraId="5B2DC741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:= {cs_38508_DRB_ToAddMod(tsc_NR_DRB2, cs_38508_PDCP_Config())}; //@sic R5-227518 sic@</w:t>
            </w:r>
          </w:p>
          <w:p w14:paraId="0641FE8E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f_NR_ENDC_ConfigAM_UM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(nr_Cell1,1, 0,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, -, -,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CCF3D51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5701AF4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58C6C3E7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(EUTRA);</w:t>
            </w:r>
          </w:p>
          <w:p w14:paraId="5C5656C6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f_TC_7_1_3_1_1_NR_TestBody(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); // @sic R5-211387 sic@</w:t>
            </w:r>
          </w:p>
          <w:p w14:paraId="774BCC4F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31E9DF7F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42FDB15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(EUTRA,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); //@sic R5s190203 sic@</w:t>
            </w:r>
          </w:p>
          <w:p w14:paraId="6AF4AD90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//Wait from coordination AFTER the connection is released in E-UTRA</w:t>
            </w:r>
          </w:p>
          <w:p w14:paraId="47B34DBF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(EUTRA, "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14:paraId="44BA6989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14:paraId="3E6F7BBF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f_NR_ReleaseAllCells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55EB1318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36486F37" w14:textId="77777777" w:rsidR="001C6BC1" w:rsidRPr="00455951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78EFFB8D" w14:textId="77777777" w:rsidR="001C6BC1" w:rsidRPr="00CD057D" w:rsidRDefault="001C6BC1" w:rsidP="001C6BC1">
      <w:pPr>
        <w:spacing w:after="0"/>
        <w:rPr>
          <w:rFonts w:ascii="Arial" w:hAnsi="Arial"/>
          <w:b/>
          <w:color w:val="000000"/>
          <w:lang w:eastAsia="en-GB"/>
        </w:rPr>
      </w:pPr>
    </w:p>
    <w:p w14:paraId="29923DFF" w14:textId="77777777" w:rsidR="001C6BC1" w:rsidRPr="00CD057D" w:rsidRDefault="001C6BC1" w:rsidP="001C6BC1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C6BC1" w:rsidRPr="00CD057D" w14:paraId="65CB4943" w14:textId="77777777" w:rsidTr="006439B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1728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f_TC_7_1_3_1_1_ENDC_NR() runs on ENDC_NR_PTC</w:t>
            </w:r>
          </w:p>
          <w:p w14:paraId="29C24A3A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{//Maintenance of PDCP sequence numbers / User plane / 12 bit SN</w:t>
            </w:r>
          </w:p>
          <w:p w14:paraId="1DA64DBE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0012E1F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853024D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DRB_ToAddModList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38C0FCD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6F46FE6A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f_ENDC_NR_Init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119B2BA3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 //Create and configure NR cell1</w:t>
            </w:r>
          </w:p>
          <w:p w14:paraId="08E5BAE6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703FC33F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93242D8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f_NR_PDCP_Init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, PDCP_SNLength12);</w:t>
            </w:r>
          </w:p>
          <w:p w14:paraId="783B3527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14:paraId="12730D76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f_NR_ENDC_PreambleOnEUTRA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MCG_Only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2D817BF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f_NR_AS_CipheringAlgorithm_Set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(nea0);</w:t>
            </w:r>
          </w:p>
          <w:p w14:paraId="1713D6DA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f_NR_GetRadioBearerConfig_FullAM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6F262237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tsc_NR_DRB2,</w:t>
            </w:r>
          </w:p>
          <w:p w14:paraId="24FB7A97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-,</w:t>
            </w:r>
          </w:p>
          <w:p w14:paraId="5E9AA7D4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cs_NR_PDCP_RbConfig_TransparentMode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(PDCP_SNLength12))};</w:t>
            </w:r>
          </w:p>
          <w:p w14:paraId="6E2559F6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0903C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v_DRB_ToAddModList</w:t>
            </w:r>
            <w:proofErr w:type="spellEnd"/>
            <w:r w:rsidRPr="000903C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{cs_38508_DRB_ToAddMod(tsc_NR_DRB2, </w:t>
            </w:r>
            <w:proofErr w:type="spellStart"/>
            <w:r w:rsidRPr="000903C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cs_PDCP_Config_Def</w:t>
            </w:r>
            <w:proofErr w:type="spellEnd"/>
            <w:r w:rsidRPr="000903C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(cs_38508_PDCP_Config_DRB(ms300, len12bits, len12bits, true_)))}; //@sic R5-227518 sic@</w:t>
            </w:r>
          </w:p>
          <w:p w14:paraId="29F92C6D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f_NR_ENDC_ConfigAM_UM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(nr_Cell1,1, 0,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, -, -,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72A2764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7360059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3DB801B7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(EUTRA);</w:t>
            </w:r>
          </w:p>
          <w:p w14:paraId="5726A9D6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f_TC_7_1_3_1_1_NR_TestBody(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); // @sic R5-211387 sic@</w:t>
            </w:r>
          </w:p>
          <w:p w14:paraId="014E6737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37DA4EBF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D0BBDD8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(EUTRA,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); //@sic R5s190203 sic@</w:t>
            </w:r>
          </w:p>
          <w:p w14:paraId="567EDF35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//Wait from coordination AFTER the connection is released in E-UTRA</w:t>
            </w:r>
          </w:p>
          <w:p w14:paraId="5C45E8FE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(EUTRA, "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14:paraId="010831F7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14:paraId="32719478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f_NR_ReleaseAllCells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4A597ADD" w14:textId="77777777" w:rsidR="001C6BC1" w:rsidRPr="006D35E4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42C670BF" w14:textId="77777777" w:rsidR="001C6BC1" w:rsidRDefault="001C6BC1" w:rsidP="00EC7C2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5174B" w14:textId="77777777" w:rsidR="006E664F" w:rsidRDefault="006E664F">
      <w:r>
        <w:separator/>
      </w:r>
    </w:p>
  </w:endnote>
  <w:endnote w:type="continuationSeparator" w:id="0">
    <w:p w14:paraId="65E870D8" w14:textId="77777777" w:rsidR="006E664F" w:rsidRDefault="006E6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D7825" w14:textId="77777777" w:rsidR="00B75C71" w:rsidRDefault="00B75C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C079F" w14:textId="77777777" w:rsidR="00B75C71" w:rsidRDefault="00B75C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4532A" w14:textId="77777777" w:rsidR="00B75C71" w:rsidRDefault="00B75C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03A2C" w14:textId="77777777" w:rsidR="006E664F" w:rsidRDefault="006E664F">
      <w:r>
        <w:separator/>
      </w:r>
    </w:p>
  </w:footnote>
  <w:footnote w:type="continuationSeparator" w:id="0">
    <w:p w14:paraId="26947B5F" w14:textId="77777777" w:rsidR="006E664F" w:rsidRDefault="006E6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4AC27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CD80817" wp14:editId="46BB333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69A99373" w14:textId="77777777"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D8081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69A99373" w14:textId="77777777"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9E60C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6A8D585" wp14:editId="6614118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460E6F31" w14:textId="77777777"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A8D58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460E6F31" w14:textId="77777777"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05FD1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AF23DF1" wp14:editId="2A3F19B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6C7C2891" w14:textId="77777777"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F23DF1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6C7C2891" w14:textId="77777777"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C022B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1CA9982" wp14:editId="646FFF1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486C5D1C" w14:textId="77777777"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CA998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486C5D1C" w14:textId="77777777"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2DC58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79B1B82" wp14:editId="547B1C7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39AA9B6B" w14:textId="77777777"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9B1B8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39AA9B6B" w14:textId="77777777"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3D3F1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2011EEA" wp14:editId="500BA44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1B19DB45" w14:textId="77777777"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011EE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1B19DB45" w14:textId="77777777"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15004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2312688">
    <w:abstractNumId w:val="6"/>
  </w:num>
  <w:num w:numId="3" w16cid:durableId="2046716274">
    <w:abstractNumId w:val="2"/>
  </w:num>
  <w:num w:numId="4" w16cid:durableId="287711186">
    <w:abstractNumId w:val="13"/>
  </w:num>
  <w:num w:numId="5" w16cid:durableId="761150920">
    <w:abstractNumId w:val="10"/>
  </w:num>
  <w:num w:numId="6" w16cid:durableId="67725778">
    <w:abstractNumId w:val="11"/>
  </w:num>
  <w:num w:numId="7" w16cid:durableId="11298752">
    <w:abstractNumId w:val="4"/>
  </w:num>
  <w:num w:numId="8" w16cid:durableId="1249390293">
    <w:abstractNumId w:val="12"/>
  </w:num>
  <w:num w:numId="9" w16cid:durableId="204879851">
    <w:abstractNumId w:val="5"/>
  </w:num>
  <w:num w:numId="10" w16cid:durableId="806095874">
    <w:abstractNumId w:val="8"/>
  </w:num>
  <w:num w:numId="11" w16cid:durableId="2030837613">
    <w:abstractNumId w:val="0"/>
  </w:num>
  <w:num w:numId="12" w16cid:durableId="1432241897">
    <w:abstractNumId w:val="3"/>
  </w:num>
  <w:num w:numId="13" w16cid:durableId="591280962">
    <w:abstractNumId w:val="14"/>
  </w:num>
  <w:num w:numId="14" w16cid:durableId="783811860">
    <w:abstractNumId w:val="1"/>
  </w:num>
  <w:num w:numId="15" w16cid:durableId="757169597">
    <w:abstractNumId w:val="9"/>
  </w:num>
  <w:num w:numId="16" w16cid:durableId="55898382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066D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9CA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87F7A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664F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02D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A3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131A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5CE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672F"/>
    <w:rsid w:val="00E86B9D"/>
    <w:rsid w:val="00E8742B"/>
    <w:rsid w:val="00E87683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69"/>
    <w:rsid w:val="00F300FB"/>
    <w:rsid w:val="00F3049B"/>
    <w:rsid w:val="00F309F1"/>
    <w:rsid w:val="00F313E8"/>
    <w:rsid w:val="00F320CF"/>
    <w:rsid w:val="00F324F8"/>
    <w:rsid w:val="00F32999"/>
    <w:rsid w:val="00F32F07"/>
    <w:rsid w:val="00F34325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B1245A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96131A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497FF-08E4-45E5-88DA-7B55A08D5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1593</Words>
  <Characters>10038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11608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3</cp:revision>
  <cp:lastPrinted>1900-01-01T00:00:00Z</cp:lastPrinted>
  <dcterms:created xsi:type="dcterms:W3CDTF">2023-01-04T20:59:00Z</dcterms:created>
  <dcterms:modified xsi:type="dcterms:W3CDTF">2023-01-05T15:55:00Z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2022-12-13T13:25:33Z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f3868481-7188-461a-9832-04d9f4ec11fc</vt:lpwstr>
  </property>
  <property fmtid="{D5CDD505-2E9C-101B-9397-08002B2CF9AE}" pid="28" name="MSIP_Label_9764cdcd-3664-4d05-9615-7cbf65a4f0a8_ContentBits">
    <vt:lpwstr>0</vt:lpwstr>
  </property>
</Properties>
</file>