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1201B" w14:textId="79A03450" w:rsidR="00D02481" w:rsidRDefault="00D02481" w:rsidP="00AB17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R5s230001</w:t>
        </w:r>
      </w:fldSimple>
    </w:p>
    <w:p w14:paraId="6FC967F9" w14:textId="77777777" w:rsidR="00D02481" w:rsidRDefault="00B00B14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B00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4D90A7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F83FB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B00B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B2AB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>NR5GC FR</w:t>
            </w:r>
            <w:proofErr w:type="gramStart"/>
            <w:r w:rsidRPr="00320AF8">
              <w:t>1 :</w:t>
            </w:r>
            <w:proofErr w:type="gramEnd"/>
            <w:r w:rsidRPr="00320AF8">
              <w:t xml:space="preserve"> Addition of Rel-16 power saving test case 7.1.1.12.3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7758D" w:rsidR="001E41F3" w:rsidRDefault="003908BC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695B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A85D63">
              <w:rPr>
                <w:noProof/>
              </w:rPr>
              <w:t>1</w:t>
            </w:r>
            <w:r w:rsidR="00CF368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F24FCE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908BC">
              <w:t>7.1.1.12.3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2EF7CF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3908BC">
              <w:t>7.1.1.12.3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8E9A3" w:rsidR="004D7D01" w:rsidRDefault="001A1C8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7.1.1.12.3.NR5GC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CDF87A" w:rsidR="004D7D01" w:rsidRDefault="000E1B9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C21ED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114C01" w:rsidR="004D7D01" w:rsidRDefault="000E1B96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2" w:name="_Toc12191739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2"/>
    </w:p>
    <w:p w14:paraId="006C7397" w14:textId="3BBF9160" w:rsidR="00DA7EC5" w:rsidRDefault="00007D89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7EC5" w:rsidRPr="00BC2353">
        <w:rPr>
          <w:rFonts w:cs="Arial"/>
          <w:iCs/>
        </w:rPr>
        <w:t>Table of Contents</w:t>
      </w:r>
      <w:r w:rsidR="00DA7EC5">
        <w:tab/>
      </w:r>
      <w:r w:rsidR="00DA7EC5">
        <w:fldChar w:fldCharType="begin"/>
      </w:r>
      <w:r w:rsidR="00DA7EC5">
        <w:instrText xml:space="preserve"> PAGEREF _Toc121917393 \h </w:instrText>
      </w:r>
      <w:r w:rsidR="00DA7EC5">
        <w:fldChar w:fldCharType="separate"/>
      </w:r>
      <w:r w:rsidR="00DA7EC5">
        <w:t>2</w:t>
      </w:r>
      <w:r w:rsidR="00DA7EC5">
        <w:fldChar w:fldCharType="end"/>
      </w:r>
    </w:p>
    <w:p w14:paraId="5B9B127D" w14:textId="3FB6A2C9" w:rsidR="00DA7EC5" w:rsidRDefault="00DA7EC5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_Toc121917394 \h </w:instrText>
      </w:r>
      <w:r>
        <w:fldChar w:fldCharType="separate"/>
      </w:r>
      <w:r>
        <w:t>3</w:t>
      </w:r>
      <w:r>
        <w:fldChar w:fldCharType="end"/>
      </w:r>
    </w:p>
    <w:p w14:paraId="67212CCF" w14:textId="302A5DBB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_Toc121917395 \h </w:instrText>
      </w:r>
      <w:r>
        <w:fldChar w:fldCharType="separate"/>
      </w:r>
      <w:r>
        <w:t>3</w:t>
      </w:r>
      <w:r>
        <w:fldChar w:fldCharType="end"/>
      </w:r>
    </w:p>
    <w:p w14:paraId="7EC0FFF9" w14:textId="048517EB" w:rsidR="00DA7EC5" w:rsidRDefault="00DA7EC5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_Toc121917396 \h </w:instrText>
      </w:r>
      <w:r>
        <w:fldChar w:fldCharType="separate"/>
      </w:r>
      <w:r>
        <w:t>3</w:t>
      </w:r>
      <w:r>
        <w:fldChar w:fldCharType="end"/>
      </w:r>
    </w:p>
    <w:p w14:paraId="4D29008C" w14:textId="1C91BC1C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_Toc121917397 \h </w:instrText>
      </w:r>
      <w:r>
        <w:fldChar w:fldCharType="separate"/>
      </w:r>
      <w:r>
        <w:t>3</w:t>
      </w:r>
      <w:r>
        <w:fldChar w:fldCharType="end"/>
      </w:r>
    </w:p>
    <w:p w14:paraId="3906D5E6" w14:textId="23759599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_Toc121917398 \h </w:instrText>
      </w:r>
      <w:r>
        <w:fldChar w:fldCharType="separate"/>
      </w:r>
      <w:r>
        <w:t>17</w:t>
      </w:r>
      <w:r>
        <w:fldChar w:fldCharType="end"/>
      </w:r>
    </w:p>
    <w:p w14:paraId="5648A6A1" w14:textId="6F0E28AA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_Toc121917399 \h </w:instrText>
      </w:r>
      <w:r>
        <w:fldChar w:fldCharType="separate"/>
      </w:r>
      <w:r>
        <w:t>22</w:t>
      </w:r>
      <w:r>
        <w:fldChar w:fldCharType="end"/>
      </w:r>
    </w:p>
    <w:p w14:paraId="3C2D52AB" w14:textId="6D34FE66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_Toc121917400 \h </w:instrText>
      </w:r>
      <w:r>
        <w:fldChar w:fldCharType="separate"/>
      </w:r>
      <w:r>
        <w:t>24</w:t>
      </w:r>
      <w:r>
        <w:fldChar w:fldCharType="end"/>
      </w:r>
    </w:p>
    <w:p w14:paraId="31C93E57" w14:textId="12FF4B79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_Toc121917401 \h </w:instrText>
      </w:r>
      <w:r>
        <w:fldChar w:fldCharType="separate"/>
      </w:r>
      <w:r>
        <w:t>30</w:t>
      </w:r>
      <w:r>
        <w:fldChar w:fldCharType="end"/>
      </w:r>
    </w:p>
    <w:p w14:paraId="10696FBE" w14:textId="38CFC787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_Toc121917402 \h </w:instrText>
      </w:r>
      <w:r>
        <w:fldChar w:fldCharType="separate"/>
      </w:r>
      <w:r>
        <w:t>33</w:t>
      </w:r>
      <w:r>
        <w:fldChar w:fldCharType="end"/>
      </w:r>
    </w:p>
    <w:p w14:paraId="37F08139" w14:textId="29BDC0C6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7</w:t>
      </w:r>
      <w:r>
        <w:tab/>
      </w:r>
      <w:r>
        <w:fldChar w:fldCharType="begin"/>
      </w:r>
      <w:r>
        <w:instrText xml:space="preserve"> PAGEREF _Toc121917403 \h </w:instrText>
      </w:r>
      <w:r>
        <w:fldChar w:fldCharType="separate"/>
      </w:r>
      <w:r>
        <w:t>35</w:t>
      </w:r>
      <w:r>
        <w:fldChar w:fldCharType="end"/>
      </w:r>
    </w:p>
    <w:p w14:paraId="209A4033" w14:textId="04E7FFC4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8</w:t>
      </w:r>
      <w:r>
        <w:tab/>
      </w:r>
      <w:r>
        <w:fldChar w:fldCharType="begin"/>
      </w:r>
      <w:r>
        <w:instrText xml:space="preserve"> PAGEREF _Toc121917404 \h </w:instrText>
      </w:r>
      <w:r>
        <w:fldChar w:fldCharType="separate"/>
      </w:r>
      <w:r>
        <w:t>39</w:t>
      </w:r>
      <w:r>
        <w:fldChar w:fldCharType="end"/>
      </w:r>
    </w:p>
    <w:p w14:paraId="589DABDC" w14:textId="6A763E8B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9</w:t>
      </w:r>
      <w:r>
        <w:tab/>
      </w:r>
      <w:r>
        <w:fldChar w:fldCharType="begin"/>
      </w:r>
      <w:r>
        <w:instrText xml:space="preserve"> PAGEREF _Toc121917405 \h </w:instrText>
      </w:r>
      <w:r>
        <w:fldChar w:fldCharType="separate"/>
      </w:r>
      <w:r>
        <w:t>40</w:t>
      </w:r>
      <w:r>
        <w:fldChar w:fldCharType="end"/>
      </w:r>
    </w:p>
    <w:p w14:paraId="33D6EDC4" w14:textId="2D9E2B9A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2.10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10</w:t>
      </w:r>
      <w:r>
        <w:tab/>
      </w:r>
      <w:r>
        <w:fldChar w:fldCharType="begin"/>
      </w:r>
      <w:r>
        <w:instrText xml:space="preserve"> PAGEREF _Toc121917406 \h </w:instrText>
      </w:r>
      <w:r>
        <w:fldChar w:fldCharType="separate"/>
      </w:r>
      <w:r>
        <w:t>41</w:t>
      </w:r>
      <w:r>
        <w:fldChar w:fldCharType="end"/>
      </w:r>
    </w:p>
    <w:p w14:paraId="576C3FAF" w14:textId="44E96C94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11</w:t>
      </w:r>
      <w:r>
        <w:tab/>
      </w:r>
      <w:r>
        <w:fldChar w:fldCharType="begin"/>
      </w:r>
      <w:r>
        <w:instrText xml:space="preserve"> PAGEREF _Toc121917407 \h </w:instrText>
      </w:r>
      <w:r>
        <w:fldChar w:fldCharType="separate"/>
      </w:r>
      <w:r>
        <w:t>42</w:t>
      </w:r>
      <w:r>
        <w:fldChar w:fldCharType="end"/>
      </w:r>
    </w:p>
    <w:p w14:paraId="6ED4015A" w14:textId="61A143C3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12</w:t>
      </w:r>
      <w:r>
        <w:tab/>
      </w:r>
      <w:r>
        <w:fldChar w:fldCharType="begin"/>
      </w:r>
      <w:r>
        <w:instrText xml:space="preserve"> PAGEREF _Toc121917408 \h </w:instrText>
      </w:r>
      <w:r>
        <w:fldChar w:fldCharType="separate"/>
      </w:r>
      <w:r>
        <w:t>42</w:t>
      </w:r>
      <w:r>
        <w:fldChar w:fldCharType="end"/>
      </w:r>
    </w:p>
    <w:p w14:paraId="5644BF4C" w14:textId="2CD8DF63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13</w:t>
      </w:r>
      <w:r>
        <w:tab/>
      </w:r>
      <w:r>
        <w:fldChar w:fldCharType="begin"/>
      </w:r>
      <w:r>
        <w:instrText xml:space="preserve"> PAGEREF _Toc121917409 \h </w:instrText>
      </w:r>
      <w:r>
        <w:fldChar w:fldCharType="separate"/>
      </w:r>
      <w:r>
        <w:t>42</w:t>
      </w:r>
      <w:r>
        <w:fldChar w:fldCharType="end"/>
      </w:r>
    </w:p>
    <w:p w14:paraId="266BAC24" w14:textId="3628F656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14</w:t>
      </w:r>
      <w:r>
        <w:tab/>
      </w:r>
      <w:r>
        <w:fldChar w:fldCharType="begin"/>
      </w:r>
      <w:r>
        <w:instrText xml:space="preserve"> PAGEREF _Toc121917410 \h </w:instrText>
      </w:r>
      <w:r>
        <w:fldChar w:fldCharType="separate"/>
      </w:r>
      <w:r>
        <w:t>46</w:t>
      </w:r>
      <w:r>
        <w:fldChar w:fldCharType="end"/>
      </w:r>
    </w:p>
    <w:p w14:paraId="0BB79947" w14:textId="6AE5E2E5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15</w:t>
      </w:r>
      <w:r>
        <w:tab/>
      </w:r>
      <w:r>
        <w:fldChar w:fldCharType="begin"/>
      </w:r>
      <w:r>
        <w:instrText xml:space="preserve"> PAGEREF _Toc121917411 \h </w:instrText>
      </w:r>
      <w:r>
        <w:fldChar w:fldCharType="separate"/>
      </w:r>
      <w:r>
        <w:t>46</w:t>
      </w:r>
      <w:r>
        <w:fldChar w:fldCharType="end"/>
      </w:r>
    </w:p>
    <w:p w14:paraId="1D7FF51D" w14:textId="2A6162BA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16</w:t>
      </w:r>
      <w:r>
        <w:tab/>
      </w:r>
      <w:r>
        <w:fldChar w:fldCharType="begin"/>
      </w:r>
      <w:r>
        <w:instrText xml:space="preserve"> PAGEREF _Toc121917412 \h </w:instrText>
      </w:r>
      <w:r>
        <w:fldChar w:fldCharType="separate"/>
      </w:r>
      <w:r>
        <w:t>47</w:t>
      </w:r>
      <w:r>
        <w:fldChar w:fldCharType="end"/>
      </w:r>
    </w:p>
    <w:p w14:paraId="50EB157A" w14:textId="66D29FB4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17</w:t>
      </w:r>
      <w:r>
        <w:tab/>
      </w:r>
      <w:r>
        <w:fldChar w:fldCharType="begin"/>
      </w:r>
      <w:r>
        <w:instrText xml:space="preserve"> PAGEREF _Toc121917413 \h </w:instrText>
      </w:r>
      <w:r>
        <w:fldChar w:fldCharType="separate"/>
      </w:r>
      <w:r>
        <w:t>48</w:t>
      </w:r>
      <w:r>
        <w:fldChar w:fldCharType="end"/>
      </w:r>
    </w:p>
    <w:p w14:paraId="65A3CF25" w14:textId="738B2D32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18</w:t>
      </w:r>
      <w:r>
        <w:tab/>
      </w:r>
      <w:r>
        <w:fldChar w:fldCharType="begin"/>
      </w:r>
      <w:r>
        <w:instrText xml:space="preserve"> PAGEREF _Toc121917414 \h </w:instrText>
      </w:r>
      <w:r>
        <w:fldChar w:fldCharType="separate"/>
      </w:r>
      <w:r>
        <w:t>50</w:t>
      </w:r>
      <w:r>
        <w:fldChar w:fldCharType="end"/>
      </w:r>
    </w:p>
    <w:p w14:paraId="584EB8E0" w14:textId="22043F6A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2.19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19</w:t>
      </w:r>
      <w:r>
        <w:tab/>
      </w:r>
      <w:r>
        <w:fldChar w:fldCharType="begin"/>
      </w:r>
      <w:r>
        <w:instrText xml:space="preserve"> PAGEREF _Toc121917415 \h </w:instrText>
      </w:r>
      <w:r>
        <w:fldChar w:fldCharType="separate"/>
      </w:r>
      <w:r>
        <w:t>50</w:t>
      </w:r>
      <w:r>
        <w:fldChar w:fldCharType="end"/>
      </w:r>
    </w:p>
    <w:p w14:paraId="5F173B92" w14:textId="3FC87D16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2.20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20</w:t>
      </w:r>
      <w:r>
        <w:tab/>
      </w:r>
      <w:r>
        <w:fldChar w:fldCharType="begin"/>
      </w:r>
      <w:r>
        <w:instrText xml:space="preserve"> PAGEREF _Toc121917416 \h </w:instrText>
      </w:r>
      <w:r>
        <w:fldChar w:fldCharType="separate"/>
      </w:r>
      <w:r>
        <w:t>51</w:t>
      </w:r>
      <w:r>
        <w:fldChar w:fldCharType="end"/>
      </w:r>
    </w:p>
    <w:p w14:paraId="195533D9" w14:textId="61F1C5C6" w:rsidR="00DA7EC5" w:rsidRDefault="00DA7EC5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_Toc121917417 \h </w:instrText>
      </w:r>
      <w:r>
        <w:fldChar w:fldCharType="separate"/>
      </w:r>
      <w:r>
        <w:t>53</w:t>
      </w:r>
      <w:r>
        <w:fldChar w:fldCharType="end"/>
      </w:r>
    </w:p>
    <w:p w14:paraId="74B2BD35" w14:textId="308236E1" w:rsidR="00DA7EC5" w:rsidRDefault="00DA7EC5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_Toc121917418 \h </w:instrText>
      </w:r>
      <w:r>
        <w:fldChar w:fldCharType="separate"/>
      </w:r>
      <w:r>
        <w:t>53</w:t>
      </w:r>
      <w:r>
        <w:fldChar w:fldCharType="end"/>
      </w:r>
    </w:p>
    <w:p w14:paraId="08118EFF" w14:textId="56B2A897" w:rsidR="00DA7EC5" w:rsidRDefault="00DA7EC5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_Toc121917419 \h </w:instrText>
      </w:r>
      <w:r>
        <w:fldChar w:fldCharType="separate"/>
      </w:r>
      <w:r>
        <w:t>53</w:t>
      </w:r>
      <w:r>
        <w:fldChar w:fldCharType="end"/>
      </w:r>
    </w:p>
    <w:p w14:paraId="24A7801D" w14:textId="5660AE2C" w:rsidR="00DA7EC5" w:rsidRDefault="00DA7EC5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_Toc121917420 \h </w:instrText>
      </w:r>
      <w:r>
        <w:fldChar w:fldCharType="separate"/>
      </w:r>
      <w:r>
        <w:t>53</w:t>
      </w:r>
      <w:r>
        <w:fldChar w:fldCharType="end"/>
      </w:r>
    </w:p>
    <w:p w14:paraId="325A0C2F" w14:textId="48EAAA3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berschrift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917394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85C02B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3908BC">
        <w:t>7.1.1.12.3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berschrift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917395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1F796D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3908BC">
        <w:t>7.1.1.12.3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917396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917397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77777777" w:rsidR="00574BDF" w:rsidRDefault="00574BDF" w:rsidP="00AB177F">
            <w:pPr>
              <w:spacing w:after="0"/>
            </w:pPr>
            <w:r w:rsidRPr="001B5FA7">
              <w:t>f_TC_7_1_1_12_3_NR5GC</w:t>
            </w:r>
          </w:p>
        </w:tc>
      </w:tr>
      <w:tr w:rsidR="00574BDF" w14:paraId="07E9C6B8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732" w14:textId="3DD5685D" w:rsidR="00574BDF" w:rsidRPr="009A5C10" w:rsidRDefault="009A5C10" w:rsidP="00776092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574BDF" w:rsidRPr="009A5C10">
              <w:rPr>
                <w:rFonts w:ascii="Arial" w:hAnsi="Arial" w:cs="Arial"/>
              </w:rPr>
              <w:t>t step</w:t>
            </w:r>
            <w:r w:rsidR="00C63B6B">
              <w:rPr>
                <w:rFonts w:ascii="Arial" w:hAnsi="Arial" w:cs="Arial"/>
              </w:rPr>
              <w:t xml:space="preserve"> </w:t>
            </w:r>
            <w:r w:rsidR="00574BDF" w:rsidRPr="009A5C10">
              <w:rPr>
                <w:rFonts w:ascii="Arial" w:hAnsi="Arial" w:cs="Arial"/>
              </w:rPr>
              <w:t>1-2</w:t>
            </w:r>
            <w:r w:rsidR="00071FA6">
              <w:rPr>
                <w:rFonts w:ascii="Arial" w:hAnsi="Arial" w:cs="Arial"/>
              </w:rPr>
              <w:t xml:space="preserve"> and 12-13</w:t>
            </w:r>
            <w:r w:rsidR="00574BDF" w:rsidRPr="009A5C10">
              <w:rPr>
                <w:rFonts w:ascii="Arial" w:hAnsi="Arial" w:cs="Arial"/>
              </w:rPr>
              <w:t xml:space="preserve">, </w:t>
            </w:r>
            <w:bookmarkStart w:id="10" w:name="OLE_LINK26"/>
            <w:r w:rsidR="00574BDF" w:rsidRPr="009A5C10">
              <w:rPr>
                <w:rFonts w:ascii="Arial" w:hAnsi="Arial" w:cs="Arial"/>
              </w:rPr>
              <w:t xml:space="preserve">v_PhysicalCellGroupConfig </w:t>
            </w:r>
            <w:bookmarkEnd w:id="10"/>
            <w:r w:rsidR="00574BDF" w:rsidRPr="009A5C10">
              <w:rPr>
                <w:rFonts w:ascii="Arial" w:hAnsi="Arial" w:cs="Arial"/>
              </w:rPr>
              <w:t xml:space="preserve">is changed to config dcp_Config_r16, but is not saved for future usage. </w:t>
            </w:r>
          </w:p>
          <w:p w14:paraId="1C84FDB2" w14:textId="77777777" w:rsidR="00C63B6B" w:rsidRDefault="00C63B6B" w:rsidP="00C63B6B">
            <w:pPr>
              <w:pStyle w:val="Listenabsatz"/>
              <w:rPr>
                <w:rFonts w:ascii="Arial" w:hAnsi="Arial" w:cs="Arial"/>
              </w:rPr>
            </w:pPr>
          </w:p>
          <w:p w14:paraId="1F1A8630" w14:textId="12F1A649" w:rsidR="00574BDF" w:rsidRPr="00C63B6B" w:rsidRDefault="00574BDF" w:rsidP="00776092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C63B6B">
              <w:rPr>
                <w:rFonts w:ascii="Arial" w:hAnsi="Arial" w:cs="Arial"/>
              </w:rPr>
              <w:t>at step</w:t>
            </w:r>
            <w:r w:rsidR="00C63B6B">
              <w:rPr>
                <w:rFonts w:ascii="Arial" w:hAnsi="Arial" w:cs="Arial"/>
              </w:rPr>
              <w:t>s</w:t>
            </w:r>
            <w:r w:rsidRPr="00C63B6B">
              <w:rPr>
                <w:rFonts w:ascii="Arial" w:hAnsi="Arial" w:cs="Arial"/>
              </w:rPr>
              <w:t xml:space="preserve"> 1-2</w:t>
            </w:r>
            <w:r w:rsidR="00C63B6B">
              <w:rPr>
                <w:rFonts w:ascii="Arial" w:hAnsi="Arial" w:cs="Arial"/>
              </w:rPr>
              <w:t xml:space="preserve"> and</w:t>
            </w:r>
            <w:r w:rsidRPr="00C63B6B">
              <w:rPr>
                <w:rFonts w:ascii="Arial" w:hAnsi="Arial" w:cs="Arial"/>
              </w:rPr>
              <w:t xml:space="preserve"> </w:t>
            </w:r>
            <w:bookmarkStart w:id="11" w:name="OLE_LINK27"/>
            <w:r w:rsidRPr="00C63B6B">
              <w:rPr>
                <w:rFonts w:ascii="Arial" w:hAnsi="Arial" w:cs="Arial"/>
              </w:rPr>
              <w:t xml:space="preserve">12-13 v_MAC_CellGroupConfig </w:t>
            </w:r>
            <w:bookmarkEnd w:id="11"/>
            <w:r w:rsidRPr="00C63B6B">
              <w:rPr>
                <w:rFonts w:ascii="Arial" w:hAnsi="Arial" w:cs="Arial"/>
              </w:rPr>
              <w:t>is changed</w:t>
            </w:r>
            <w:r w:rsidR="00C63B6B">
              <w:rPr>
                <w:rFonts w:ascii="Arial" w:hAnsi="Arial" w:cs="Arial"/>
              </w:rPr>
              <w:t xml:space="preserve"> but not</w:t>
            </w:r>
            <w:r w:rsidRPr="00C63B6B">
              <w:rPr>
                <w:rFonts w:ascii="Arial" w:hAnsi="Arial" w:cs="Arial"/>
              </w:rPr>
              <w:t xml:space="preserve"> applied to SS configuration</w:t>
            </w:r>
          </w:p>
          <w:p w14:paraId="4FBFCE9C" w14:textId="2D1E70D4" w:rsidR="00FE7CC3" w:rsidRDefault="00FE7CC3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38.331:</w:t>
            </w:r>
          </w:p>
          <w:p w14:paraId="0C660414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DCI_2_6 should be sent via common search space; and</w:t>
            </w:r>
          </w:p>
          <w:p w14:paraId="40B718BB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DCI_2_6 should be configured via searchSpaceToAddModListExt; and</w:t>
            </w:r>
          </w:p>
          <w:p w14:paraId="4B3C90E1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 xml:space="preserve"> if the network includes searchSpaceToAddModListExt, it includes the same number of entries, and listed in the same order, as in searchSpacesToAddModList in each of them.</w:t>
            </w:r>
          </w:p>
          <w:p w14:paraId="6D8EE47F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C2CD5C" w14:textId="2B32437C" w:rsidR="00182A57" w:rsidRDefault="00FE7CC3" w:rsidP="00182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Table 7.1.1.12.3.3.3-4, DCI_2_6 is configured via searchSpacesToAddModList with UE Specific search space </w:t>
            </w:r>
            <w:bookmarkStart w:id="12" w:name="OLE_LINK32"/>
          </w:p>
          <w:p w14:paraId="4253C091" w14:textId="77777777" w:rsidR="00174F31" w:rsidRDefault="00174F31" w:rsidP="00182A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B53E9" w14:textId="77777777" w:rsidR="00182A57" w:rsidRDefault="00182A57" w:rsidP="00182A57">
            <w:pPr>
              <w:pStyle w:val="CRCoverPage"/>
              <w:spacing w:after="0"/>
              <w:rPr>
                <w:noProof/>
              </w:rPr>
            </w:pPr>
          </w:p>
          <w:p w14:paraId="45F4BC4C" w14:textId="4E155509" w:rsidR="00574BDF" w:rsidRPr="00942D5F" w:rsidRDefault="00574BDF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DD5B32">
              <w:rPr>
                <w:rFonts w:cs="Arial"/>
                <w:lang w:eastAsia="zh-CN"/>
              </w:rPr>
              <w:t xml:space="preserve">drx-LongCycle </w:t>
            </w:r>
            <w:bookmarkEnd w:id="12"/>
            <w:r>
              <w:rPr>
                <w:rFonts w:cs="Arial"/>
                <w:lang w:eastAsia="zh-CN"/>
              </w:rPr>
              <w:t>for step 3-6 is 10240ms, not 1024</w:t>
            </w:r>
          </w:p>
          <w:p w14:paraId="236C116A" w14:textId="1FD5BA4C" w:rsidR="00942D5F" w:rsidRDefault="00942D5F" w:rsidP="00942D5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558B96B" w14:textId="35756D93" w:rsidR="00942D5F" w:rsidRDefault="007B5A5B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MeasGapConfig should be included in the RRCReconfiguration message at step 20.</w:t>
            </w:r>
          </w:p>
          <w:p w14:paraId="204F5FA8" w14:textId="77777777" w:rsidR="00F8001D" w:rsidRDefault="00F8001D" w:rsidP="00F8001D">
            <w:pPr>
              <w:pStyle w:val="Listenabsatz"/>
              <w:rPr>
                <w:noProof/>
              </w:rPr>
            </w:pPr>
          </w:p>
          <w:p w14:paraId="74F97020" w14:textId="78A0CEEE" w:rsidR="00F8001D" w:rsidRDefault="00941BB2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Due to the inclusion of MeasGapConfig, </w:t>
            </w:r>
            <w:r w:rsidR="002B44E3">
              <w:rPr>
                <w:noProof/>
              </w:rPr>
              <w:t xml:space="preserve">the sending of RRCReconfiguration at step 20 should be timed to alighn with MeasGap configuration at the SS. But the existing function </w:t>
            </w:r>
            <w:r w:rsidR="00BF49CF" w:rsidRPr="00BF49CF">
              <w:rPr>
                <w:noProof/>
              </w:rPr>
              <w:t>f_NR_SendRRCReconfiguration</w:t>
            </w:r>
            <w:r w:rsidR="00BF49CF">
              <w:rPr>
                <w:noProof/>
              </w:rPr>
              <w:t>() can not be used as this does not consider DRX configuration.</w:t>
            </w:r>
          </w:p>
          <w:p w14:paraId="530C26AA" w14:textId="77777777" w:rsidR="00776092" w:rsidRDefault="00776092" w:rsidP="00776092">
            <w:pPr>
              <w:pStyle w:val="Listenabsatz"/>
              <w:rPr>
                <w:noProof/>
              </w:rPr>
            </w:pPr>
          </w:p>
          <w:p w14:paraId="353436C7" w14:textId="77777777" w:rsidR="00776092" w:rsidRDefault="00776092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Calibri" w:eastAsia="Calibri" w:hAnsi="Calibri" w:cs="Calibri"/>
                <w:noProof/>
                <w:sz w:val="22"/>
                <w:szCs w:val="22"/>
                <w:lang w:val="en-US" w:eastAsia="fr-FR"/>
              </w:rPr>
            </w:pPr>
            <w:r>
              <w:rPr>
                <w:noProof/>
              </w:rPr>
              <w:t xml:space="preserve">According to current DRX/DCP configuration of step 20, the DCP occasion would be * | * | 4 | *, but according to tdd-UL-DL-ConfigurationCommon (7, 6, </w:t>
            </w:r>
            <w:r>
              <w:rPr>
                <w:noProof/>
              </w:rPr>
              <w:lastRenderedPageBreak/>
              <w:t>2,4), subframe 4 is a UL subframe, so for TDD, the DCI_2_6 at step22A can not be sent out.</w:t>
            </w:r>
          </w:p>
          <w:p w14:paraId="4C2F70EE" w14:textId="77777777" w:rsidR="00776092" w:rsidRPr="00182A57" w:rsidRDefault="00776092" w:rsidP="0077609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7107831" w14:textId="77777777" w:rsidR="00182A57" w:rsidRDefault="00182A57" w:rsidP="00182A57">
            <w:pPr>
              <w:pStyle w:val="Listenabsatz"/>
              <w:rPr>
                <w:rFonts w:ascii="Arial" w:hAnsi="Arial" w:cs="Arial"/>
                <w:lang w:eastAsia="zh-CN"/>
              </w:rPr>
            </w:pPr>
            <w:bookmarkStart w:id="13" w:name="OLE_LINK34"/>
          </w:p>
          <w:p w14:paraId="58E88DDE" w14:textId="7F269AE0" w:rsidR="00574BDF" w:rsidRPr="00182A57" w:rsidRDefault="00574BDF" w:rsidP="00776092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182A57">
              <w:rPr>
                <w:rFonts w:ascii="Arial" w:hAnsi="Arial" w:cs="Arial"/>
                <w:lang w:eastAsia="zh-CN"/>
              </w:rPr>
              <w:t xml:space="preserve">v_MAC_CellGroupConfig </w:t>
            </w:r>
            <w:bookmarkEnd w:id="13"/>
            <w:r w:rsidRPr="00182A57">
              <w:rPr>
                <w:rFonts w:ascii="Arial" w:hAnsi="Arial" w:cs="Arial"/>
                <w:lang w:eastAsia="zh-CN"/>
              </w:rPr>
              <w:t>is changed before step 22-24, but is not applied to SS</w:t>
            </w:r>
          </w:p>
          <w:p w14:paraId="6C976AD1" w14:textId="5D8C4555" w:rsidR="00574BDF" w:rsidRPr="00925AE0" w:rsidRDefault="00925AE0" w:rsidP="00776092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Pr="00925AE0">
              <w:rPr>
                <w:rFonts w:ascii="Arial" w:hAnsi="Arial" w:cs="Arial"/>
                <w:lang w:eastAsia="zh-CN"/>
              </w:rPr>
              <w:t>time returned from f_NR_GetNextSendOccasion_7_1_1_5_</w:t>
            </w:r>
            <w:proofErr w:type="gramStart"/>
            <w:r w:rsidRPr="00925AE0">
              <w:rPr>
                <w:rFonts w:ascii="Arial" w:hAnsi="Arial" w:cs="Arial"/>
                <w:lang w:eastAsia="zh-CN"/>
              </w:rPr>
              <w:t>X  is</w:t>
            </w:r>
            <w:proofErr w:type="gramEnd"/>
            <w:r w:rsidRPr="00925AE0">
              <w:rPr>
                <w:rFonts w:ascii="Arial" w:hAnsi="Arial" w:cs="Arial"/>
                <w:lang w:eastAsia="zh-CN"/>
              </w:rPr>
              <w:t xml:space="preserve"> the start point of the active time of DRX, it is not always a valid PDCCH occasion for PDSCH(C_RNTI</w:t>
            </w:r>
            <w:r w:rsidR="00DB7D2F">
              <w:rPr>
                <w:rFonts w:ascii="Arial" w:hAnsi="Arial" w:cs="Arial" w:hint="eastAsia"/>
                <w:lang w:eastAsia="zh-CN"/>
              </w:rPr>
              <w:t>)</w:t>
            </w:r>
            <w:r w:rsidR="00DB7D2F">
              <w:rPr>
                <w:rFonts w:ascii="Arial" w:hAnsi="Arial" w:cs="Arial"/>
                <w:lang w:eastAsia="zh-CN"/>
              </w:rPr>
              <w:t xml:space="preserve"> for sending RRCRelease, see also change 6.</w:t>
            </w:r>
          </w:p>
        </w:tc>
      </w:tr>
      <w:tr w:rsidR="00574BDF" w14:paraId="31F1DD6B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D5A" w14:textId="3A5ED565" w:rsidR="00574BDF" w:rsidRPr="00DB7D2F" w:rsidRDefault="00DB7D2F" w:rsidP="00FC54A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</w:t>
            </w:r>
            <w:r w:rsidR="00574BDF" w:rsidRPr="00DB7D2F">
              <w:rPr>
                <w:lang w:val="en-SG"/>
              </w:rPr>
              <w:t>all</w:t>
            </w:r>
            <w:r w:rsidR="00574BDF" w:rsidRPr="00DB7D2F">
              <w:t xml:space="preserve"> </w:t>
            </w:r>
            <w:r w:rsidR="00574BDF" w:rsidRPr="00DB7D2F">
              <w:rPr>
                <w:lang w:val="en-SG"/>
              </w:rPr>
              <w:t>f_NR_CellInfo_SetPhysicalCellGroupConfig to save v_PhysicalCellGroupConfig</w:t>
            </w:r>
          </w:p>
          <w:p w14:paraId="404F13F3" w14:textId="77777777" w:rsidR="00574BDF" w:rsidRPr="00DB7D2F" w:rsidRDefault="00574BDF" w:rsidP="00AB177F">
            <w:pPr>
              <w:pStyle w:val="CRCoverPage"/>
              <w:spacing w:after="0"/>
              <w:rPr>
                <w:lang w:val="en-SG"/>
              </w:rPr>
            </w:pPr>
          </w:p>
          <w:p w14:paraId="34BD2DAA" w14:textId="763C1C87" w:rsidR="00574BDF" w:rsidRPr="00DB7D2F" w:rsidRDefault="00574BDF" w:rsidP="00FC54A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/>
              </w:rPr>
              <w:t>apply the changes on v_MAC_CellGroupConfig to SS while calling f_NR_SS_ServingCellConfig</w:t>
            </w:r>
          </w:p>
          <w:p w14:paraId="588DAB2C" w14:textId="77777777" w:rsidR="00574BDF" w:rsidRPr="00DB7D2F" w:rsidRDefault="00574BDF" w:rsidP="00AB177F">
            <w:pPr>
              <w:pStyle w:val="CRCoverPage"/>
              <w:spacing w:after="0"/>
              <w:rPr>
                <w:lang w:val="en-SG"/>
              </w:rPr>
            </w:pPr>
          </w:p>
          <w:p w14:paraId="4DEC9DB6" w14:textId="2DA71614" w:rsidR="00574BDF" w:rsidRPr="00DB7D2F" w:rsidRDefault="00574BDF" w:rsidP="009B2934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 w:eastAsia="zh-CN"/>
              </w:rPr>
            </w:pPr>
            <w:r w:rsidRPr="00DB7D2F">
              <w:rPr>
                <w:lang w:val="en-SG"/>
              </w:rPr>
              <w:t>modify PDCCH-Config in rrcReconfiguration and config SS to enable DCI</w:t>
            </w:r>
            <w:r w:rsidRPr="00DB7D2F">
              <w:rPr>
                <w:rFonts w:hint="eastAsia"/>
                <w:lang w:val="en-SG" w:eastAsia="zh-CN"/>
              </w:rPr>
              <w:t>_</w:t>
            </w:r>
            <w:r w:rsidRPr="00DB7D2F">
              <w:rPr>
                <w:lang w:val="en-SG" w:eastAsia="zh-CN"/>
              </w:rPr>
              <w:t>2_6 searchspace</w:t>
            </w:r>
          </w:p>
          <w:p w14:paraId="096B2A15" w14:textId="77777777" w:rsidR="00574BDF" w:rsidRPr="00DB7D2F" w:rsidRDefault="00574BDF" w:rsidP="00AB177F">
            <w:pPr>
              <w:pStyle w:val="CRCoverPage"/>
              <w:spacing w:after="0"/>
              <w:rPr>
                <w:lang w:val="en-SG" w:eastAsia="zh-CN"/>
              </w:rPr>
            </w:pPr>
          </w:p>
          <w:p w14:paraId="6F3A2EBC" w14:textId="215A2067" w:rsidR="00574BDF" w:rsidRPr="00DB7D2F" w:rsidRDefault="009B2934" w:rsidP="00AB177F">
            <w:pPr>
              <w:pStyle w:val="CRCoverPage"/>
              <w:spacing w:after="0"/>
              <w:rPr>
                <w:lang w:val="en-SG" w:eastAsia="zh-CN"/>
              </w:rPr>
            </w:pPr>
            <w:r w:rsidRPr="00DB7D2F">
              <w:rPr>
                <w:lang w:val="en-SG" w:eastAsia="zh-CN"/>
              </w:rPr>
              <w:t xml:space="preserve">             </w:t>
            </w:r>
            <w:r w:rsidR="00574BDF" w:rsidRPr="00DB7D2F">
              <w:rPr>
                <w:rFonts w:hint="eastAsia"/>
                <w:lang w:val="en-SG" w:eastAsia="zh-CN"/>
              </w:rPr>
              <w:t>s</w:t>
            </w:r>
            <w:r w:rsidR="00574BDF" w:rsidRPr="00DB7D2F">
              <w:rPr>
                <w:lang w:val="en-SG" w:eastAsia="zh-CN"/>
              </w:rPr>
              <w:t>et v_SpCellConfig.spCellConfigDedicated.tag_Id</w:t>
            </w:r>
          </w:p>
          <w:p w14:paraId="261FCA99" w14:textId="77777777" w:rsidR="00574BDF" w:rsidRPr="00DB7D2F" w:rsidRDefault="00574BDF" w:rsidP="00AB177F">
            <w:pPr>
              <w:pStyle w:val="CRCoverPage"/>
              <w:spacing w:after="0"/>
              <w:rPr>
                <w:lang w:val="en-SG" w:eastAsia="zh-CN"/>
              </w:rPr>
            </w:pPr>
          </w:p>
          <w:p w14:paraId="2CAC236E" w14:textId="2B73CC21" w:rsidR="00574BDF" w:rsidRDefault="00574BDF" w:rsidP="00AB177F">
            <w:pPr>
              <w:pStyle w:val="CRCoverPage"/>
              <w:spacing w:after="0"/>
              <w:rPr>
                <w:lang w:val="en-SG" w:eastAsia="zh-CN"/>
              </w:rPr>
            </w:pPr>
            <w:r w:rsidRPr="00DB7D2F">
              <w:rPr>
                <w:lang w:val="en-SG" w:eastAsia="zh-CN"/>
              </w:rPr>
              <w:t>config</w:t>
            </w:r>
            <w:r w:rsidR="000C7415" w:rsidRPr="00DB7D2F">
              <w:rPr>
                <w:lang w:val="en-SG" w:eastAsia="zh-CN"/>
              </w:rPr>
              <w:t>ure</w:t>
            </w:r>
            <w:r w:rsidRPr="00DB7D2F">
              <w:rPr>
                <w:lang w:val="en-SG" w:eastAsia="zh-CN"/>
              </w:rPr>
              <w:t xml:space="preserve"> SS to create common searchspace for DCI_2_6</w:t>
            </w:r>
            <w:r w:rsidR="000C7415" w:rsidRPr="00DB7D2F">
              <w:rPr>
                <w:lang w:val="en-SG" w:eastAsia="zh-CN"/>
              </w:rPr>
              <w:t xml:space="preserve"> using </w:t>
            </w:r>
            <w:r w:rsidR="00074B95" w:rsidRPr="00DB7D2F">
              <w:rPr>
                <w:lang w:val="en-SG" w:eastAsia="zh-CN"/>
              </w:rPr>
              <w:t>searchSpaceToAddModListExt</w:t>
            </w:r>
          </w:p>
          <w:p w14:paraId="146AD9D2" w14:textId="0DCC4D2E" w:rsidR="00174F31" w:rsidRDefault="00174F31" w:rsidP="00AB177F">
            <w:pPr>
              <w:pStyle w:val="CRCoverPage"/>
              <w:spacing w:after="0"/>
              <w:rPr>
                <w:lang w:val="en-SG" w:eastAsia="zh-CN"/>
              </w:rPr>
            </w:pPr>
          </w:p>
          <w:p w14:paraId="0A80FAF2" w14:textId="77777777" w:rsidR="00174F31" w:rsidRPr="00AB57BC" w:rsidRDefault="00174F31" w:rsidP="00174F31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AB57BC">
              <w:rPr>
                <w:b/>
                <w:bCs/>
                <w:lang w:val="en-SG"/>
              </w:rPr>
              <w:t>Note</w:t>
            </w:r>
            <w:r w:rsidRPr="00AB57BC">
              <w:rPr>
                <w:lang w:val="en-SG"/>
              </w:rPr>
              <w:t xml:space="preserve"> :</w:t>
            </w:r>
            <w:proofErr w:type="gramEnd"/>
            <w:r w:rsidRPr="00AB57BC">
              <w:rPr>
                <w:lang w:val="en-SG"/>
              </w:rPr>
              <w:t xml:space="preserve"> An associated prose CR on 38.523-1 will be raised at RAN5</w:t>
            </w:r>
            <w:r>
              <w:rPr>
                <w:lang w:val="en-SG"/>
              </w:rPr>
              <w:t>#98</w:t>
            </w:r>
          </w:p>
          <w:p w14:paraId="71B994A1" w14:textId="77777777" w:rsidR="00174F31" w:rsidRPr="00DB7D2F" w:rsidRDefault="00174F31" w:rsidP="00AB177F">
            <w:pPr>
              <w:pStyle w:val="CRCoverPage"/>
              <w:spacing w:after="0"/>
              <w:rPr>
                <w:lang w:val="en-SG" w:eastAsia="zh-CN"/>
              </w:rPr>
            </w:pPr>
          </w:p>
          <w:p w14:paraId="0C4E42B3" w14:textId="77777777" w:rsidR="00DB7D2F" w:rsidRPr="00DB7D2F" w:rsidRDefault="00DB7D2F" w:rsidP="00AB177F">
            <w:pPr>
              <w:pStyle w:val="CRCoverPage"/>
              <w:spacing w:after="0"/>
              <w:rPr>
                <w:lang w:val="en-SG" w:eastAsia="zh-CN"/>
              </w:rPr>
            </w:pPr>
          </w:p>
          <w:p w14:paraId="187123E4" w14:textId="77777777" w:rsidR="00DB7D2F" w:rsidRPr="00DB7D2F" w:rsidRDefault="00DB7D2F" w:rsidP="00AB177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 w:eastAsia="zh-CN"/>
              </w:rPr>
              <w:t>C</w:t>
            </w:r>
            <w:r w:rsidR="00574BDF" w:rsidRPr="00DB7D2F">
              <w:rPr>
                <w:lang w:val="en-SG"/>
              </w:rPr>
              <w:t xml:space="preserve">hange v_LongDRXCycle and v_DrxStartOffset according to actual LongCycleStartOffset configuration </w:t>
            </w:r>
          </w:p>
          <w:p w14:paraId="4753C543" w14:textId="77777777" w:rsidR="00DB7D2F" w:rsidRPr="00DB7D2F" w:rsidRDefault="00DB7D2F" w:rsidP="00DB7D2F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986F1CA" w14:textId="1F42C322" w:rsidR="00F8001D" w:rsidRDefault="00F8001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Include MeasGapConfig in the RRCReconfiguration message at step 20</w:t>
            </w:r>
          </w:p>
          <w:p w14:paraId="7CE3717B" w14:textId="77777777" w:rsidR="00337EFE" w:rsidRDefault="00337EFE" w:rsidP="00337EFE">
            <w:pPr>
              <w:pStyle w:val="Listenabsatz"/>
              <w:rPr>
                <w:lang w:val="en-SG"/>
              </w:rPr>
            </w:pPr>
          </w:p>
          <w:p w14:paraId="5F44B183" w14:textId="15FF13A3" w:rsidR="00337EFE" w:rsidRDefault="00AA0D4B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Send </w:t>
            </w:r>
            <w:r w:rsidR="00BB61D2">
              <w:rPr>
                <w:lang w:val="en-SG"/>
              </w:rPr>
              <w:t>RRCReconfiguration</w:t>
            </w:r>
            <w:r w:rsidR="00881EC8">
              <w:rPr>
                <w:lang w:val="en-SG"/>
              </w:rPr>
              <w:t xml:space="preserve"> at specific TTI, </w:t>
            </w:r>
            <w:r w:rsidR="00052D64">
              <w:rPr>
                <w:lang w:val="en-SG"/>
              </w:rPr>
              <w:t xml:space="preserve">including </w:t>
            </w:r>
            <w:r w:rsidR="003C35A9">
              <w:rPr>
                <w:lang w:val="en-SG"/>
              </w:rPr>
              <w:t>MeasGapConfig</w:t>
            </w:r>
            <w:r w:rsidR="00C86424">
              <w:rPr>
                <w:lang w:val="en-SG"/>
              </w:rPr>
              <w:t>:</w:t>
            </w:r>
          </w:p>
          <w:p w14:paraId="3D970423" w14:textId="77777777" w:rsidR="00C86424" w:rsidRDefault="00C86424" w:rsidP="00C86424">
            <w:pPr>
              <w:pStyle w:val="Listenabsatz"/>
              <w:rPr>
                <w:lang w:val="en-SG"/>
              </w:rPr>
            </w:pPr>
          </w:p>
          <w:p w14:paraId="1D1CA0E7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include the measGapConfig and change ps-offset-r16 to 32</w:t>
            </w:r>
          </w:p>
          <w:p w14:paraId="6E5579C8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Sent DCI_2_6 to wake-up UE before sent rrcReconfigure message</w:t>
            </w:r>
          </w:p>
          <w:p w14:paraId="602DF2E1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Sent rrcReconfiguration at T</w:t>
            </w:r>
          </w:p>
          <w:p w14:paraId="5DCB7A14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Configure the Measurement Gap at T + 5ms</w:t>
            </w:r>
          </w:p>
          <w:p w14:paraId="62173106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Configure the new DRX/DCP at SS at T + 5ms</w:t>
            </w:r>
          </w:p>
          <w:p w14:paraId="2EC09244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Save the new Physical Cell Group</w:t>
            </w:r>
          </w:p>
          <w:p w14:paraId="2CB80170" w14:textId="6349E66B" w:rsid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Waiting for RRCReconfigurationComplete</w:t>
            </w:r>
          </w:p>
          <w:p w14:paraId="2519817F" w14:textId="77777777" w:rsidR="00F159B3" w:rsidRPr="00552D9D" w:rsidRDefault="00F159B3" w:rsidP="00F159B3">
            <w:pPr>
              <w:pStyle w:val="CRCoverPage"/>
              <w:spacing w:after="0"/>
              <w:ind w:left="1440"/>
              <w:rPr>
                <w:lang w:val="en-SG"/>
              </w:rPr>
            </w:pPr>
          </w:p>
          <w:p w14:paraId="75A10703" w14:textId="46AB9056" w:rsidR="00C86424" w:rsidRDefault="00552D9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C81C63">
              <w:rPr>
                <w:lang w:val="en-SG"/>
              </w:rPr>
              <w:t>ps-offset-</w:t>
            </w:r>
            <w:r w:rsidR="00623F04">
              <w:rPr>
                <w:lang w:val="en-SG"/>
              </w:rPr>
              <w:t xml:space="preserve">r16 to 32 </w:t>
            </w:r>
            <w:r w:rsidR="00F159B3">
              <w:rPr>
                <w:lang w:val="en-SG"/>
              </w:rPr>
              <w:t>so that DCI 2_6 is sent in a valid DL slot</w:t>
            </w:r>
          </w:p>
          <w:p w14:paraId="3ECD177F" w14:textId="5D0B3E53" w:rsidR="00F665AF" w:rsidRDefault="00F665AF" w:rsidP="00F665AF">
            <w:pPr>
              <w:pStyle w:val="CRCoverPage"/>
              <w:spacing w:after="0"/>
              <w:rPr>
                <w:lang w:val="en-SG"/>
              </w:rPr>
            </w:pPr>
          </w:p>
          <w:p w14:paraId="1362D22B" w14:textId="5287AB0B" w:rsidR="00F665AF" w:rsidRDefault="00F665AF" w:rsidP="00F665AF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F665AF">
              <w:rPr>
                <w:b/>
                <w:bCs/>
                <w:lang w:val="en-SG"/>
              </w:rPr>
              <w:t>Note</w:t>
            </w:r>
            <w:r w:rsidRPr="00F665AF">
              <w:rPr>
                <w:lang w:val="en-SG"/>
              </w:rPr>
              <w:t xml:space="preserve"> :</w:t>
            </w:r>
            <w:proofErr w:type="gramEnd"/>
            <w:r w:rsidRPr="00F665AF">
              <w:rPr>
                <w:lang w:val="en-SG"/>
              </w:rPr>
              <w:t xml:space="preserve"> An associated prose CR on 38.523-1 will be raised at RAN5#98</w:t>
            </w:r>
          </w:p>
          <w:p w14:paraId="08F69AB1" w14:textId="77777777" w:rsidR="00F8001D" w:rsidRDefault="00F8001D" w:rsidP="00F8001D">
            <w:pPr>
              <w:pStyle w:val="Listenabsatz"/>
              <w:rPr>
                <w:lang w:val="en-SG"/>
              </w:rPr>
            </w:pPr>
          </w:p>
          <w:p w14:paraId="67D13A74" w14:textId="3B9E0DDF" w:rsidR="00DB7D2F" w:rsidRPr="00DB7D2F" w:rsidRDefault="00574BDF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/>
              </w:rPr>
              <w:t>call f_NR_SS_ServingCellConfig to apply the changes on v_MAC_CellGroupConfig to SS before step 22-24</w:t>
            </w:r>
          </w:p>
          <w:p w14:paraId="60BC6CD9" w14:textId="77777777" w:rsidR="00DB7D2F" w:rsidRPr="00DB7D2F" w:rsidRDefault="00DB7D2F" w:rsidP="00DB7D2F">
            <w:pPr>
              <w:pStyle w:val="Listenabsatz"/>
              <w:rPr>
                <w:lang w:val="en-SG"/>
              </w:rPr>
            </w:pPr>
          </w:p>
          <w:p w14:paraId="08EAC771" w14:textId="5883CBF9" w:rsidR="00574BDF" w:rsidRDefault="00DB7D2F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Use function </w:t>
            </w:r>
            <w:r w:rsidR="001336F6" w:rsidRPr="001336F6">
              <w:rPr>
                <w:lang w:val="en-SG"/>
              </w:rPr>
              <w:t>f_NR_</w:t>
            </w:r>
            <w:proofErr w:type="gramStart"/>
            <w:r w:rsidR="001336F6" w:rsidRPr="001336F6">
              <w:rPr>
                <w:lang w:val="en-SG"/>
              </w:rPr>
              <w:t>GetWakeUpSi</w:t>
            </w:r>
            <w:r w:rsidR="001336F6">
              <w:rPr>
                <w:lang w:val="en-SG"/>
              </w:rPr>
              <w:t>gn</w:t>
            </w:r>
            <w:r w:rsidR="001336F6" w:rsidRPr="001336F6">
              <w:rPr>
                <w:lang w:val="en-SG"/>
              </w:rPr>
              <w:t>alTiming</w:t>
            </w:r>
            <w:r w:rsidR="001336F6">
              <w:rPr>
                <w:lang w:val="en-SG"/>
              </w:rPr>
              <w:t>(</w:t>
            </w:r>
            <w:proofErr w:type="gramEnd"/>
            <w:r w:rsidR="001336F6">
              <w:rPr>
                <w:lang w:val="en-SG"/>
              </w:rPr>
              <w:t>) to</w:t>
            </w:r>
            <w:r w:rsidR="001336F6" w:rsidRPr="001336F6">
              <w:rPr>
                <w:lang w:val="en-SG"/>
              </w:rPr>
              <w:t xml:space="preserve"> </w:t>
            </w:r>
            <w:r w:rsidR="00574BDF" w:rsidRPr="00DB7D2F">
              <w:rPr>
                <w:lang w:val="en-SG"/>
              </w:rPr>
              <w:t>get valid occasion for rrcRelease</w:t>
            </w:r>
            <w:r w:rsidR="001336F6">
              <w:rPr>
                <w:lang w:val="en-SG"/>
              </w:rPr>
              <w:t>, see also change 6</w:t>
            </w:r>
          </w:p>
        </w:tc>
      </w:tr>
      <w:tr w:rsidR="00574BDF" w14:paraId="26A5FBA5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7777777" w:rsidR="00574BDF" w:rsidRDefault="00574BDF" w:rsidP="00AB177F">
            <w:pPr>
              <w:spacing w:after="0"/>
              <w:rPr>
                <w:rFonts w:ascii="Arial" w:hAnsi="Arial" w:cs="Arial"/>
              </w:rPr>
            </w:pPr>
            <w:r w:rsidRPr="001B5FA7">
              <w:rPr>
                <w:rFonts w:ascii="Arial" w:hAnsi="Arial" w:cs="Arial"/>
              </w:rPr>
              <w:t>MAC_PowerSaving_NR5GC</w:t>
            </w:r>
          </w:p>
        </w:tc>
      </w:tr>
      <w:tr w:rsidR="00574BDF" w14:paraId="3A268939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F6E9" w14:textId="77777777" w:rsidR="00574BDF" w:rsidRDefault="00AB177F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66309460" w14:textId="77777777" w:rsidR="00AB177F" w:rsidRDefault="00AB177F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064B3069" w14:textId="05FC50DE" w:rsidR="00AB177F" w:rsidRDefault="00551DA4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</w:t>
            </w:r>
            <w:r w:rsidR="004A4DF1">
              <w:rPr>
                <w:rFonts w:ascii="Arial" w:hAnsi="Arial"/>
                <w:highlight w:val="cyan"/>
              </w:rPr>
              <w:t>according to the approved</w:t>
            </w:r>
            <w:r w:rsidR="00AB177F">
              <w:rPr>
                <w:rFonts w:ascii="Arial" w:hAnsi="Arial"/>
                <w:highlight w:val="cyan"/>
              </w:rPr>
              <w:t xml:space="preserve"> prose CR </w:t>
            </w:r>
            <w:r w:rsidR="004A4DF1">
              <w:rPr>
                <w:rFonts w:ascii="Arial" w:hAnsi="Arial"/>
                <w:highlight w:val="cyan"/>
              </w:rPr>
              <w:t>R5-231902</w:t>
            </w:r>
            <w:r w:rsidR="0059105E">
              <w:rPr>
                <w:rFonts w:ascii="Arial" w:hAnsi="Arial"/>
                <w:highlight w:val="cyan"/>
              </w:rPr>
              <w:t xml:space="preserve">. </w:t>
            </w:r>
            <w:r>
              <w:rPr>
                <w:rFonts w:ascii="Arial" w:hAnsi="Arial"/>
                <w:highlight w:val="cyan"/>
              </w:rPr>
              <w:t xml:space="preserve">Will be implemented in </w:t>
            </w:r>
            <w:proofErr w:type="gramStart"/>
            <w:r>
              <w:rPr>
                <w:rFonts w:ascii="Arial" w:hAnsi="Arial"/>
                <w:highlight w:val="cyan"/>
              </w:rPr>
              <w:t>taking into account</w:t>
            </w:r>
            <w:proofErr w:type="gramEnd"/>
            <w:r w:rsidR="00E67C21">
              <w:rPr>
                <w:rFonts w:ascii="Arial" w:hAnsi="Arial"/>
                <w:highlight w:val="cyan"/>
              </w:rPr>
              <w:t xml:space="preserve"> comments for change 9</w:t>
            </w:r>
          </w:p>
          <w:p w14:paraId="7899C404" w14:textId="77777777" w:rsidR="00AC08F9" w:rsidRDefault="00AC08F9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64F239EC" w14:textId="77777777" w:rsidR="00AC08F9" w:rsidRDefault="00AC08F9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029B799E" w14:textId="77777777" w:rsidR="00471440" w:rsidRDefault="00710875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lastRenderedPageBreak/>
              <w:t>Accepted</w:t>
            </w:r>
          </w:p>
          <w:p w14:paraId="3EB3D713" w14:textId="686AE41D" w:rsidR="00710875" w:rsidRPr="004D7E10" w:rsidRDefault="004D7E10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 w:rsidRPr="004D7E10">
              <w:rPr>
                <w:rFonts w:ascii="Arial" w:hAnsi="Arial"/>
                <w:highlight w:val="cyan"/>
              </w:rPr>
              <w:t>Accepted</w:t>
            </w:r>
          </w:p>
          <w:p w14:paraId="11615672" w14:textId="1B404C11" w:rsidR="00710875" w:rsidRDefault="00710875" w:rsidP="00AB177F">
            <w:pPr>
              <w:pStyle w:val="Listenabsatz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C41E73">
              <w:rPr>
                <w:rFonts w:ascii="Arial" w:hAnsi="Arial"/>
                <w:highlight w:val="cyan"/>
              </w:rPr>
              <w:t xml:space="preserve"> </w:t>
            </w:r>
          </w:p>
          <w:p w14:paraId="2FA3CE1A" w14:textId="6DD78300" w:rsidR="00470752" w:rsidRPr="00470752" w:rsidRDefault="00470752" w:rsidP="00470752">
            <w:pPr>
              <w:rPr>
                <w:rFonts w:ascii="Arial" w:hAnsi="Arial"/>
                <w:highlight w:val="cyan"/>
              </w:rPr>
            </w:pPr>
            <w:r w:rsidRPr="00CD67B4">
              <w:rPr>
                <w:rFonts w:ascii="Arial" w:hAnsi="Arial"/>
                <w:b/>
                <w:highlight w:val="cyan"/>
              </w:rPr>
              <w:t>Additional Change</w:t>
            </w:r>
            <w:r w:rsidR="00CD67B4">
              <w:rPr>
                <w:rFonts w:ascii="Arial" w:hAnsi="Arial"/>
                <w:highlight w:val="cyan"/>
              </w:rPr>
              <w:t>:</w:t>
            </w:r>
            <w:r>
              <w:rPr>
                <w:rFonts w:ascii="Arial" w:hAnsi="Arial"/>
                <w:highlight w:val="cyan"/>
              </w:rPr>
              <w:t xml:space="preserve"> </w:t>
            </w:r>
            <w:r w:rsidR="004A4DF1">
              <w:rPr>
                <w:rFonts w:ascii="Arial" w:hAnsi="Arial"/>
                <w:highlight w:val="cyan"/>
              </w:rPr>
              <w:t>according to the approved prose CR R5-231906</w:t>
            </w:r>
            <w:r w:rsidR="00CD67B4">
              <w:rPr>
                <w:rFonts w:ascii="Arial" w:hAnsi="Arial"/>
                <w:highlight w:val="cyan"/>
              </w:rPr>
              <w:t>,</w:t>
            </w:r>
            <w:r>
              <w:rPr>
                <w:rFonts w:ascii="Arial" w:hAnsi="Arial"/>
                <w:highlight w:val="cyan"/>
              </w:rPr>
              <w:t xml:space="preserve"> at step 20 </w:t>
            </w:r>
            <w:r w:rsidRPr="00470752">
              <w:rPr>
                <w:rFonts w:ascii="Arial" w:hAnsi="Arial"/>
                <w:highlight w:val="cyan"/>
              </w:rPr>
              <w:t>reconfigure ps-PositionDCI-2-6-r16 from 0 to 5</w:t>
            </w:r>
            <w:r>
              <w:rPr>
                <w:rFonts w:ascii="Arial" w:hAnsi="Arial"/>
                <w:highlight w:val="cyan"/>
              </w:rPr>
              <w:t>. See alternative implementation</w:t>
            </w: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D62" w14:textId="77777777" w:rsidR="00574BDF" w:rsidRDefault="00574BDF" w:rsidP="00AB177F">
            <w:r>
              <w:t>function f_TC_7_1_1_12_3_NR5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1A5D1BF7" w14:textId="77777777" w:rsidR="00574BDF" w:rsidRDefault="00574BDF" w:rsidP="00AB177F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/DRX adaptation / UE wakeup indication</w:t>
            </w:r>
          </w:p>
          <w:p w14:paraId="01069187" w14:textId="77777777" w:rsidR="00574BDF" w:rsidRDefault="00574BDF" w:rsidP="00AB177F">
            <w:r>
              <w:t xml:space="preserve">    var DRB_Identity v_DRBId;</w:t>
            </w:r>
          </w:p>
          <w:p w14:paraId="74099466" w14:textId="77777777" w:rsidR="00574BDF" w:rsidRDefault="00574BDF" w:rsidP="00AB177F">
            <w:r>
              <w:t xml:space="preserve">    var template (value) MAC_CellGroupConfig v_MAC_CellGroupConfig;</w:t>
            </w:r>
          </w:p>
          <w:p w14:paraId="2E8EFB47" w14:textId="77777777" w:rsidR="00574BDF" w:rsidRDefault="00574BDF" w:rsidP="00AB177F">
            <w:r>
              <w:t xml:space="preserve">    var template (</w:t>
            </w:r>
            <w:proofErr w:type="gramStart"/>
            <w:r>
              <w:t>value)  NR</w:t>
            </w:r>
            <w:proofErr w:type="gramEnd"/>
            <w:r>
              <w:t>_RadioBearerList_Type v_SS_Drb_ConfigList;</w:t>
            </w:r>
          </w:p>
          <w:p w14:paraId="3E4A994D" w14:textId="77777777" w:rsidR="00574BDF" w:rsidRDefault="00574BDF" w:rsidP="00AB177F">
            <w:r>
              <w:t xml:space="preserve">    var template (value) CellGroupConfig v_CellGroupConfig;</w:t>
            </w:r>
          </w:p>
          <w:p w14:paraId="4EE7F5E4" w14:textId="77777777" w:rsidR="00574BDF" w:rsidRDefault="00574BDF" w:rsidP="00AB177F">
            <w:r>
              <w:t xml:space="preserve">    var template (value) PhysicalCellGroupConfig v_PhysicalCellGroupConfig;</w:t>
            </w:r>
          </w:p>
          <w:p w14:paraId="33D0FA47" w14:textId="77777777" w:rsidR="00574BDF" w:rsidRDefault="00574BDF" w:rsidP="00AB177F">
            <w:r>
              <w:t xml:space="preserve">    var template (value) SpCellConfig v_SpCellConfig;</w:t>
            </w:r>
          </w:p>
          <w:p w14:paraId="731E5673" w14:textId="77777777" w:rsidR="00574BDF" w:rsidRDefault="00574BDF" w:rsidP="00AB177F">
            <w:r>
              <w:t xml:space="preserve">    var template (omit) RRCReconfiguration_v1530_IEs v_V1530Ext;</w:t>
            </w:r>
          </w:p>
          <w:p w14:paraId="6DE75FC1" w14:textId="77777777" w:rsidR="00574BDF" w:rsidRDefault="00574BDF" w:rsidP="00AB177F">
            <w:r>
              <w:t xml:space="preserve">    var template(value) ControlResourceSet v_ControlResourceSet;</w:t>
            </w:r>
          </w:p>
          <w:p w14:paraId="60515131" w14:textId="77777777" w:rsidR="00574BDF" w:rsidRDefault="00574BDF" w:rsidP="00AB177F">
            <w:r>
              <w:t xml:space="preserve">    var UInt_Type v_LongDRXCycle;</w:t>
            </w:r>
          </w:p>
          <w:p w14:paraId="2AA4BC2A" w14:textId="77777777" w:rsidR="00574BDF" w:rsidRDefault="00574BDF" w:rsidP="00AB177F">
            <w:r>
              <w:t xml:space="preserve">    var UInt_Type v_DrxStartOffset;</w:t>
            </w:r>
          </w:p>
          <w:p w14:paraId="0CD3584D" w14:textId="77777777" w:rsidR="00574BDF" w:rsidRDefault="00574BDF" w:rsidP="00AB177F">
            <w:r>
              <w:t xml:space="preserve">    var template (value) DRX_Config.drx_onDurationTimer v_NR_DRX_OnDurationTimer;</w:t>
            </w:r>
          </w:p>
          <w:p w14:paraId="22EF2890" w14:textId="77777777" w:rsidR="00574BDF" w:rsidRDefault="00574BDF" w:rsidP="00AB177F">
            <w:r>
              <w:t xml:space="preserve">    var template (value) DRX_Config.drx_LongCycleStartOffset v_NR_DRX_LongCycleStartOffset;</w:t>
            </w:r>
          </w:p>
          <w:p w14:paraId="4BF3E4B1" w14:textId="77777777" w:rsidR="00574BDF" w:rsidRDefault="00574BDF" w:rsidP="00AB177F">
            <w:r>
              <w:t xml:space="preserve">    var SubFrameTiming_Type v_Timing;</w:t>
            </w:r>
          </w:p>
          <w:p w14:paraId="669945F9" w14:textId="77777777" w:rsidR="00574BDF" w:rsidRDefault="00574BDF" w:rsidP="00AB177F">
            <w:r>
              <w:t xml:space="preserve">    var RSRP_Range v_RsrpThres;</w:t>
            </w:r>
          </w:p>
          <w:p w14:paraId="211E3BF9" w14:textId="77777777" w:rsidR="00574BDF" w:rsidRDefault="00574BDF" w:rsidP="00AB177F">
            <w:r>
              <w:t xml:space="preserve">    </w:t>
            </w:r>
          </w:p>
          <w:p w14:paraId="1FEF831F" w14:textId="77777777" w:rsidR="00574BDF" w:rsidRDefault="00574BDF" w:rsidP="00AB177F">
            <w:r>
              <w:t xml:space="preserve">    var template (value) MeasObjectParamsList_Type v_MeasuredObjectList;</w:t>
            </w:r>
          </w:p>
          <w:p w14:paraId="4285F090" w14:textId="77777777" w:rsidR="00574BDF" w:rsidRDefault="00574BDF" w:rsidP="00AB177F">
            <w:r>
              <w:t xml:space="preserve">    var template (value) ReportConfigToAddModList v_ReportConfigList;</w:t>
            </w:r>
          </w:p>
          <w:p w14:paraId="276A95E9" w14:textId="77777777" w:rsidR="00574BDF" w:rsidRDefault="00574BDF" w:rsidP="00AB177F">
            <w:r>
              <w:t xml:space="preserve">    var template (value) MeasIdToAddModList v_MeasIdConfigList;</w:t>
            </w:r>
          </w:p>
          <w:p w14:paraId="3F05DE11" w14:textId="77777777" w:rsidR="00574BDF" w:rsidRDefault="00574BDF" w:rsidP="00AB177F">
            <w:r>
              <w:t xml:space="preserve">    var template (omit) MeasConfig v_MeasConfig;</w:t>
            </w:r>
          </w:p>
          <w:p w14:paraId="5F250485" w14:textId="77777777" w:rsidR="00574BDF" w:rsidRDefault="00574BDF" w:rsidP="00AB177F">
            <w:r>
              <w:t xml:space="preserve">    var template (omit) MeasGapConfig v_</w:t>
            </w:r>
            <w:proofErr w:type="gramStart"/>
            <w:r>
              <w:t>MeasGapUE ;</w:t>
            </w:r>
            <w:proofErr w:type="gramEnd"/>
          </w:p>
          <w:p w14:paraId="2A2B540F" w14:textId="77777777" w:rsidR="00574BDF" w:rsidRDefault="00574BDF" w:rsidP="00AB177F"/>
          <w:p w14:paraId="5B4492F2" w14:textId="77777777" w:rsidR="00574BDF" w:rsidRDefault="00574BDF" w:rsidP="00AB177F">
            <w:r>
              <w:t xml:space="preserve">    //Init Cell parameters</w:t>
            </w:r>
          </w:p>
          <w:p w14:paraId="70C64366" w14:textId="77777777" w:rsidR="00574BDF" w:rsidRDefault="00574BDF" w:rsidP="00AB177F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01149911" w14:textId="77777777" w:rsidR="00574BDF" w:rsidRDefault="00574BDF" w:rsidP="00AB177F">
            <w:r>
              <w:t xml:space="preserve">      </w:t>
            </w:r>
          </w:p>
          <w:p w14:paraId="0E40E224" w14:textId="77777777" w:rsidR="00574BDF" w:rsidRDefault="00574BDF" w:rsidP="00AB177F">
            <w:r>
              <w:t xml:space="preserve">    //Create and configure NR cell1</w:t>
            </w:r>
          </w:p>
          <w:p w14:paraId="6A30450F" w14:textId="77777777" w:rsidR="00574BDF" w:rsidRDefault="00574BDF" w:rsidP="00AB177F">
            <w:r>
              <w:t xml:space="preserve">    f_NR_CellConfig_Def(nr_Cell1);</w:t>
            </w:r>
          </w:p>
          <w:p w14:paraId="58D64ED1" w14:textId="77777777" w:rsidR="00574BDF" w:rsidRDefault="00574BDF" w:rsidP="00AB177F">
            <w:r>
              <w:t xml:space="preserve">    </w:t>
            </w:r>
          </w:p>
          <w:p w14:paraId="309A7B8C" w14:textId="77777777" w:rsidR="00574BDF" w:rsidRDefault="00574BDF" w:rsidP="00AB177F">
            <w:r>
              <w:lastRenderedPageBreak/>
              <w:t xml:space="preserve">    f_NR5GC_Preamble (nr_Cell1, STATE_IDLE_1A, TESTModeA_ON);</w:t>
            </w:r>
          </w:p>
          <w:p w14:paraId="3182789C" w14:textId="77777777" w:rsidR="00574BDF" w:rsidRDefault="00574BDF" w:rsidP="00AB177F">
            <w:r>
              <w:t xml:space="preserve">      </w:t>
            </w:r>
          </w:p>
          <w:p w14:paraId="7559CED6" w14:textId="77777777" w:rsidR="00574BDF" w:rsidRDefault="00574BDF" w:rsidP="00AB177F">
            <w:r>
              <w:t xml:space="preserve">    //Set null cipher Algorithm</w:t>
            </w:r>
          </w:p>
          <w:p w14:paraId="1160E39A" w14:textId="77777777" w:rsidR="00574BDF" w:rsidRDefault="00574BDF" w:rsidP="00AB177F">
            <w:r>
              <w:t xml:space="preserve">    f_NR_AS_CipheringAlgorithm_Set(nea0);</w:t>
            </w:r>
          </w:p>
          <w:p w14:paraId="4D084829" w14:textId="77777777" w:rsidR="00574BDF" w:rsidRDefault="00574BDF" w:rsidP="00AB177F">
            <w:r>
              <w:t xml:space="preserve">                                       cs_UE_TestLoopModeA_NR_LB_Setup_1</w:t>
            </w:r>
            <w:proofErr w:type="gramStart"/>
            <w:r>
              <w:t>DRB(</w:t>
            </w:r>
            <w:proofErr w:type="gramEnd"/>
            <w:r>
              <w:t>0, v_DRBId),</w:t>
            </w:r>
          </w:p>
          <w:p w14:paraId="51C53618" w14:textId="77777777" w:rsidR="00574BDF" w:rsidRDefault="00574BDF" w:rsidP="00AB177F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/p_IpPduDelayTime</w:t>
            </w:r>
          </w:p>
          <w:p w14:paraId="15B91176" w14:textId="77777777" w:rsidR="00574BDF" w:rsidRDefault="00574BDF" w:rsidP="00AB177F">
            <w:r>
              <w:t xml:space="preserve">                                       -,</w:t>
            </w:r>
          </w:p>
          <w:p w14:paraId="77DF8E11" w14:textId="77777777" w:rsidR="00574BDF" w:rsidRDefault="00574BDF" w:rsidP="00AB177F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/MAC_CellGroupConfig</w:t>
            </w:r>
          </w:p>
          <w:p w14:paraId="565A16D7" w14:textId="77777777" w:rsidR="00574BDF" w:rsidRDefault="00574BDF" w:rsidP="00AB177F">
            <w:r>
              <w:t xml:space="preserve">                                       -,</w:t>
            </w:r>
          </w:p>
          <w:p w14:paraId="592B08E6" w14:textId="77777777" w:rsidR="00574BDF" w:rsidRDefault="00574BDF" w:rsidP="00AB177F">
            <w:r>
              <w:t xml:space="preserve">                                       v_SS_Drb_ConfigList</w:t>
            </w:r>
          </w:p>
          <w:p w14:paraId="630154BE" w14:textId="77777777" w:rsidR="00574BDF" w:rsidRDefault="00574BDF" w:rsidP="00AB177F">
            <w:r>
              <w:t xml:space="preserve">                                       );</w:t>
            </w:r>
          </w:p>
          <w:p w14:paraId="451CDA29" w14:textId="77777777" w:rsidR="00574BDF" w:rsidRDefault="00574BDF" w:rsidP="00AB177F">
            <w:r>
              <w:t xml:space="preserve">           </w:t>
            </w:r>
          </w:p>
          <w:p w14:paraId="7EEA2843" w14:textId="77777777" w:rsidR="00574BDF" w:rsidRDefault="00574BDF" w:rsidP="00AB177F">
            <w:r>
              <w:t xml:space="preserve">    f_NR_TestBody_Set(true);</w:t>
            </w:r>
          </w:p>
          <w:p w14:paraId="78179C94" w14:textId="77777777" w:rsidR="00574BDF" w:rsidRDefault="00574BDF" w:rsidP="00AB177F">
            <w:r>
              <w:t xml:space="preserve">      </w:t>
            </w:r>
          </w:p>
          <w:p w14:paraId="3CDEDEEA" w14:textId="77777777" w:rsidR="00574BDF" w:rsidRDefault="00574BDF" w:rsidP="00AB177F">
            <w:r>
              <w:t xml:space="preserve">    //@siclog Steps 1-2 siclog@</w:t>
            </w:r>
          </w:p>
          <w:p w14:paraId="4D1A884E" w14:textId="77777777" w:rsidR="00574BDF" w:rsidRDefault="00574BDF" w:rsidP="00AB177F">
            <w:r>
              <w:t xml:space="preserve">    //SS transmits RRCReconfiguration to configure specific DCP parameters. (Note 1)</w:t>
            </w:r>
          </w:p>
          <w:p w14:paraId="0DEBF540" w14:textId="77777777" w:rsidR="00574BDF" w:rsidRDefault="00574BDF" w:rsidP="00AB177F">
            <w:r>
              <w:t xml:space="preserve">    //The UE transmits RRCReconfigurationComplete. (Note 2)</w:t>
            </w:r>
          </w:p>
          <w:p w14:paraId="302C54B8" w14:textId="77777777" w:rsidR="00574BDF" w:rsidRDefault="00574BDF" w:rsidP="00AB177F">
            <w:r>
              <w:t xml:space="preserve">    //Table 7.1.1.12.3.3.3-2</w:t>
            </w:r>
          </w:p>
          <w:p w14:paraId="2FBAE0B9" w14:textId="77777777" w:rsidR="00574BDF" w:rsidRDefault="00574BDF" w:rsidP="00AB177F">
            <w:r>
              <w:t xml:space="preserve">    v_MAC_</w:t>
            </w:r>
            <w:proofErr w:type="gramStart"/>
            <w:r>
              <w:t>CellGroupConfig :</w:t>
            </w:r>
            <w:proofErr w:type="gramEnd"/>
            <w:r>
              <w:t>= f_NR_CellInfo_GetMAC_CellGroupConfig(nr_Cell1);</w:t>
            </w:r>
          </w:p>
          <w:p w14:paraId="2F4BF6CB" w14:textId="77777777" w:rsidR="00574BDF" w:rsidRDefault="00574BDF" w:rsidP="00AB177F">
            <w:r>
              <w:t xml:space="preserve">    if(f_NR_CellInfo_GetIsFR1(nr_Cell1))</w:t>
            </w:r>
          </w:p>
          <w:p w14:paraId="10479E91" w14:textId="77777777" w:rsidR="00574BDF" w:rsidRDefault="00574BDF" w:rsidP="00AB177F">
            <w:r>
              <w:t xml:space="preserve">    {</w:t>
            </w:r>
          </w:p>
          <w:p w14:paraId="269AEBD5" w14:textId="77777777" w:rsidR="00574BDF" w:rsidRDefault="00574BDF" w:rsidP="00AB177F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(cs_38508_DRX_Config_FR1);</w:t>
            </w:r>
          </w:p>
          <w:p w14:paraId="205604FA" w14:textId="77777777" w:rsidR="00574BDF" w:rsidRDefault="00574BDF" w:rsidP="00AB177F">
            <w:r>
              <w:t xml:space="preserve">    </w:t>
            </w:r>
          </w:p>
          <w:p w14:paraId="1F099FF2" w14:textId="77777777" w:rsidR="00574BDF" w:rsidRDefault="00574BDF" w:rsidP="00AB177F">
            <w:r>
              <w:t xml:space="preserve">    }</w:t>
            </w:r>
          </w:p>
          <w:p w14:paraId="4F49D86F" w14:textId="77777777" w:rsidR="00574BDF" w:rsidRDefault="00574BDF" w:rsidP="00AB177F">
            <w:r>
              <w:t xml:space="preserve">    else</w:t>
            </w:r>
          </w:p>
          <w:p w14:paraId="5F010C24" w14:textId="77777777" w:rsidR="00574BDF" w:rsidRDefault="00574BDF" w:rsidP="00AB177F">
            <w:r>
              <w:t xml:space="preserve">    {</w:t>
            </w:r>
          </w:p>
          <w:p w14:paraId="463B978C" w14:textId="77777777" w:rsidR="00574BDF" w:rsidRDefault="00574BDF" w:rsidP="00AB177F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(cs_38508_DRX_Config_FR2);</w:t>
            </w:r>
          </w:p>
          <w:p w14:paraId="7731A0DC" w14:textId="77777777" w:rsidR="00574BDF" w:rsidRDefault="00574BDF" w:rsidP="00AB177F">
            <w:r>
              <w:t xml:space="preserve">    </w:t>
            </w:r>
          </w:p>
          <w:p w14:paraId="45F5114E" w14:textId="77777777" w:rsidR="00574BDF" w:rsidRDefault="00574BDF" w:rsidP="00AB177F">
            <w:r>
              <w:t xml:space="preserve">    }</w:t>
            </w:r>
          </w:p>
          <w:p w14:paraId="65A5C110" w14:textId="77777777" w:rsidR="00574BDF" w:rsidRDefault="00574BDF" w:rsidP="00AB177F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22EC79F3" w14:textId="77777777" w:rsidR="00574BDF" w:rsidRDefault="00574BDF" w:rsidP="00AB177F">
            <w:r>
              <w:t xml:space="preserve">      </w:t>
            </w:r>
          </w:p>
          <w:p w14:paraId="650F31C5" w14:textId="77777777" w:rsidR="00574BDF" w:rsidRDefault="00574BDF" w:rsidP="00AB177F">
            <w:r>
              <w:t xml:space="preserve">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f_NR_CellInfo_GetPhysicalCellGroupConfig(nr_Cell1);</w:t>
            </w:r>
          </w:p>
          <w:p w14:paraId="12F5523F" w14:textId="77777777" w:rsidR="00574BDF" w:rsidRDefault="00574BDF" w:rsidP="00AB177F">
            <w:r>
              <w:t xml:space="preserve">    </w:t>
            </w:r>
            <w:bookmarkStart w:id="14" w:name="OLE_LINK25"/>
            <w:r>
              <w:t>v_PhysicalCellGroupConfig</w:t>
            </w:r>
            <w:bookmarkEnd w:id="14"/>
            <w:r>
              <w:t>.dcp_Config_</w:t>
            </w:r>
            <w:proofErr w:type="gramStart"/>
            <w:r>
              <w:t>r16.setup :</w:t>
            </w:r>
            <w:proofErr w:type="gramEnd"/>
            <w:r>
              <w:t>= cs_DCP_Config_r16_Def;</w:t>
            </w:r>
          </w:p>
          <w:p w14:paraId="68610224" w14:textId="77777777" w:rsidR="00574BDF" w:rsidRDefault="00574BDF" w:rsidP="00AB177F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 xml:space="preserve">nr_Cell1, -, cs_NR_ServingCellConfig_SpCell(cs_NR_SS_SpCellConfig(omit, omit, </w:t>
            </w:r>
            <w:r w:rsidRPr="001336F6">
              <w:rPr>
                <w:highlight w:val="yellow"/>
              </w:rPr>
              <w:t>omit</w:t>
            </w:r>
            <w:r>
              <w:t>, v_PhysicalCellGroupConfig)));</w:t>
            </w:r>
          </w:p>
          <w:p w14:paraId="6C9C1550" w14:textId="77777777" w:rsidR="00574BDF" w:rsidRDefault="00574BDF" w:rsidP="00AB177F">
            <w:r>
              <w:lastRenderedPageBreak/>
              <w:t xml:space="preserve">    </w:t>
            </w:r>
          </w:p>
          <w:p w14:paraId="3AEA9007" w14:textId="77777777" w:rsidR="00574BDF" w:rsidRDefault="00574BDF" w:rsidP="00AB177F">
            <w:r>
              <w:t xml:space="preserve">    //Table 7.1.1.12.3.3.3-4</w:t>
            </w:r>
          </w:p>
          <w:p w14:paraId="53A44105" w14:textId="77777777" w:rsidR="00574BDF" w:rsidRDefault="00574BDF" w:rsidP="00AB177F">
            <w:r>
              <w:t xml:space="preserve">    v_</w:t>
            </w:r>
            <w:proofErr w:type="gramStart"/>
            <w:r>
              <w:t>SpCellConfig :</w:t>
            </w:r>
            <w:proofErr w:type="gramEnd"/>
            <w:r>
              <w:t>= f_NR_GetSpCellConfigDef(nr_Cell1);</w:t>
            </w:r>
          </w:p>
          <w:p w14:paraId="5F5F4CE8" w14:textId="77777777" w:rsidR="00574BDF" w:rsidRDefault="00574BDF" w:rsidP="00AB177F">
            <w:r>
              <w:t xml:space="preserve">    v_</w:t>
            </w:r>
            <w:proofErr w:type="gramStart"/>
            <w:r>
              <w:t>ControlResourceSet :</w:t>
            </w:r>
            <w:proofErr w:type="gramEnd"/>
            <w:r>
              <w:t>= f_NR_CellInfo_GetControlResourceSet(nr_Cell1, tsc_NR_ControlResourceSetId, tsc_NR_BWP_Id);</w:t>
            </w:r>
          </w:p>
          <w:p w14:paraId="6616564B" w14:textId="77777777" w:rsidR="00574BDF" w:rsidRDefault="00574BDF" w:rsidP="00AB177F">
            <w:r>
              <w:t xml:space="preserve">    v_</w:t>
            </w:r>
            <w:proofErr w:type="gramStart"/>
            <w:r>
              <w:t>ControlResourceSet.controlResourceSetId :</w:t>
            </w:r>
            <w:proofErr w:type="gramEnd"/>
            <w:r>
              <w:t>= 1;</w:t>
            </w:r>
          </w:p>
          <w:p w14:paraId="01F95850" w14:textId="77777777" w:rsidR="00574BDF" w:rsidRDefault="00574BDF" w:rsidP="00AB177F">
            <w:r>
              <w:t xml:space="preserve">    v_</w:t>
            </w:r>
            <w:proofErr w:type="gramStart"/>
            <w:r>
              <w:t>SpCellConfig.spCellConfigDedicated.initialDownlinkBWP.pdcch</w:t>
            </w:r>
            <w:proofErr w:type="gramEnd"/>
            <w:r>
              <w:t>_Config.setup.controlResourceSetToAddModList := {v_ControlResourceSet}</w:t>
            </w:r>
          </w:p>
          <w:p w14:paraId="55BD991A" w14:textId="77777777" w:rsidR="00574BDF" w:rsidRDefault="00574BDF" w:rsidP="00AB177F">
            <w:r>
              <w:t xml:space="preserve">    v_</w:t>
            </w:r>
            <w:proofErr w:type="gramStart"/>
            <w:r>
              <w:t>SpCellConfig.spCellConfigDedicated.initialDownlinkBWP.pdcch</w:t>
            </w:r>
            <w:proofErr w:type="gramEnd"/>
            <w:r>
              <w:t>_Config.setup.searchSpacesToAddModListExt_r16 := {cs_SearchSpaceExt_r16_Dci_Format2_6}</w:t>
            </w:r>
          </w:p>
          <w:p w14:paraId="65A76272" w14:textId="77777777" w:rsidR="00574BDF" w:rsidRDefault="00574BDF" w:rsidP="00AB177F">
            <w:r>
              <w:t xml:space="preserve">   </w:t>
            </w:r>
          </w:p>
          <w:p w14:paraId="6178A4C0" w14:textId="77777777" w:rsidR="00574BDF" w:rsidRDefault="00574BDF" w:rsidP="00AB177F">
            <w:r>
              <w:t xml:space="preserve">    v_</w:t>
            </w:r>
            <w:proofErr w:type="gramStart"/>
            <w:r>
              <w:t>CellGroupConfig :</w:t>
            </w:r>
            <w:proofErr w:type="gramEnd"/>
            <w:r>
              <w:t>= cs_38508_CellGroupConfig (tsc_NR_CellGroupId_MCG,</w:t>
            </w:r>
          </w:p>
          <w:p w14:paraId="6C5544D2" w14:textId="77777777" w:rsidR="00574BDF" w:rsidRDefault="00574BDF" w:rsidP="00AB177F">
            <w:r>
              <w:t xml:space="preserve">                                                   -,</w:t>
            </w:r>
          </w:p>
          <w:p w14:paraId="1E3E1BC9" w14:textId="77777777" w:rsidR="00574BDF" w:rsidRDefault="00574BDF" w:rsidP="00AB177F">
            <w:r>
              <w:t xml:space="preserve">                                                   -,</w:t>
            </w:r>
          </w:p>
          <w:p w14:paraId="4FBCAC49" w14:textId="77777777" w:rsidR="00574BDF" w:rsidRDefault="00574BDF" w:rsidP="00AB177F">
            <w:r>
              <w:t xml:space="preserve">                                                   v_MAC_CellGroupConfig,</w:t>
            </w:r>
          </w:p>
          <w:p w14:paraId="142A4430" w14:textId="77777777" w:rsidR="00574BDF" w:rsidRDefault="00574BDF" w:rsidP="00AB177F">
            <w:r>
              <w:t xml:space="preserve">                                                   v_PhysicalCellGroupConfig,</w:t>
            </w:r>
          </w:p>
          <w:p w14:paraId="3486ACD8" w14:textId="77777777" w:rsidR="00574BDF" w:rsidRDefault="00574BDF" w:rsidP="00AB177F">
            <w:r>
              <w:t xml:space="preserve">                                                   v_SpCellConfig);</w:t>
            </w:r>
          </w:p>
          <w:p w14:paraId="2DA1B848" w14:textId="77777777" w:rsidR="00574BDF" w:rsidRDefault="00574BDF" w:rsidP="00AB177F">
            <w:r>
              <w:t xml:space="preserve">    </w:t>
            </w:r>
          </w:p>
          <w:p w14:paraId="30276585" w14:textId="77777777" w:rsidR="00574BDF" w:rsidRDefault="00574BDF" w:rsidP="00AB177F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726E5E1B" w14:textId="77777777" w:rsidR="00574BDF" w:rsidRDefault="00574BDF" w:rsidP="00AB177F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0F1D13E5" w14:textId="77777777" w:rsidR="00574BDF" w:rsidRDefault="00574BDF" w:rsidP="00AB177F">
            <w:r>
              <w:t xml:space="preserve">      </w:t>
            </w:r>
          </w:p>
          <w:p w14:paraId="6990E2D3" w14:textId="77777777" w:rsidR="00574BDF" w:rsidRDefault="00574BDF" w:rsidP="00AB177F">
            <w:r>
              <w:t xml:space="preserve">    </w:t>
            </w:r>
            <w:r w:rsidRPr="001336F6">
              <w:rPr>
                <w:highlight w:val="yellow"/>
              </w:rPr>
              <w:t>v_</w:t>
            </w:r>
            <w:proofErr w:type="gramStart"/>
            <w:r w:rsidRPr="001336F6">
              <w:rPr>
                <w:highlight w:val="yellow"/>
              </w:rPr>
              <w:t>LongDRXCycle :</w:t>
            </w:r>
            <w:proofErr w:type="gramEnd"/>
            <w:r w:rsidRPr="001336F6">
              <w:rPr>
                <w:highlight w:val="yellow"/>
              </w:rPr>
              <w:t>= 1024;</w:t>
            </w:r>
          </w:p>
          <w:p w14:paraId="765AA00D" w14:textId="77777777" w:rsidR="00574BDF" w:rsidRDefault="00574BDF" w:rsidP="00AB177F">
            <w:r>
              <w:t xml:space="preserve">    </w:t>
            </w:r>
            <w:bookmarkStart w:id="15" w:name="OLE_LINK33"/>
            <w:r w:rsidRPr="00DD5B32">
              <w:t>v_</w:t>
            </w:r>
            <w:proofErr w:type="gramStart"/>
            <w:r w:rsidRPr="00DD5B32">
              <w:t xml:space="preserve">DrxStartOffset </w:t>
            </w:r>
            <w:bookmarkEnd w:id="15"/>
            <w:r w:rsidRPr="00DD5B32">
              <w:t>:</w:t>
            </w:r>
            <w:proofErr w:type="gramEnd"/>
            <w:r w:rsidRPr="00DD5B32">
              <w:t>= 0;</w:t>
            </w:r>
          </w:p>
          <w:p w14:paraId="0DBB060A" w14:textId="77777777" w:rsidR="00574BDF" w:rsidRDefault="00574BDF" w:rsidP="00AB177F">
            <w:r>
              <w:t xml:space="preserve">    </w:t>
            </w:r>
          </w:p>
          <w:p w14:paraId="5AE37616" w14:textId="77777777" w:rsidR="00574BDF" w:rsidRDefault="00574BDF" w:rsidP="00AB177F">
            <w:r>
              <w:t xml:space="preserve">    </w:t>
            </w:r>
          </w:p>
          <w:p w14:paraId="63361CA1" w14:textId="77777777" w:rsidR="00574BDF" w:rsidRDefault="00574BDF" w:rsidP="00AB177F">
            <w:r>
              <w:t xml:space="preserve">    //@siclog Steps 3-6 siclog@</w:t>
            </w:r>
          </w:p>
          <w:p w14:paraId="2DF5493F" w14:textId="77777777" w:rsidR="00574BDF" w:rsidRDefault="00574BDF" w:rsidP="00AB177F">
            <w:r>
              <w:t xml:space="preserve">    f_TC_7_1_1_12_3_NR_Steps3_6(v_LongDRXCycle,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3607B9EC" w14:textId="77777777" w:rsidR="00574BDF" w:rsidRDefault="00574BDF" w:rsidP="00AB177F">
            <w:r>
              <w:t xml:space="preserve">      </w:t>
            </w:r>
          </w:p>
          <w:p w14:paraId="617469E0" w14:textId="77777777" w:rsidR="00574BDF" w:rsidRDefault="00574BDF" w:rsidP="00AB177F">
            <w:r>
              <w:t xml:space="preserve">    //@siclog Steps 7-8 siclog@</w:t>
            </w:r>
          </w:p>
          <w:p w14:paraId="4A0E99BB" w14:textId="77777777" w:rsidR="00574BDF" w:rsidRDefault="00574BDF" w:rsidP="00AB177F">
            <w:r>
              <w:t xml:space="preserve">    //SS transmits RRCReconfiguration to configure ps-wakeup with value true. (Note 1)</w:t>
            </w:r>
          </w:p>
          <w:p w14:paraId="2D2C6F3B" w14:textId="77777777" w:rsidR="00574BDF" w:rsidRDefault="00574BDF" w:rsidP="00AB177F">
            <w:r>
              <w:t xml:space="preserve">    //The UE transmits RRCReconfigurationComplete. (Note 2)</w:t>
            </w:r>
          </w:p>
          <w:p w14:paraId="1CB3EB2D" w14:textId="77777777" w:rsidR="00574BDF" w:rsidRDefault="00574BDF" w:rsidP="00AB177F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true_;</w:t>
            </w:r>
          </w:p>
          <w:p w14:paraId="3D51CE6D" w14:textId="77777777" w:rsidR="00574BDF" w:rsidRDefault="00574BDF" w:rsidP="00AB177F">
            <w:r>
              <w:t xml:space="preserve">    v_</w:t>
            </w:r>
            <w:proofErr w:type="gramStart"/>
            <w:r>
              <w:t>CellGroupConfig.physicalCellGroupConfig :</w:t>
            </w:r>
            <w:proofErr w:type="gramEnd"/>
            <w:r>
              <w:t>= v_PhysicalCellGroupConfig;</w:t>
            </w:r>
          </w:p>
          <w:p w14:paraId="06690477" w14:textId="77777777" w:rsidR="00574BDF" w:rsidRDefault="00574BDF" w:rsidP="00AB177F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>nr_Cell1, -, cs_NR_ServingCellConfig_SpCell(cs_NR_SS_SpCellConfig(omit, omit, omit, v_PhysicalCellGroupConfig)));</w:t>
            </w:r>
          </w:p>
          <w:p w14:paraId="05DD0D0B" w14:textId="77777777" w:rsidR="00574BDF" w:rsidRDefault="00574BDF" w:rsidP="00AB177F">
            <w:r>
              <w:lastRenderedPageBreak/>
              <w:t xml:space="preserve">    </w:t>
            </w:r>
          </w:p>
          <w:p w14:paraId="0C4A213C" w14:textId="77777777" w:rsidR="00574BDF" w:rsidRDefault="00574BDF" w:rsidP="00AB177F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12E9C428" w14:textId="77777777" w:rsidR="00574BDF" w:rsidRDefault="00574BDF" w:rsidP="00AB177F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2D16DF57" w14:textId="77777777" w:rsidR="00574BDF" w:rsidRDefault="00574BDF" w:rsidP="00AB177F">
            <w:r>
              <w:t xml:space="preserve">      </w:t>
            </w:r>
          </w:p>
          <w:p w14:paraId="6182D7E8" w14:textId="77777777" w:rsidR="00574BDF" w:rsidRDefault="00574BDF" w:rsidP="00AB177F">
            <w:r>
              <w:t xml:space="preserve">    //@siclog Steps 9-11 siclog@</w:t>
            </w:r>
          </w:p>
          <w:p w14:paraId="73A1CE2C" w14:textId="77777777" w:rsidR="00574BDF" w:rsidRDefault="00574BDF" w:rsidP="00AB177F">
            <w:r>
              <w:t xml:space="preserve">    f_TC_7_1_1_12_3_NR_Steps9_11(v_LongDRXCycle,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216F6798" w14:textId="77777777" w:rsidR="00574BDF" w:rsidRDefault="00574BDF" w:rsidP="00AB177F">
            <w:r>
              <w:t xml:space="preserve">          </w:t>
            </w:r>
          </w:p>
          <w:p w14:paraId="49E60491" w14:textId="77777777" w:rsidR="00574BDF" w:rsidRDefault="00574BDF" w:rsidP="00AB177F">
            <w:r>
              <w:t xml:space="preserve">    //@siclog Steps 12-13 siclog@</w:t>
            </w:r>
          </w:p>
          <w:p w14:paraId="1849FA0E" w14:textId="77777777" w:rsidR="00574BDF" w:rsidRDefault="00574BDF" w:rsidP="00AB177F">
            <w:r>
              <w:t xml:space="preserve">    //SS transmits RRCReconfiguration to configure ps-wakeup with value true. (Note 1)</w:t>
            </w:r>
          </w:p>
          <w:p w14:paraId="690ABA95" w14:textId="77777777" w:rsidR="00574BDF" w:rsidRDefault="00574BDF" w:rsidP="00AB177F">
            <w:r>
              <w:t xml:space="preserve">    //The UE transmits RRCReconfigurationComplete. (Note 2)</w:t>
            </w:r>
          </w:p>
          <w:p w14:paraId="5BA4DB9D" w14:textId="77777777" w:rsidR="00574BDF" w:rsidRDefault="00574BDF" w:rsidP="00AB177F">
            <w:r>
              <w:t xml:space="preserve">    v_NR_DRX_</w:t>
            </w:r>
            <w:proofErr w:type="gramStart"/>
            <w:r>
              <w:t>OnDurationTimer :</w:t>
            </w:r>
            <w:proofErr w:type="gramEnd"/>
            <w:r>
              <w:t>= { milliSeconds := ms10 };</w:t>
            </w:r>
          </w:p>
          <w:p w14:paraId="5E8A0F0B" w14:textId="77777777" w:rsidR="00574BDF" w:rsidRDefault="00574BDF" w:rsidP="00AB177F">
            <w:r>
              <w:t xml:space="preserve">    v_NR_DRX_</w:t>
            </w:r>
            <w:proofErr w:type="gramStart"/>
            <w:r>
              <w:t>LongCycleStartOffset :</w:t>
            </w:r>
            <w:proofErr w:type="gramEnd"/>
            <w:r>
              <w:t>= {ms20 := 0};</w:t>
            </w:r>
          </w:p>
          <w:p w14:paraId="7170003F" w14:textId="77777777" w:rsidR="00574BDF" w:rsidRDefault="00574BDF" w:rsidP="00AB177F">
            <w:r>
              <w:t xml:space="preserve">    v_MAC_CellGroupConfig.drx_</w:t>
            </w:r>
            <w:proofErr w:type="gramStart"/>
            <w:r>
              <w:t>Config.setup :</w:t>
            </w:r>
            <w:proofErr w:type="gramEnd"/>
            <w:r>
              <w:t>= cs_NR_DRX_Config_Def( v_NR_DRX_OnDurationTimer, ms6, 56, 56, sl320, sl320, v_NR_DRX_LongCycleStartOffset, -, 0);</w:t>
            </w:r>
          </w:p>
          <w:p w14:paraId="70C65643" w14:textId="77777777" w:rsidR="00574BDF" w:rsidRDefault="00574BDF" w:rsidP="00AB177F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03E83F68" w14:textId="77777777" w:rsidR="00574BDF" w:rsidRDefault="00574BDF" w:rsidP="00AB177F">
            <w:r>
              <w:t xml:space="preserve">    v_CellGroupConfig.mac_</w:t>
            </w:r>
            <w:proofErr w:type="gramStart"/>
            <w:r>
              <w:t>CellGroupConfig :</w:t>
            </w:r>
            <w:proofErr w:type="gramEnd"/>
            <w:r>
              <w:t>= v_MAC_CellGroupConfig;</w:t>
            </w:r>
          </w:p>
          <w:p w14:paraId="7FD51E04" w14:textId="77777777" w:rsidR="00574BDF" w:rsidRDefault="00574BDF" w:rsidP="00AB177F">
            <w:r>
              <w:t xml:space="preserve">    </w:t>
            </w:r>
          </w:p>
          <w:p w14:paraId="2DED8A39" w14:textId="77777777" w:rsidR="00574BDF" w:rsidRDefault="00574BDF" w:rsidP="00AB177F">
            <w:r>
              <w:t xml:space="preserve">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f_NR_CellInfo_GetPhysicalCellGroupConfig(nr_Cell1);</w:t>
            </w:r>
          </w:p>
          <w:p w14:paraId="0CDC6F79" w14:textId="77777777" w:rsidR="00574BDF" w:rsidRDefault="00574BDF" w:rsidP="00AB177F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omit;</w:t>
            </w:r>
          </w:p>
          <w:p w14:paraId="7FAD225C" w14:textId="77777777" w:rsidR="00574BDF" w:rsidRDefault="00574BDF" w:rsidP="00AB177F">
            <w:r>
              <w:t xml:space="preserve">    v_PhysicalCellGroupConfig.dcp_Config_r16.setup.ps_Offset_r</w:t>
            </w:r>
            <w:proofErr w:type="gramStart"/>
            <w:r>
              <w:t>16 :</w:t>
            </w:r>
            <w:proofErr w:type="gramEnd"/>
            <w:r>
              <w:t>= 40;</w:t>
            </w:r>
          </w:p>
          <w:p w14:paraId="300C2679" w14:textId="77777777" w:rsidR="00574BDF" w:rsidRDefault="00574BDF" w:rsidP="00AB177F">
            <w:r>
              <w:t xml:space="preserve">    v_</w:t>
            </w:r>
            <w:proofErr w:type="gramStart"/>
            <w:r>
              <w:t>CellGroupConfig.physicalCellGroupConfig :</w:t>
            </w:r>
            <w:proofErr w:type="gramEnd"/>
            <w:r>
              <w:t>= v_PhysicalCellGroupConfig;</w:t>
            </w:r>
          </w:p>
          <w:p w14:paraId="5D2CBDF5" w14:textId="77777777" w:rsidR="00574BDF" w:rsidRDefault="00574BDF" w:rsidP="00AB177F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 xml:space="preserve">nr_Cell1, -, cs_NR_ServingCellConfig_SpCell(cs_NR_SS_SpCellConfig(omit, omit, </w:t>
            </w:r>
            <w:r w:rsidRPr="003A1460">
              <w:rPr>
                <w:highlight w:val="yellow"/>
              </w:rPr>
              <w:t>omit</w:t>
            </w:r>
            <w:r>
              <w:t>, v_PhysicalCellGroupConfig)));</w:t>
            </w:r>
          </w:p>
          <w:p w14:paraId="18803D38" w14:textId="77777777" w:rsidR="00574BDF" w:rsidRDefault="00574BDF" w:rsidP="00AB177F">
            <w:r>
              <w:t xml:space="preserve">    </w:t>
            </w:r>
          </w:p>
          <w:p w14:paraId="0AB93F53" w14:textId="77777777" w:rsidR="00574BDF" w:rsidRDefault="00574BDF" w:rsidP="00AB177F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7FBF0C8B" w14:textId="77777777" w:rsidR="00574BDF" w:rsidRDefault="00574BDF" w:rsidP="00AB177F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5F5135F1" w14:textId="77777777" w:rsidR="00574BDF" w:rsidRDefault="00574BDF" w:rsidP="00AB177F">
            <w:r>
              <w:t xml:space="preserve">     </w:t>
            </w:r>
          </w:p>
          <w:p w14:paraId="498F4BB9" w14:textId="77777777" w:rsidR="00574BDF" w:rsidRDefault="00574BDF" w:rsidP="00AB177F">
            <w:r>
              <w:t xml:space="preserve">    //@siclog Steps 14-19 siclog@</w:t>
            </w:r>
          </w:p>
          <w:p w14:paraId="1958C4A3" w14:textId="77777777" w:rsidR="00574BDF" w:rsidRDefault="00574BDF" w:rsidP="00AB177F">
            <w:r>
              <w:t xml:space="preserve">    f_TC_7_1_1_12_3_NR_Steps14_19(v_LongDRXCycle, v_</w:t>
            </w:r>
            <w:proofErr w:type="gramStart"/>
            <w:r>
              <w:t>DrxStartOffset,  v</w:t>
            </w:r>
            <w:proofErr w:type="gramEnd"/>
            <w:r>
              <w:t>_DRBId, valueof(v_CellGroupConfig.mac_CellGroupConfig.drx_Config.setup.drx_HARQ_RTT_TimerDL));</w:t>
            </w:r>
          </w:p>
          <w:p w14:paraId="7D7C5F2D" w14:textId="77777777" w:rsidR="00574BDF" w:rsidRDefault="00574BDF" w:rsidP="00AB177F">
            <w:r>
              <w:t xml:space="preserve">    </w:t>
            </w:r>
          </w:p>
          <w:p w14:paraId="275C49DE" w14:textId="77777777" w:rsidR="00574BDF" w:rsidRDefault="00574BDF" w:rsidP="00AB177F">
            <w:r>
              <w:t xml:space="preserve">    //@siclog Steps 20-24 siclog@</w:t>
            </w:r>
          </w:p>
          <w:p w14:paraId="1A8AA1B1" w14:textId="77777777" w:rsidR="00574BDF" w:rsidRDefault="00574BDF" w:rsidP="00AB177F">
            <w:r>
              <w:t xml:space="preserve">    //SS transmits RRCReconfiguration to configure specific measonfig parameters. (Note 1)</w:t>
            </w:r>
          </w:p>
          <w:p w14:paraId="5369C72F" w14:textId="77777777" w:rsidR="00574BDF" w:rsidRDefault="00574BDF" w:rsidP="00AB177F">
            <w:r>
              <w:t xml:space="preserve">    //The UE transmits RRCReconfigurationComplete. (Note 2)</w:t>
            </w:r>
          </w:p>
          <w:p w14:paraId="1C0B45A5" w14:textId="77777777" w:rsidR="00574BDF" w:rsidRDefault="00574BDF" w:rsidP="00AB177F">
            <w:r>
              <w:t xml:space="preserve">    v_</w:t>
            </w:r>
            <w:proofErr w:type="gramStart"/>
            <w:r>
              <w:t>RsrpThres :</w:t>
            </w:r>
            <w:proofErr w:type="gramEnd"/>
            <w:r>
              <w:t>= 2;</w:t>
            </w:r>
          </w:p>
          <w:p w14:paraId="777B902C" w14:textId="77777777" w:rsidR="00574BDF" w:rsidRDefault="00574BDF" w:rsidP="00AB177F">
            <w:r>
              <w:t xml:space="preserve">    v_</w:t>
            </w:r>
            <w:proofErr w:type="gramStart"/>
            <w:r>
              <w:t>MeasuredObjectList :</w:t>
            </w:r>
            <w:proofErr w:type="gramEnd"/>
            <w:r>
              <w:t>= {cs_MeasObjectId1(nr_Cell1, omit, omit),</w:t>
            </w:r>
          </w:p>
          <w:p w14:paraId="5A56E1E4" w14:textId="77777777" w:rsidR="00574BDF" w:rsidRDefault="00574BDF" w:rsidP="00AB177F">
            <w:r>
              <w:lastRenderedPageBreak/>
              <w:t xml:space="preserve">                             cs_MeasObjectId2(nr_Cell3, omit, omit)};</w:t>
            </w:r>
          </w:p>
          <w:p w14:paraId="5224D60C" w14:textId="77777777" w:rsidR="00574BDF" w:rsidRDefault="00574BDF" w:rsidP="00AB177F">
            <w:r>
              <w:t xml:space="preserve">            </w:t>
            </w:r>
          </w:p>
          <w:p w14:paraId="6A346B9D" w14:textId="77777777" w:rsidR="00574BDF" w:rsidRDefault="00574BDF" w:rsidP="00AB177F">
            <w:r>
              <w:t xml:space="preserve">    v_</w:t>
            </w:r>
            <w:proofErr w:type="gramStart"/>
            <w:r>
              <w:t>MeasIdConfigList :</w:t>
            </w:r>
            <w:proofErr w:type="gramEnd"/>
            <w:r>
              <w:t>= {cs_NR_MeasId_Config_id1_obj2_conf1};</w:t>
            </w:r>
          </w:p>
          <w:p w14:paraId="78115D65" w14:textId="77777777" w:rsidR="00574BDF" w:rsidRDefault="00574BDF" w:rsidP="00AB177F">
            <w:r>
              <w:t xml:space="preserve">    v_</w:t>
            </w:r>
            <w:proofErr w:type="gramStart"/>
            <w:r>
              <w:t>MeasGapUE :</w:t>
            </w:r>
            <w:proofErr w:type="gramEnd"/>
            <w:r>
              <w:t>= cs_38508_MeasGapConfig_UE(cs_NR_GapConfig(34, ms6, ms40, ms0));</w:t>
            </w:r>
          </w:p>
          <w:p w14:paraId="4D38D318" w14:textId="77777777" w:rsidR="00574BDF" w:rsidRDefault="00574BDF" w:rsidP="00AB177F">
            <w:r>
              <w:t xml:space="preserve">    f_NR_SS_</w:t>
            </w:r>
            <w:proofErr w:type="gramStart"/>
            <w:r>
              <w:t>MeasGapCtrlConfig(</w:t>
            </w:r>
            <w:proofErr w:type="gramEnd"/>
            <w:r>
              <w:t>nr_Cell1, cs_NR_MeasGapCtrl_Config(v_MeasGapUE));</w:t>
            </w:r>
          </w:p>
          <w:p w14:paraId="18070CAC" w14:textId="77777777" w:rsidR="00574BDF" w:rsidRDefault="00574BDF" w:rsidP="00AB177F">
            <w:r>
              <w:t xml:space="preserve">    v_</w:t>
            </w:r>
            <w:proofErr w:type="gramStart"/>
            <w:r>
              <w:t>ReportConfigList :</w:t>
            </w:r>
            <w:proofErr w:type="gramEnd"/>
            <w:r>
              <w:t>= {cs_NR_ReportConfigEventA3(tsc_NR_IdReportConfigId1, v_RsrpThres, infinity_, -, -, cs_NR_MeasReportQuantity_Rsrp)};</w:t>
            </w:r>
          </w:p>
          <w:p w14:paraId="617DEADD" w14:textId="77777777" w:rsidR="00574BDF" w:rsidRDefault="00574BDF" w:rsidP="00AB177F">
            <w:r>
              <w:t xml:space="preserve">      </w:t>
            </w:r>
          </w:p>
          <w:p w14:paraId="36A80BF5" w14:textId="77777777" w:rsidR="00574BDF" w:rsidRDefault="00574BDF" w:rsidP="00AB177F">
            <w:r>
              <w:t xml:space="preserve">    v_</w:t>
            </w:r>
            <w:proofErr w:type="gramStart"/>
            <w:r>
              <w:t>MeasConfig :</w:t>
            </w:r>
            <w:proofErr w:type="gramEnd"/>
            <w:r>
              <w:t>=f_NR_GenerateMeasurementConfigNR(v_MeasuredObjectList, v_ReportConfigList, v_MeasIdConfigList);  //@sic R5-192854, R5-199097 sic@</w:t>
            </w:r>
          </w:p>
          <w:p w14:paraId="67DF9084" w14:textId="77777777" w:rsidR="00574BDF" w:rsidRDefault="00574BDF" w:rsidP="00AB177F">
            <w:r>
              <w:t xml:space="preserve">    </w:t>
            </w:r>
          </w:p>
          <w:p w14:paraId="06B801FB" w14:textId="77777777" w:rsidR="00574BDF" w:rsidRDefault="00574BDF" w:rsidP="00AB177F">
            <w:r>
              <w:t xml:space="preserve">      </w:t>
            </w:r>
          </w:p>
          <w:p w14:paraId="5C30AE7B" w14:textId="77777777" w:rsidR="00574BDF" w:rsidRDefault="00574BDF" w:rsidP="00AB177F">
            <w:r>
              <w:t xml:space="preserve">    if(f_NR_CellInfo_GetIsFR1(nr_Cell1))</w:t>
            </w:r>
          </w:p>
          <w:p w14:paraId="52A29CA5" w14:textId="77777777" w:rsidR="00574BDF" w:rsidRDefault="00574BDF" w:rsidP="00AB177F">
            <w:r>
              <w:t xml:space="preserve">    {</w:t>
            </w:r>
          </w:p>
          <w:p w14:paraId="4360385D" w14:textId="77777777" w:rsidR="00574BDF" w:rsidRDefault="00574BDF" w:rsidP="00AB177F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(cs_38508_DRX_Config_FR1);</w:t>
            </w:r>
          </w:p>
          <w:p w14:paraId="5D5F1A21" w14:textId="77777777" w:rsidR="00574BDF" w:rsidRDefault="00574BDF" w:rsidP="00AB177F">
            <w:r>
              <w:t xml:space="preserve">    </w:t>
            </w:r>
          </w:p>
          <w:p w14:paraId="247A55BB" w14:textId="77777777" w:rsidR="00574BDF" w:rsidRDefault="00574BDF" w:rsidP="00AB177F">
            <w:r>
              <w:t xml:space="preserve">    }</w:t>
            </w:r>
          </w:p>
          <w:p w14:paraId="0437B670" w14:textId="77777777" w:rsidR="00574BDF" w:rsidRDefault="00574BDF" w:rsidP="00AB177F">
            <w:r>
              <w:t xml:space="preserve">    else</w:t>
            </w:r>
          </w:p>
          <w:p w14:paraId="685E8F72" w14:textId="77777777" w:rsidR="00574BDF" w:rsidRDefault="00574BDF" w:rsidP="00AB177F">
            <w:r>
              <w:t xml:space="preserve">    {</w:t>
            </w:r>
          </w:p>
          <w:p w14:paraId="0EB2016D" w14:textId="77777777" w:rsidR="00574BDF" w:rsidRDefault="00574BDF" w:rsidP="00AB177F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(cs_38508_DRX_Config_FR2);</w:t>
            </w:r>
          </w:p>
          <w:p w14:paraId="5DED737C" w14:textId="77777777" w:rsidR="00574BDF" w:rsidRDefault="00574BDF" w:rsidP="00AB177F">
            <w:r>
              <w:t xml:space="preserve">    </w:t>
            </w:r>
          </w:p>
          <w:p w14:paraId="7974416C" w14:textId="77777777" w:rsidR="00574BDF" w:rsidRDefault="00574BDF" w:rsidP="00AB177F">
            <w:r>
              <w:t xml:space="preserve">    }</w:t>
            </w:r>
          </w:p>
          <w:p w14:paraId="7BFEC338" w14:textId="77777777" w:rsidR="00574BDF" w:rsidRDefault="00574BDF" w:rsidP="00AB177F">
            <w:r>
              <w:t xml:space="preserve">    v_MAC_CellGroupConfig.drx_Config.setup.drx_</w:t>
            </w:r>
            <w:proofErr w:type="gramStart"/>
            <w:r>
              <w:t>onDurationTimer :</w:t>
            </w:r>
            <w:proofErr w:type="gramEnd"/>
            <w:r>
              <w:t>= v_NR_DRX_OnDurationTimer;</w:t>
            </w:r>
          </w:p>
          <w:p w14:paraId="77942643" w14:textId="77777777" w:rsidR="00574BDF" w:rsidRDefault="00574BDF" w:rsidP="00AB177F">
            <w:r>
              <w:t xml:space="preserve">    v_MAC_CellGroupConfig.drx_Config.setup.drx_</w:t>
            </w:r>
            <w:proofErr w:type="gramStart"/>
            <w:r>
              <w:t>InactivityTimer :</w:t>
            </w:r>
            <w:proofErr w:type="gramEnd"/>
            <w:r>
              <w:t>= ms5;</w:t>
            </w:r>
          </w:p>
          <w:p w14:paraId="098CE057" w14:textId="77777777" w:rsidR="00574BDF" w:rsidRDefault="00574BDF" w:rsidP="00AB177F">
            <w:r>
              <w:t xml:space="preserve">    v_NR_DRX_</w:t>
            </w:r>
            <w:proofErr w:type="gramStart"/>
            <w:r>
              <w:t>LongCycleStartOffset :</w:t>
            </w:r>
            <w:proofErr w:type="gramEnd"/>
            <w:r>
              <w:t>= {ms40 := 39};</w:t>
            </w:r>
          </w:p>
          <w:p w14:paraId="7C8710CA" w14:textId="77777777" w:rsidR="00574BDF" w:rsidRDefault="00574BDF" w:rsidP="00AB177F">
            <w:r>
              <w:t xml:space="preserve">    v_MAC_CellGroupConfig.drx_Config.setup.drx_</w:t>
            </w:r>
            <w:proofErr w:type="gramStart"/>
            <w:r>
              <w:t>LongCycleStartOffset :</w:t>
            </w:r>
            <w:proofErr w:type="gramEnd"/>
            <w:r>
              <w:t>= v_NR_DRX_LongCycleStartOffset;</w:t>
            </w:r>
          </w:p>
          <w:p w14:paraId="649C1582" w14:textId="77777777" w:rsidR="00574BDF" w:rsidRDefault="00574BDF" w:rsidP="00AB177F">
            <w:r>
              <w:t xml:space="preserve">    v_MAC_CellGroupConfig.drx_Config.setup.drx_</w:t>
            </w:r>
            <w:proofErr w:type="gramStart"/>
            <w:r>
              <w:t>SlotOffset :</w:t>
            </w:r>
            <w:proofErr w:type="gramEnd"/>
            <w:r>
              <w:t>= 0;</w:t>
            </w:r>
          </w:p>
          <w:p w14:paraId="52F20D71" w14:textId="77777777" w:rsidR="00574BDF" w:rsidRDefault="00574BDF" w:rsidP="00AB177F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2AFA9380" w14:textId="77777777" w:rsidR="00574BDF" w:rsidRDefault="00574BDF" w:rsidP="00AB177F">
            <w:r>
              <w:t xml:space="preserve">    v_CellGroupConfig.mac_</w:t>
            </w:r>
            <w:proofErr w:type="gramStart"/>
            <w:r>
              <w:t>CellGroupConfig :</w:t>
            </w:r>
            <w:proofErr w:type="gramEnd"/>
            <w:r>
              <w:t>= v_MAC_CellGroupConfig;</w:t>
            </w:r>
          </w:p>
          <w:p w14:paraId="69F95B1B" w14:textId="77777777" w:rsidR="00574BDF" w:rsidRDefault="00574BDF" w:rsidP="00AB177F">
            <w:r>
              <w:t xml:space="preserve">    // DPC config remains unchanged</w:t>
            </w:r>
          </w:p>
          <w:p w14:paraId="1E291133" w14:textId="77777777" w:rsidR="00574BDF" w:rsidRDefault="00574BDF" w:rsidP="00AB177F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288584B5" w14:textId="77777777" w:rsidR="00574BDF" w:rsidRDefault="00574BDF" w:rsidP="00AB177F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v_V1530Ext, -, v_MeasConfig);</w:t>
            </w:r>
          </w:p>
          <w:p w14:paraId="2540C98E" w14:textId="77777777" w:rsidR="00574BDF" w:rsidRDefault="00574BDF" w:rsidP="00AB177F">
            <w:r>
              <w:t xml:space="preserve">      </w:t>
            </w:r>
          </w:p>
          <w:p w14:paraId="41811019" w14:textId="77777777" w:rsidR="00574BDF" w:rsidRDefault="00574BDF" w:rsidP="00AB177F">
            <w:r>
              <w:t xml:space="preserve">    f_TC_7_1_1_12_3_NR_Steps22_24(v_LongDRXCycle,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0F535BD0" w14:textId="77777777" w:rsidR="00574BDF" w:rsidRDefault="00574BDF" w:rsidP="00AB177F">
            <w:r>
              <w:t xml:space="preserve">          </w:t>
            </w:r>
          </w:p>
          <w:p w14:paraId="0BF5EE0B" w14:textId="77777777" w:rsidR="00574BDF" w:rsidRDefault="00574BDF" w:rsidP="00AB177F">
            <w:r>
              <w:lastRenderedPageBreak/>
              <w:t xml:space="preserve">    f_NR_TestBody_Set(false);</w:t>
            </w:r>
          </w:p>
          <w:p w14:paraId="74B9C74D" w14:textId="77777777" w:rsidR="00574BDF" w:rsidRDefault="00574BDF" w:rsidP="00AB177F">
            <w:r>
              <w:t xml:space="preserve">    </w:t>
            </w:r>
          </w:p>
          <w:p w14:paraId="161FD4BA" w14:textId="77777777" w:rsidR="00574BDF" w:rsidRDefault="00574BDF" w:rsidP="00AB177F">
            <w:r>
              <w:t xml:space="preserve">    </w:t>
            </w:r>
          </w:p>
          <w:p w14:paraId="5E30B1DE" w14:textId="77777777" w:rsidR="00574BDF" w:rsidRDefault="00574BDF" w:rsidP="00AB177F">
            <w:r>
              <w:t xml:space="preserve">    //Postamble</w:t>
            </w:r>
          </w:p>
          <w:p w14:paraId="0D248ABC" w14:textId="77777777" w:rsidR="00574BDF" w:rsidRDefault="00574BDF" w:rsidP="00AB177F">
            <w:r>
              <w:t xml:space="preserve">    f_NR_ULGrantConfiguration_Start(nr_Cell1); // Def UL Grant Config</w:t>
            </w:r>
          </w:p>
          <w:p w14:paraId="4DEB1627" w14:textId="77777777" w:rsidR="00574BDF" w:rsidRDefault="00574BDF" w:rsidP="00AB177F">
            <w:r>
              <w:t xml:space="preserve">    // configure SS Mac IN NORMAL TEST MODE.</w:t>
            </w:r>
          </w:p>
          <w:p w14:paraId="4EBDB76D" w14:textId="77777777" w:rsidR="00574BDF" w:rsidRDefault="00574BDF" w:rsidP="00AB177F">
            <w:r>
              <w:t xml:space="preserve">    v_SS_Drb_</w:t>
            </w:r>
            <w:proofErr w:type="gramStart"/>
            <w:r>
              <w:t>ConfigList :</w:t>
            </w:r>
            <w:proofErr w:type="gramEnd"/>
            <w:r>
              <w:t>= {cs_NR_SS_RadioBearer_MAC_TestMode(v_DRBId, cs_NR_MAC_TestModeInfo_NormalMode)};</w:t>
            </w:r>
          </w:p>
          <w:p w14:paraId="5F32A198" w14:textId="77777777" w:rsidR="00574BDF" w:rsidRDefault="00574BDF" w:rsidP="00AB177F">
            <w:r>
              <w:t xml:space="preserve">    f_NR_SS_</w:t>
            </w:r>
            <w:proofErr w:type="gramStart"/>
            <w:r>
              <w:t>CommonRadioBearerConfig(</w:t>
            </w:r>
            <w:proofErr w:type="gramEnd"/>
            <w:r>
              <w:t>nr_Cell1, v_SS_Drb_ConfigList);</w:t>
            </w:r>
          </w:p>
          <w:p w14:paraId="346E2B9F" w14:textId="77777777" w:rsidR="00574BDF" w:rsidRDefault="00574BDF" w:rsidP="00AB177F">
            <w:r>
              <w:t xml:space="preserve">    // to configure SS to stop report reception of HARQ ACK or NACK</w:t>
            </w:r>
          </w:p>
          <w:p w14:paraId="018C3FB8" w14:textId="77777777" w:rsidR="00574BDF" w:rsidRDefault="00574BDF" w:rsidP="00AB177F">
            <w:r>
              <w:t xml:space="preserve">    f_NR_SS_</w:t>
            </w:r>
            <w:proofErr w:type="gramStart"/>
            <w:r>
              <w:t>SystemIndCtrlConfig(</w:t>
            </w:r>
            <w:proofErr w:type="gramEnd"/>
            <w:r>
              <w:t>nr_Cell1, cds_NR_SystemIndCtrl_UL_HARQ(disable));</w:t>
            </w:r>
          </w:p>
          <w:p w14:paraId="7C7517DC" w14:textId="77777777" w:rsidR="00574BDF" w:rsidRDefault="00574BDF" w:rsidP="00AB177F">
            <w:r>
              <w:t xml:space="preserve">    </w:t>
            </w:r>
          </w:p>
          <w:p w14:paraId="33213E99" w14:textId="77777777" w:rsidR="00574BDF" w:rsidRDefault="00574BDF" w:rsidP="00AB177F">
            <w:r>
              <w:t xml:space="preserve">    // leaving UE test state 3</w:t>
            </w:r>
          </w:p>
          <w:p w14:paraId="1D6B3359" w14:textId="77777777" w:rsidR="00574BDF" w:rsidRDefault="00574BDF" w:rsidP="00AB177F">
            <w:r>
              <w:t xml:space="preserve">    </w:t>
            </w:r>
            <w:r w:rsidRPr="00473E31">
              <w:rPr>
                <w:highlight w:val="yellow"/>
              </w:rPr>
              <w:t>v_</w:t>
            </w:r>
            <w:proofErr w:type="gramStart"/>
            <w:r w:rsidRPr="00473E31">
              <w:rPr>
                <w:highlight w:val="yellow"/>
              </w:rPr>
              <w:t>Timing :</w:t>
            </w:r>
            <w:proofErr w:type="gramEnd"/>
            <w:r w:rsidRPr="00473E31">
              <w:rPr>
                <w:highlight w:val="yellow"/>
              </w:rPr>
              <w:t>= f_NR_GetNextSendOccasion_7_1_1_5_X(nr_Cell1, v_LongDRXCycle, v_DrxStartOffset);</w:t>
            </w:r>
          </w:p>
          <w:p w14:paraId="349DA6EA" w14:textId="77777777" w:rsidR="00574BDF" w:rsidRDefault="00574BDF" w:rsidP="00AB177F">
            <w:r>
              <w:t xml:space="preserve">    f_NR_RRCRelease_</w:t>
            </w:r>
            <w:proofErr w:type="gramStart"/>
            <w:r>
              <w:t>Common(</w:t>
            </w:r>
            <w:proofErr w:type="gramEnd"/>
            <w:r>
              <w:t>nr_Cell1, cs_38508_RRCRelease(tsc_NR_RRC_TI_Def), cs_TimingInfo_NR(</w:t>
            </w:r>
            <w:r w:rsidRPr="00473E31">
              <w:rPr>
                <w:highlight w:val="yellow"/>
              </w:rPr>
              <w:t>v_Timing</w:t>
            </w:r>
            <w:r>
              <w:t>));</w:t>
            </w:r>
          </w:p>
          <w:p w14:paraId="1F1920B9" w14:textId="77777777" w:rsidR="00574BDF" w:rsidRDefault="00574BDF" w:rsidP="00AB177F">
            <w:r>
              <w:t xml:space="preserve">    f_NR_</w:t>
            </w:r>
            <w:proofErr w:type="gramStart"/>
            <w:r>
              <w:t>Postamble(</w:t>
            </w:r>
            <w:proofErr w:type="gramEnd"/>
            <w:r>
              <w:t>nr_Cell1, STATE_IDLE_1A);</w:t>
            </w:r>
          </w:p>
          <w:p w14:paraId="22091826" w14:textId="77777777" w:rsidR="00574BDF" w:rsidRDefault="00574BDF" w:rsidP="00AB177F">
            <w:r>
              <w:t xml:space="preserve">  };</w:t>
            </w:r>
          </w:p>
        </w:tc>
      </w:tr>
    </w:tbl>
    <w:p w14:paraId="06F2FE8D" w14:textId="77777777" w:rsidR="00574BDF" w:rsidRDefault="00574BDF" w:rsidP="00574BDF"/>
    <w:p w14:paraId="0408592B" w14:textId="77777777" w:rsidR="00CC4BDE" w:rsidRPr="00E37C01" w:rsidRDefault="00CC4BDE" w:rsidP="00CC4BDE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C4BDE" w14:paraId="25E579C3" w14:textId="77777777" w:rsidTr="00CC4BD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6D35" w14:textId="77777777" w:rsidR="00CC4BDE" w:rsidRDefault="00CC4BDE" w:rsidP="00CC4BDE">
            <w:r>
              <w:t xml:space="preserve">  function f_TC_7_1_1_12_3_NR5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01D77901" w14:textId="77777777" w:rsidR="00CC4BDE" w:rsidRDefault="00CC4BDE" w:rsidP="00CC4BDE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/DRX adaptation / UE wakeup indication</w:t>
            </w:r>
          </w:p>
          <w:p w14:paraId="4249BA4F" w14:textId="77777777" w:rsidR="00CC4BDE" w:rsidRDefault="00CC4BDE" w:rsidP="00CC4BDE">
            <w:r>
              <w:t xml:space="preserve">    var DRB_Identity v_DRBId;</w:t>
            </w:r>
          </w:p>
          <w:p w14:paraId="217D4338" w14:textId="77777777" w:rsidR="00CC4BDE" w:rsidRDefault="00CC4BDE" w:rsidP="00CC4BDE">
            <w:r>
              <w:t xml:space="preserve">    var template (value) MAC_CellGroupConfig v_MAC_CellGroupConfig;</w:t>
            </w:r>
          </w:p>
          <w:p w14:paraId="5D886FA4" w14:textId="77777777" w:rsidR="00CC4BDE" w:rsidRDefault="00CC4BDE" w:rsidP="00CC4BDE">
            <w:r>
              <w:t xml:space="preserve">    var template (</w:t>
            </w:r>
            <w:proofErr w:type="gramStart"/>
            <w:r>
              <w:t>value)  NR</w:t>
            </w:r>
            <w:proofErr w:type="gramEnd"/>
            <w:r>
              <w:t>_RadioBearerList_Type v_SS_Drb_ConfigList;</w:t>
            </w:r>
          </w:p>
          <w:p w14:paraId="562FDE8A" w14:textId="77777777" w:rsidR="00CC4BDE" w:rsidRDefault="00CC4BDE" w:rsidP="00CC4BDE">
            <w:r>
              <w:t xml:space="preserve">    var template (value) CellGroupConfig v_CellGroupConfig;</w:t>
            </w:r>
          </w:p>
          <w:p w14:paraId="0579268F" w14:textId="77777777" w:rsidR="00CC4BDE" w:rsidRDefault="00CC4BDE" w:rsidP="00CC4BDE">
            <w:r>
              <w:t xml:space="preserve">    var template (value) PhysicalCellGroupConfig v_PhysicalCellGroupConfig;</w:t>
            </w:r>
          </w:p>
          <w:p w14:paraId="13C8E7EF" w14:textId="77777777" w:rsidR="00CC4BDE" w:rsidRDefault="00CC4BDE" w:rsidP="00CC4BDE">
            <w:r>
              <w:t xml:space="preserve">    var template (value) SpCellConfig v_SpCellConfig;</w:t>
            </w:r>
          </w:p>
          <w:p w14:paraId="1D768734" w14:textId="77777777" w:rsidR="00CC4BDE" w:rsidRDefault="00CC4BDE" w:rsidP="00CC4BDE">
            <w:r>
              <w:t xml:space="preserve">    var template (omit) RRCReconfiguration_v1530_IEs v_V1530Ext;</w:t>
            </w:r>
          </w:p>
          <w:p w14:paraId="672DA563" w14:textId="77777777" w:rsidR="00CC4BDE" w:rsidRDefault="00CC4BDE" w:rsidP="00CC4BDE">
            <w:r>
              <w:t xml:space="preserve">    var template(value) ControlResourceSet v_ControlResourceSet;    </w:t>
            </w:r>
          </w:p>
          <w:p w14:paraId="5D2EBC73" w14:textId="77777777" w:rsidR="00CC4BDE" w:rsidRDefault="00CC4BDE" w:rsidP="00CC4BDE">
            <w:r>
              <w:t xml:space="preserve">    var UInt_Type v_LongDRXCycle;</w:t>
            </w:r>
          </w:p>
          <w:p w14:paraId="650080C9" w14:textId="77777777" w:rsidR="00CC4BDE" w:rsidRDefault="00CC4BDE" w:rsidP="00CC4BDE">
            <w:r>
              <w:t xml:space="preserve">    var UInt_Type v_DrxStartOffset;</w:t>
            </w:r>
          </w:p>
          <w:p w14:paraId="5F598645" w14:textId="77777777" w:rsidR="00CC4BDE" w:rsidRDefault="00CC4BDE" w:rsidP="00CC4BDE">
            <w:r>
              <w:t xml:space="preserve">    var template (value) DRX_Config.drx_onDurationTimer v_NR_DRX_OnDurationTimer;</w:t>
            </w:r>
          </w:p>
          <w:p w14:paraId="0880EA73" w14:textId="77777777" w:rsidR="00CC4BDE" w:rsidRDefault="00CC4BDE" w:rsidP="00CC4BDE">
            <w:r>
              <w:t xml:space="preserve">    var template (value) DRX_Config.drx_LongCycleStartOffset v_NR_DRX_LongCycleStartOffset;</w:t>
            </w:r>
          </w:p>
          <w:p w14:paraId="54AEE809" w14:textId="77777777" w:rsidR="00CC4BDE" w:rsidRDefault="00CC4BDE" w:rsidP="00CC4BDE">
            <w:r>
              <w:t xml:space="preserve">    var SubFrameTiming_Type v_Timing;</w:t>
            </w:r>
          </w:p>
          <w:p w14:paraId="55088C31" w14:textId="77777777" w:rsidR="00CC4BDE" w:rsidRDefault="00CC4BDE" w:rsidP="00CC4BDE">
            <w:r>
              <w:lastRenderedPageBreak/>
              <w:t xml:space="preserve">    var RSRP_Range v_RsrpThres;</w:t>
            </w:r>
          </w:p>
          <w:p w14:paraId="43F7155C" w14:textId="77777777" w:rsidR="00CC4BDE" w:rsidRDefault="00CC4BDE" w:rsidP="00CC4BDE">
            <w:r>
              <w:t xml:space="preserve">    </w:t>
            </w:r>
          </w:p>
          <w:p w14:paraId="78FB30ED" w14:textId="77777777" w:rsidR="00CC4BDE" w:rsidRDefault="00CC4BDE" w:rsidP="00CC4BDE">
            <w:r>
              <w:t xml:space="preserve">    var template (value) MeasObjectParamsList_Type v_MeasuredObjectList;</w:t>
            </w:r>
          </w:p>
          <w:p w14:paraId="5790F160" w14:textId="77777777" w:rsidR="00CC4BDE" w:rsidRDefault="00CC4BDE" w:rsidP="00CC4BDE">
            <w:r>
              <w:t xml:space="preserve">    var template (value) ReportConfigToAddModList v_ReportConfigList;</w:t>
            </w:r>
          </w:p>
          <w:p w14:paraId="6E88E4B0" w14:textId="77777777" w:rsidR="00CC4BDE" w:rsidRDefault="00CC4BDE" w:rsidP="00CC4BDE">
            <w:r>
              <w:t xml:space="preserve">    var template (value) MeasIdToAddModList v_MeasIdConfigList;</w:t>
            </w:r>
          </w:p>
          <w:p w14:paraId="14BA1499" w14:textId="77777777" w:rsidR="00CC4BDE" w:rsidRDefault="00CC4BDE" w:rsidP="00CC4BDE">
            <w:r>
              <w:t xml:space="preserve">    var template (omit) MeasConfig v_MeasConfig;</w:t>
            </w:r>
          </w:p>
          <w:p w14:paraId="41B4F159" w14:textId="77777777" w:rsidR="00CC4BDE" w:rsidRDefault="00CC4BDE" w:rsidP="00CC4BDE">
            <w:r>
              <w:t xml:space="preserve">    var template (omit) MeasGapConfig v_</w:t>
            </w:r>
            <w:proofErr w:type="gramStart"/>
            <w:r>
              <w:t>MeasGapUE ;</w:t>
            </w:r>
            <w:proofErr w:type="gramEnd"/>
          </w:p>
          <w:p w14:paraId="559BACE9" w14:textId="77777777" w:rsidR="00CC4BDE" w:rsidRDefault="00CC4BDE" w:rsidP="00CC4BDE"/>
          <w:p w14:paraId="50454EB8" w14:textId="77777777" w:rsidR="00CC4BDE" w:rsidRDefault="00CC4BDE" w:rsidP="00CC4BDE">
            <w:r>
              <w:t xml:space="preserve">    </w:t>
            </w:r>
            <w:r w:rsidRPr="00A166F8">
              <w:rPr>
                <w:highlight w:val="yellow"/>
              </w:rPr>
              <w:t>var template (value) NR_DownlinkBWP_Type v_</w:t>
            </w:r>
            <w:proofErr w:type="gramStart"/>
            <w:r w:rsidRPr="00A166F8">
              <w:rPr>
                <w:highlight w:val="yellow"/>
              </w:rPr>
              <w:t>DownlinkBWP</w:t>
            </w:r>
            <w:r>
              <w:t xml:space="preserve"> ;</w:t>
            </w:r>
            <w:proofErr w:type="gramEnd"/>
            <w:r>
              <w:t xml:space="preserve"> </w:t>
            </w:r>
          </w:p>
          <w:p w14:paraId="0DE9CE26" w14:textId="77777777" w:rsidR="00CC4BDE" w:rsidRPr="00473E31" w:rsidRDefault="00CC4BDE" w:rsidP="00CC4BDE">
            <w:pPr>
              <w:rPr>
                <w:highlight w:val="yellow"/>
              </w:rPr>
            </w:pPr>
            <w:r>
              <w:t xml:space="preserve">    </w:t>
            </w:r>
            <w:r w:rsidRPr="00473E31">
              <w:rPr>
                <w:highlight w:val="yellow"/>
              </w:rPr>
              <w:t>var SubFrameTiming_Type v_WakeUpTiming;</w:t>
            </w:r>
          </w:p>
          <w:p w14:paraId="5D965175" w14:textId="77777777" w:rsidR="00CC4BDE" w:rsidRPr="00473E31" w:rsidRDefault="00CC4BDE" w:rsidP="00CC4BDE">
            <w:pPr>
              <w:rPr>
                <w:highlight w:val="yellow"/>
              </w:rPr>
            </w:pPr>
            <w:r w:rsidRPr="00473E31">
              <w:rPr>
                <w:highlight w:val="yellow"/>
              </w:rPr>
              <w:t xml:space="preserve">    var SubFrameTiming_Type v_NextOccasion; </w:t>
            </w:r>
          </w:p>
          <w:p w14:paraId="6ABFE48C" w14:textId="77777777" w:rsidR="00CC4BDE" w:rsidRDefault="00CC4BDE" w:rsidP="00CC4BDE">
            <w:r w:rsidRPr="00473E31">
              <w:rPr>
                <w:highlight w:val="yellow"/>
              </w:rPr>
              <w:t xml:space="preserve">    var SubFrameTiming_Type v_DrxActiveTiming;</w:t>
            </w:r>
          </w:p>
          <w:p w14:paraId="5EAFB00A" w14:textId="77777777" w:rsidR="00CC4BDE" w:rsidRPr="00A166F8" w:rsidRDefault="00CC4BDE" w:rsidP="00CC4BDE">
            <w:pPr>
              <w:rPr>
                <w:highlight w:val="yellow"/>
              </w:rPr>
            </w:pPr>
            <w:r>
              <w:t xml:space="preserve">    </w:t>
            </w:r>
            <w:r w:rsidRPr="00A166F8">
              <w:rPr>
                <w:highlight w:val="yellow"/>
              </w:rPr>
              <w:t xml:space="preserve">var template(value) SearchSpace v_SearchSpace; </w:t>
            </w:r>
          </w:p>
          <w:p w14:paraId="15016007" w14:textId="77777777" w:rsidR="00CC4BDE" w:rsidRDefault="00CC4BDE" w:rsidP="00CC4BDE">
            <w:r w:rsidRPr="00A166F8">
              <w:rPr>
                <w:highlight w:val="yellow"/>
              </w:rPr>
              <w:t xml:space="preserve">    var template (value) NR_SearchSpace_NrofCandidates_Type v_NrofCandidates;</w:t>
            </w:r>
            <w:r>
              <w:t xml:space="preserve"> </w:t>
            </w:r>
          </w:p>
          <w:p w14:paraId="70CDB1B3" w14:textId="77777777" w:rsidR="00CC4BDE" w:rsidRDefault="00CC4BDE" w:rsidP="00CC4BDE">
            <w:r>
              <w:t xml:space="preserve">     </w:t>
            </w:r>
          </w:p>
          <w:p w14:paraId="1E2712F8" w14:textId="77777777" w:rsidR="00CC4BDE" w:rsidRDefault="00CC4BDE" w:rsidP="00CC4BDE">
            <w:r>
              <w:t xml:space="preserve">    //Init Cell parameters</w:t>
            </w:r>
          </w:p>
          <w:p w14:paraId="5C0F8025" w14:textId="77777777" w:rsidR="00CC4BDE" w:rsidRDefault="00CC4BDE" w:rsidP="00CC4BDE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59B3F34A" w14:textId="77777777" w:rsidR="00CC4BDE" w:rsidRDefault="00CC4BDE" w:rsidP="00CC4BDE">
            <w:r>
              <w:t xml:space="preserve">      </w:t>
            </w:r>
          </w:p>
          <w:p w14:paraId="678954A4" w14:textId="77777777" w:rsidR="00CC4BDE" w:rsidRDefault="00CC4BDE" w:rsidP="00CC4BDE">
            <w:r>
              <w:t xml:space="preserve">    //Create and configure NR cell1</w:t>
            </w:r>
          </w:p>
          <w:p w14:paraId="1A8113F6" w14:textId="77777777" w:rsidR="00CC4BDE" w:rsidRDefault="00CC4BDE" w:rsidP="00CC4BDE">
            <w:r>
              <w:t xml:space="preserve">    f_NR_CellConfig_Def(nr_Cell1);</w:t>
            </w:r>
          </w:p>
          <w:p w14:paraId="64E78BEC" w14:textId="77777777" w:rsidR="00CC4BDE" w:rsidRDefault="00CC4BDE" w:rsidP="00CC4BDE">
            <w:r>
              <w:t xml:space="preserve">    </w:t>
            </w:r>
          </w:p>
          <w:p w14:paraId="21EFC87C" w14:textId="77777777" w:rsidR="00CC4BDE" w:rsidRDefault="00CC4BDE" w:rsidP="00CC4BDE">
            <w:r>
              <w:t xml:space="preserve">    f_NR5GC_Preamble (nr_Cell1, STATE_IDLE_1A, TESTModeA_ON);</w:t>
            </w:r>
          </w:p>
          <w:p w14:paraId="06EAF82B" w14:textId="77777777" w:rsidR="00CC4BDE" w:rsidRDefault="00CC4BDE" w:rsidP="00CC4BDE">
            <w:r>
              <w:t xml:space="preserve">      </w:t>
            </w:r>
          </w:p>
          <w:p w14:paraId="7F3F4928" w14:textId="77777777" w:rsidR="00CC4BDE" w:rsidRDefault="00CC4BDE" w:rsidP="00CC4BDE">
            <w:r>
              <w:t xml:space="preserve">    //Set null cipher Algorithm</w:t>
            </w:r>
          </w:p>
          <w:p w14:paraId="39E684EF" w14:textId="77777777" w:rsidR="00CC4BDE" w:rsidRDefault="00CC4BDE" w:rsidP="00CC4BDE">
            <w:r>
              <w:t xml:space="preserve">    f_NR_AS_CipheringAlgorithm_Set(nea0);</w:t>
            </w:r>
          </w:p>
          <w:p w14:paraId="5B8692F9" w14:textId="77777777" w:rsidR="00CC4BDE" w:rsidRDefault="00CC4BDE" w:rsidP="00CC4BDE">
            <w:r>
              <w:t xml:space="preserve">                                       cs_UE_TestLoopModeA_NR_LB_Setup_1</w:t>
            </w:r>
            <w:proofErr w:type="gramStart"/>
            <w:r>
              <w:t>DRB(</w:t>
            </w:r>
            <w:proofErr w:type="gramEnd"/>
            <w:r>
              <w:t>0, v_DRBId),</w:t>
            </w:r>
          </w:p>
          <w:p w14:paraId="54C1459B" w14:textId="77777777" w:rsidR="00CC4BDE" w:rsidRDefault="00CC4BDE" w:rsidP="00CC4BDE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/p_IpPduDelayTime</w:t>
            </w:r>
          </w:p>
          <w:p w14:paraId="15981B69" w14:textId="77777777" w:rsidR="00CC4BDE" w:rsidRDefault="00CC4BDE" w:rsidP="00CC4BDE">
            <w:r>
              <w:t xml:space="preserve">                                       -,</w:t>
            </w:r>
          </w:p>
          <w:p w14:paraId="0760454B" w14:textId="77777777" w:rsidR="00CC4BDE" w:rsidRDefault="00CC4BDE" w:rsidP="00CC4BDE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/MAC_CellGroupConfig</w:t>
            </w:r>
          </w:p>
          <w:p w14:paraId="134EFFED" w14:textId="77777777" w:rsidR="00CC4BDE" w:rsidRDefault="00CC4BDE" w:rsidP="00CC4BDE">
            <w:r>
              <w:t xml:space="preserve">                                       -,</w:t>
            </w:r>
          </w:p>
          <w:p w14:paraId="58BCEAFB" w14:textId="77777777" w:rsidR="00CC4BDE" w:rsidRDefault="00CC4BDE" w:rsidP="00CC4BDE">
            <w:r>
              <w:t xml:space="preserve">                                       v_SS_Drb_ConfigList</w:t>
            </w:r>
          </w:p>
          <w:p w14:paraId="628F8EC0" w14:textId="77777777" w:rsidR="00CC4BDE" w:rsidRDefault="00CC4BDE" w:rsidP="00CC4BDE">
            <w:r>
              <w:t xml:space="preserve">                                       );</w:t>
            </w:r>
          </w:p>
          <w:p w14:paraId="38644759" w14:textId="77777777" w:rsidR="00CC4BDE" w:rsidRDefault="00CC4BDE" w:rsidP="00CC4BDE">
            <w:r>
              <w:t xml:space="preserve">           </w:t>
            </w:r>
          </w:p>
          <w:p w14:paraId="7A11F4E0" w14:textId="77777777" w:rsidR="00CC4BDE" w:rsidRDefault="00CC4BDE" w:rsidP="00CC4BDE">
            <w:r>
              <w:t xml:space="preserve">    f_NR_TestBody_Set(true);</w:t>
            </w:r>
          </w:p>
          <w:p w14:paraId="1DEC2386" w14:textId="77777777" w:rsidR="00CC4BDE" w:rsidRDefault="00CC4BDE" w:rsidP="00CC4BDE">
            <w:r>
              <w:lastRenderedPageBreak/>
              <w:t xml:space="preserve">      </w:t>
            </w:r>
          </w:p>
          <w:p w14:paraId="071B7FC2" w14:textId="77777777" w:rsidR="00CC4BDE" w:rsidRDefault="00CC4BDE" w:rsidP="00CC4BDE">
            <w:r>
              <w:t xml:space="preserve">    //@siclog "Steps 1-2" siclog@</w:t>
            </w:r>
          </w:p>
          <w:p w14:paraId="4500F22B" w14:textId="77777777" w:rsidR="00CC4BDE" w:rsidRDefault="00CC4BDE" w:rsidP="00CC4BDE">
            <w:r>
              <w:t xml:space="preserve">    //SS transmits RRCReconfiguration to configure specific DCP parameters. (Note 1)</w:t>
            </w:r>
          </w:p>
          <w:p w14:paraId="50573A68" w14:textId="77777777" w:rsidR="00CC4BDE" w:rsidRDefault="00CC4BDE" w:rsidP="00CC4BDE">
            <w:r>
              <w:t xml:space="preserve">    //The UE transmits RRCReconfigurationComplete. (Note 2)</w:t>
            </w:r>
          </w:p>
          <w:p w14:paraId="3D687901" w14:textId="77777777" w:rsidR="00CC4BDE" w:rsidRDefault="00CC4BDE" w:rsidP="00CC4BDE">
            <w:r>
              <w:t xml:space="preserve">    //Table 7.1.1.12.3.3.3-2</w:t>
            </w:r>
          </w:p>
          <w:p w14:paraId="6BF6F14E" w14:textId="77777777" w:rsidR="00CC4BDE" w:rsidRDefault="00CC4BDE" w:rsidP="00CC4BDE">
            <w:r>
              <w:t xml:space="preserve">    v_MAC_</w:t>
            </w:r>
            <w:proofErr w:type="gramStart"/>
            <w:r>
              <w:t>CellGroupConfig :</w:t>
            </w:r>
            <w:proofErr w:type="gramEnd"/>
            <w:r>
              <w:t>= f_NR_CellInfo_GetMAC_CellGroupConfig(nr_Cell1);</w:t>
            </w:r>
          </w:p>
          <w:p w14:paraId="7B942449" w14:textId="77777777" w:rsidR="00CC4BDE" w:rsidRDefault="00CC4BDE" w:rsidP="00CC4BDE">
            <w:r>
              <w:t xml:space="preserve">    if(f_NR_CellInfo_GetIsFR1(nr_Cell1))</w:t>
            </w:r>
          </w:p>
          <w:p w14:paraId="7D40F489" w14:textId="77777777" w:rsidR="00CC4BDE" w:rsidRDefault="00CC4BDE" w:rsidP="00CC4BDE">
            <w:r>
              <w:t xml:space="preserve">    {</w:t>
            </w:r>
          </w:p>
          <w:p w14:paraId="3FF21AE3" w14:textId="77777777" w:rsidR="00CC4BDE" w:rsidRDefault="00CC4BDE" w:rsidP="00CC4BDE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(cs_38508_DRX_Config_FR1);</w:t>
            </w:r>
          </w:p>
          <w:p w14:paraId="45FE5EB1" w14:textId="77777777" w:rsidR="00CC4BDE" w:rsidRDefault="00CC4BDE" w:rsidP="00CC4BDE">
            <w:r>
              <w:t xml:space="preserve">    </w:t>
            </w:r>
          </w:p>
          <w:p w14:paraId="4A83792D" w14:textId="77777777" w:rsidR="00CC4BDE" w:rsidRDefault="00CC4BDE" w:rsidP="00CC4BDE">
            <w:r>
              <w:t xml:space="preserve">    }</w:t>
            </w:r>
          </w:p>
          <w:p w14:paraId="30CC9B20" w14:textId="77777777" w:rsidR="00CC4BDE" w:rsidRDefault="00CC4BDE" w:rsidP="00CC4BDE">
            <w:r>
              <w:t xml:space="preserve">    else</w:t>
            </w:r>
          </w:p>
          <w:p w14:paraId="3467E40E" w14:textId="77777777" w:rsidR="00CC4BDE" w:rsidRDefault="00CC4BDE" w:rsidP="00CC4BDE">
            <w:r>
              <w:t xml:space="preserve">    {</w:t>
            </w:r>
          </w:p>
          <w:p w14:paraId="10A4C73A" w14:textId="77777777" w:rsidR="00CC4BDE" w:rsidRDefault="00CC4BDE" w:rsidP="00CC4BDE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(cs_38508_DRX_Config_FR2);</w:t>
            </w:r>
          </w:p>
          <w:p w14:paraId="1C7BC341" w14:textId="77777777" w:rsidR="00CC4BDE" w:rsidRDefault="00CC4BDE" w:rsidP="00CC4BDE">
            <w:r>
              <w:t xml:space="preserve">    </w:t>
            </w:r>
          </w:p>
          <w:p w14:paraId="52FE5D85" w14:textId="77777777" w:rsidR="00CC4BDE" w:rsidRDefault="00CC4BDE" w:rsidP="00CC4BDE">
            <w:r>
              <w:t xml:space="preserve">    }</w:t>
            </w:r>
          </w:p>
          <w:p w14:paraId="0356870B" w14:textId="77777777" w:rsidR="00CC4BDE" w:rsidRDefault="00CC4BDE" w:rsidP="00CC4BDE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29876EAA" w14:textId="77777777" w:rsidR="00CC4BDE" w:rsidRDefault="00CC4BDE" w:rsidP="00CC4BDE">
            <w:r>
              <w:t xml:space="preserve">      </w:t>
            </w:r>
          </w:p>
          <w:p w14:paraId="4BAD360A" w14:textId="77777777" w:rsidR="00CC4BDE" w:rsidRDefault="00CC4BDE" w:rsidP="00CC4BDE">
            <w:r>
              <w:t xml:space="preserve">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f_NR_CellInfo_GetPhysicalCellGroupConfig(nr_Cell1);</w:t>
            </w:r>
          </w:p>
          <w:p w14:paraId="4EFF0602" w14:textId="77777777" w:rsidR="00CC4BDE" w:rsidRDefault="00CC4BDE" w:rsidP="00CC4BDE">
            <w:r>
              <w:t xml:space="preserve">    v_PhysicalCellGroupConfig.dcp_Config_</w:t>
            </w:r>
            <w:proofErr w:type="gramStart"/>
            <w:r>
              <w:t>r16.setup :</w:t>
            </w:r>
            <w:proofErr w:type="gramEnd"/>
            <w:r>
              <w:t>= cs_DCP_Config_r16_Def;</w:t>
            </w:r>
          </w:p>
          <w:p w14:paraId="2896558B" w14:textId="77777777" w:rsidR="00CC4BDE" w:rsidRDefault="00CC4BDE" w:rsidP="00CC4BDE">
            <w:r>
              <w:t xml:space="preserve">    </w:t>
            </w:r>
            <w:r w:rsidRPr="00563D5E">
              <w:rPr>
                <w:highlight w:val="yellow"/>
              </w:rPr>
              <w:t>f_NR_CellInfo_</w:t>
            </w:r>
            <w:proofErr w:type="gramStart"/>
            <w:r w:rsidRPr="00563D5E">
              <w:rPr>
                <w:highlight w:val="yellow"/>
              </w:rPr>
              <w:t>SetPhysicalCellGroupConfig(</w:t>
            </w:r>
            <w:proofErr w:type="gramEnd"/>
            <w:r w:rsidRPr="00563D5E">
              <w:rPr>
                <w:highlight w:val="yellow"/>
              </w:rPr>
              <w:t>nr_Cell1, v_PhysicalCellGroupConfig);</w:t>
            </w:r>
            <w:r>
              <w:t xml:space="preserve"> </w:t>
            </w:r>
          </w:p>
          <w:p w14:paraId="2A5C6EAB" w14:textId="77777777" w:rsidR="00CC4BDE" w:rsidRDefault="00CC4BDE" w:rsidP="00CC4BDE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 xml:space="preserve">nr_Cell1, -, cs_NR_ServingCellConfig_SpCell(cs_NR_SS_SpCellConfig(omit, omit, </w:t>
            </w:r>
            <w:r w:rsidRPr="003A1460">
              <w:rPr>
                <w:highlight w:val="yellow"/>
              </w:rPr>
              <w:t>v_MAC_CellGroupConfig</w:t>
            </w:r>
            <w:r>
              <w:t>, v_PhysicalCellGroupConfig)));</w:t>
            </w:r>
          </w:p>
          <w:p w14:paraId="370E604D" w14:textId="77777777" w:rsidR="00CC4BDE" w:rsidRDefault="00CC4BDE" w:rsidP="00CC4BDE">
            <w:r>
              <w:t xml:space="preserve">    </w:t>
            </w:r>
          </w:p>
          <w:p w14:paraId="3D913D12" w14:textId="77777777" w:rsidR="00CC4BDE" w:rsidRDefault="00CC4BDE" w:rsidP="00CC4BDE">
            <w:r>
              <w:t xml:space="preserve">    //Table 7.1.1.12.3.3.3-4   </w:t>
            </w:r>
          </w:p>
          <w:p w14:paraId="07E09FE1" w14:textId="77777777" w:rsidR="00CC4BDE" w:rsidRDefault="00CC4BDE" w:rsidP="00CC4BDE">
            <w:r>
              <w:t xml:space="preserve">    v_</w:t>
            </w:r>
            <w:proofErr w:type="gramStart"/>
            <w:r>
              <w:t>SpCellConfig :</w:t>
            </w:r>
            <w:proofErr w:type="gramEnd"/>
            <w:r>
              <w:t>= f_NR_GetSpCellConfigDef(nr_Cell1);</w:t>
            </w:r>
          </w:p>
          <w:p w14:paraId="4F622107" w14:textId="77777777" w:rsidR="00CC4BDE" w:rsidRDefault="00CC4BDE" w:rsidP="00CC4BDE">
            <w:r>
              <w:t xml:space="preserve">    </w:t>
            </w:r>
          </w:p>
          <w:p w14:paraId="0299DC6B" w14:textId="77777777" w:rsidR="00CC4BDE" w:rsidRDefault="00CC4BDE" w:rsidP="00CC4BDE">
            <w:r>
              <w:t xml:space="preserve">    v_</w:t>
            </w:r>
            <w:proofErr w:type="gramStart"/>
            <w:r>
              <w:t>ControlResourceSet :</w:t>
            </w:r>
            <w:proofErr w:type="gramEnd"/>
            <w:r>
              <w:t>= f_NR_CellInfo_GetControlResourceSet(nr_Cell1, tsc_NR_ControlResourceSetId, tsc_NR_BWP_Id);</w:t>
            </w:r>
          </w:p>
          <w:p w14:paraId="63A9A44D" w14:textId="77777777" w:rsidR="00CC4BDE" w:rsidRDefault="00CC4BDE" w:rsidP="00CC4BDE">
            <w:r>
              <w:t xml:space="preserve">    v_</w:t>
            </w:r>
            <w:proofErr w:type="gramStart"/>
            <w:r>
              <w:t>ControlResourceSet.controlResourceSetId :</w:t>
            </w:r>
            <w:proofErr w:type="gramEnd"/>
            <w:r>
              <w:t>= 1;</w:t>
            </w:r>
          </w:p>
          <w:p w14:paraId="7E10F6FD" w14:textId="77777777" w:rsidR="00CC4BDE" w:rsidRDefault="00CC4BDE" w:rsidP="00CC4BDE">
            <w:r>
              <w:t xml:space="preserve">    v_</w:t>
            </w:r>
            <w:proofErr w:type="gramStart"/>
            <w:r>
              <w:t>SpCellConfig.spCellConfigDedicated.initialDownlinkBWP.pdcch</w:t>
            </w:r>
            <w:proofErr w:type="gramEnd"/>
            <w:r>
              <w:t>_Config.setup.controlResourceSetToAddModList := {v_ControlResourceSet}</w:t>
            </w:r>
          </w:p>
          <w:p w14:paraId="6BE030A8" w14:textId="77777777" w:rsidR="00CC4BDE" w:rsidRDefault="00CC4BDE" w:rsidP="00CC4BDE">
            <w:r>
              <w:t xml:space="preserve">    </w:t>
            </w:r>
          </w:p>
          <w:p w14:paraId="12B79AD7" w14:textId="77777777" w:rsidR="00CC4BDE" w:rsidRPr="007357D1" w:rsidRDefault="00CC4BDE" w:rsidP="00CC4BDE">
            <w:pPr>
              <w:rPr>
                <w:highlight w:val="yellow"/>
              </w:rPr>
            </w:pPr>
            <w:r>
              <w:t xml:space="preserve">    </w:t>
            </w:r>
            <w:r w:rsidRPr="007357D1">
              <w:rPr>
                <w:highlight w:val="yellow"/>
              </w:rPr>
              <w:t>v_</w:t>
            </w:r>
            <w:proofErr w:type="gramStart"/>
            <w:r w:rsidRPr="007357D1">
              <w:rPr>
                <w:highlight w:val="yellow"/>
              </w:rPr>
              <w:t>SearchSpace :</w:t>
            </w:r>
            <w:proofErr w:type="gramEnd"/>
            <w:r w:rsidRPr="007357D1">
              <w:rPr>
                <w:highlight w:val="yellow"/>
              </w:rPr>
              <w:t>= f_NR_CellInfo_GetSearchSpaceConfigAtUE(nr_Cell1, tsc_NR_ControlResourceSetId, tsc_NR_BWP_Id);</w:t>
            </w:r>
          </w:p>
          <w:p w14:paraId="28BBDCAF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lastRenderedPageBreak/>
              <w:t xml:space="preserve">    v_</w:t>
            </w:r>
            <w:proofErr w:type="gramStart"/>
            <w:r w:rsidRPr="007357D1">
              <w:rPr>
                <w:highlight w:val="yellow"/>
              </w:rPr>
              <w:t>SearchSpace.searchSpaceId :</w:t>
            </w:r>
            <w:proofErr w:type="gramEnd"/>
            <w:r w:rsidRPr="007357D1">
              <w:rPr>
                <w:highlight w:val="yellow"/>
              </w:rPr>
              <w:t>= 6;</w:t>
            </w:r>
          </w:p>
          <w:p w14:paraId="4A0DF05A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t xml:space="preserve">    v_</w:t>
            </w:r>
            <w:proofErr w:type="gramStart"/>
            <w:r w:rsidRPr="007357D1">
              <w:rPr>
                <w:highlight w:val="yellow"/>
              </w:rPr>
              <w:t>SearchSpace.controlResourceSetId :</w:t>
            </w:r>
            <w:proofErr w:type="gramEnd"/>
            <w:r w:rsidRPr="007357D1">
              <w:rPr>
                <w:highlight w:val="yellow"/>
              </w:rPr>
              <w:t>= 1;</w:t>
            </w:r>
          </w:p>
          <w:p w14:paraId="13CA912D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t xml:space="preserve">    v_</w:t>
            </w:r>
            <w:proofErr w:type="gramStart"/>
            <w:r w:rsidRPr="007357D1">
              <w:rPr>
                <w:highlight w:val="yellow"/>
              </w:rPr>
              <w:t>SearchSpace.searchSpaceType.common</w:t>
            </w:r>
            <w:proofErr w:type="gramEnd"/>
            <w:r w:rsidRPr="007357D1">
              <w:rPr>
                <w:highlight w:val="yellow"/>
              </w:rPr>
              <w:t xml:space="preserve"> := {</w:t>
            </w:r>
          </w:p>
          <w:p w14:paraId="5D303513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  <w:t xml:space="preserve">      dci_Format0_0_AndFormat1_</w:t>
            </w:r>
            <w:proofErr w:type="gramStart"/>
            <w:r w:rsidRPr="007357D1">
              <w:rPr>
                <w:highlight w:val="yellow"/>
              </w:rPr>
              <w:t>0 :</w:t>
            </w:r>
            <w:proofErr w:type="gramEnd"/>
            <w:r w:rsidRPr="007357D1">
              <w:rPr>
                <w:highlight w:val="yellow"/>
              </w:rPr>
              <w:t xml:space="preserve">= omit,  </w:t>
            </w:r>
          </w:p>
          <w:p w14:paraId="1D710FEB" w14:textId="77777777" w:rsidR="00CC4BDE" w:rsidRPr="007357D1" w:rsidRDefault="00CC4BDE" w:rsidP="00CC4BDE">
            <w:pPr>
              <w:rPr>
                <w:highlight w:val="yellow"/>
                <w:lang w:val="de-DE"/>
              </w:rPr>
            </w:pP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</w:r>
            <w:r w:rsidRPr="007357D1">
              <w:rPr>
                <w:highlight w:val="yellow"/>
              </w:rPr>
              <w:tab/>
              <w:t xml:space="preserve">      </w:t>
            </w:r>
            <w:r w:rsidRPr="007357D1">
              <w:rPr>
                <w:highlight w:val="yellow"/>
                <w:lang w:val="de-DE"/>
              </w:rPr>
              <w:t>dci_Format2_</w:t>
            </w:r>
            <w:proofErr w:type="gramStart"/>
            <w:r w:rsidRPr="007357D1">
              <w:rPr>
                <w:highlight w:val="yellow"/>
                <w:lang w:val="de-DE"/>
              </w:rPr>
              <w:t>0 :</w:t>
            </w:r>
            <w:proofErr w:type="gramEnd"/>
            <w:r w:rsidRPr="007357D1">
              <w:rPr>
                <w:highlight w:val="yellow"/>
                <w:lang w:val="de-DE"/>
              </w:rPr>
              <w:t>= omit,</w:t>
            </w:r>
          </w:p>
          <w:p w14:paraId="157C6112" w14:textId="77777777" w:rsidR="00CC4BDE" w:rsidRPr="007357D1" w:rsidRDefault="00CC4BDE" w:rsidP="00CC4BDE">
            <w:pPr>
              <w:rPr>
                <w:highlight w:val="yellow"/>
                <w:lang w:val="de-DE"/>
              </w:rPr>
            </w:pP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  <w:t xml:space="preserve">      dci_Format2_</w:t>
            </w:r>
            <w:proofErr w:type="gramStart"/>
            <w:r w:rsidRPr="007357D1">
              <w:rPr>
                <w:highlight w:val="yellow"/>
                <w:lang w:val="de-DE"/>
              </w:rPr>
              <w:t>1 :</w:t>
            </w:r>
            <w:proofErr w:type="gramEnd"/>
            <w:r w:rsidRPr="007357D1">
              <w:rPr>
                <w:highlight w:val="yellow"/>
                <w:lang w:val="de-DE"/>
              </w:rPr>
              <w:t>= omit,</w:t>
            </w:r>
          </w:p>
          <w:p w14:paraId="5FA4B9F1" w14:textId="77777777" w:rsidR="00CC4BDE" w:rsidRPr="007357D1" w:rsidRDefault="00CC4BDE" w:rsidP="00CC4BDE">
            <w:pPr>
              <w:rPr>
                <w:highlight w:val="yellow"/>
                <w:lang w:val="de-DE"/>
              </w:rPr>
            </w:pP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  <w:t xml:space="preserve">      dci_Format2_</w:t>
            </w:r>
            <w:proofErr w:type="gramStart"/>
            <w:r w:rsidRPr="007357D1">
              <w:rPr>
                <w:highlight w:val="yellow"/>
                <w:lang w:val="de-DE"/>
              </w:rPr>
              <w:t>2 :</w:t>
            </w:r>
            <w:proofErr w:type="gramEnd"/>
            <w:r w:rsidRPr="007357D1">
              <w:rPr>
                <w:highlight w:val="yellow"/>
                <w:lang w:val="de-DE"/>
              </w:rPr>
              <w:t>= omit,</w:t>
            </w:r>
          </w:p>
          <w:p w14:paraId="4D7E3A8D" w14:textId="77777777" w:rsidR="00CC4BDE" w:rsidRPr="007357D1" w:rsidRDefault="00CC4BDE" w:rsidP="00CC4BDE">
            <w:pPr>
              <w:rPr>
                <w:highlight w:val="yellow"/>
                <w:lang w:val="de-DE"/>
              </w:rPr>
            </w:pP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  <w:t xml:space="preserve">      dci_Format2_</w:t>
            </w:r>
            <w:proofErr w:type="gramStart"/>
            <w:r w:rsidRPr="007357D1">
              <w:rPr>
                <w:highlight w:val="yellow"/>
                <w:lang w:val="de-DE"/>
              </w:rPr>
              <w:t>3 :</w:t>
            </w:r>
            <w:proofErr w:type="gramEnd"/>
            <w:r w:rsidRPr="007357D1">
              <w:rPr>
                <w:highlight w:val="yellow"/>
                <w:lang w:val="de-DE"/>
              </w:rPr>
              <w:t>= omit</w:t>
            </w:r>
          </w:p>
          <w:p w14:paraId="7E99118E" w14:textId="77777777" w:rsidR="00CC4BDE" w:rsidRPr="007357D1" w:rsidRDefault="00CC4BDE" w:rsidP="00CC4BDE">
            <w:pPr>
              <w:rPr>
                <w:highlight w:val="yellow"/>
                <w:lang w:val="de-DE"/>
              </w:rPr>
            </w:pP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</w:r>
            <w:r w:rsidRPr="007357D1">
              <w:rPr>
                <w:highlight w:val="yellow"/>
                <w:lang w:val="de-DE"/>
              </w:rPr>
              <w:tab/>
              <w:t xml:space="preserve">      }</w:t>
            </w:r>
          </w:p>
          <w:p w14:paraId="514368B9" w14:textId="77777777" w:rsidR="00CC4BDE" w:rsidRPr="0081413B" w:rsidRDefault="00CC4BDE" w:rsidP="00CC4BDE">
            <w:pPr>
              <w:rPr>
                <w:lang w:val="de-DE"/>
              </w:rPr>
            </w:pPr>
            <w:r w:rsidRPr="007357D1">
              <w:rPr>
                <w:highlight w:val="yellow"/>
                <w:lang w:val="de-DE"/>
              </w:rPr>
              <w:t xml:space="preserve">    v_</w:t>
            </w:r>
            <w:proofErr w:type="gramStart"/>
            <w:r w:rsidRPr="007357D1">
              <w:rPr>
                <w:highlight w:val="yellow"/>
                <w:lang w:val="de-DE"/>
              </w:rPr>
              <w:t>SpCellConfig.spCellConfigDedicated.initialDownlinkBWP.pdcch</w:t>
            </w:r>
            <w:proofErr w:type="gramEnd"/>
            <w:r w:rsidRPr="007357D1">
              <w:rPr>
                <w:highlight w:val="yellow"/>
                <w:lang w:val="de-DE"/>
              </w:rPr>
              <w:t>_Config.setup.searchSpacesToAddModList := {v_SearchSpace}</w:t>
            </w:r>
            <w:r w:rsidRPr="0081413B">
              <w:rPr>
                <w:lang w:val="de-DE"/>
              </w:rPr>
              <w:t xml:space="preserve">  </w:t>
            </w:r>
          </w:p>
          <w:p w14:paraId="22157007" w14:textId="77777777" w:rsidR="00CC4BDE" w:rsidRPr="0081413B" w:rsidRDefault="00CC4BDE" w:rsidP="00CC4BDE">
            <w:pPr>
              <w:rPr>
                <w:lang w:val="de-DE"/>
              </w:rPr>
            </w:pPr>
            <w:r w:rsidRPr="0081413B">
              <w:rPr>
                <w:lang w:val="de-DE"/>
              </w:rPr>
              <w:t xml:space="preserve">        </w:t>
            </w:r>
          </w:p>
          <w:p w14:paraId="2B7788D2" w14:textId="77777777" w:rsidR="00CC4BDE" w:rsidRPr="00CC4BDE" w:rsidRDefault="00CC4BDE" w:rsidP="00CC4BDE">
            <w:pPr>
              <w:rPr>
                <w:lang w:val="de-DE"/>
              </w:rPr>
            </w:pPr>
            <w:r w:rsidRPr="0081413B">
              <w:rPr>
                <w:lang w:val="de-DE"/>
              </w:rPr>
              <w:t xml:space="preserve">    </w:t>
            </w:r>
            <w:r w:rsidRPr="00CC4BDE">
              <w:rPr>
                <w:lang w:val="de-DE"/>
              </w:rPr>
              <w:t>v_</w:t>
            </w:r>
            <w:proofErr w:type="gramStart"/>
            <w:r w:rsidRPr="00CC4BDE">
              <w:rPr>
                <w:lang w:val="de-DE"/>
              </w:rPr>
              <w:t>SpCellConfig.spCellConfigDedicated.initialDownlinkBWP.pdcch</w:t>
            </w:r>
            <w:proofErr w:type="gramEnd"/>
            <w:r w:rsidRPr="00CC4BDE">
              <w:rPr>
                <w:lang w:val="de-DE"/>
              </w:rPr>
              <w:t>_Config.setup.searchSpacesToAddModListExt_r16 := {cs_SearchSpaceExt_r16_Dci_Format2_6}</w:t>
            </w:r>
          </w:p>
          <w:p w14:paraId="23C8B6AF" w14:textId="77777777" w:rsidR="00CC4BDE" w:rsidRPr="00CD3022" w:rsidRDefault="00CC4BDE" w:rsidP="00CC4BDE">
            <w:pPr>
              <w:rPr>
                <w:highlight w:val="yellow"/>
              </w:rPr>
            </w:pPr>
            <w:r w:rsidRPr="00CC4BDE">
              <w:rPr>
                <w:lang w:val="de-DE"/>
              </w:rPr>
              <w:t xml:space="preserve">    </w:t>
            </w:r>
            <w:r w:rsidRPr="00CD3022">
              <w:rPr>
                <w:highlight w:val="yellow"/>
              </w:rPr>
              <w:t>v_SpCellConfig.spCellConfigDedicated.tag_</w:t>
            </w:r>
            <w:proofErr w:type="gramStart"/>
            <w:r w:rsidRPr="00CD3022">
              <w:rPr>
                <w:highlight w:val="yellow"/>
              </w:rPr>
              <w:t>Id :</w:t>
            </w:r>
            <w:proofErr w:type="gramEnd"/>
            <w:r w:rsidRPr="00CD3022">
              <w:rPr>
                <w:highlight w:val="yellow"/>
              </w:rPr>
              <w:t>= 0;</w:t>
            </w:r>
          </w:p>
          <w:p w14:paraId="66151B9B" w14:textId="77777777" w:rsidR="00CC4BDE" w:rsidRPr="00CD3022" w:rsidRDefault="00CC4BDE" w:rsidP="00CC4BDE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   </w:t>
            </w:r>
          </w:p>
          <w:p w14:paraId="52D106D0" w14:textId="77777777" w:rsidR="00CC4BDE" w:rsidRPr="00CD3022" w:rsidRDefault="00CC4BDE" w:rsidP="00CC4BDE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v_</w:t>
            </w:r>
            <w:proofErr w:type="gramStart"/>
            <w:r w:rsidRPr="00CD3022">
              <w:rPr>
                <w:highlight w:val="yellow"/>
              </w:rPr>
              <w:t>DownlinkBWP :</w:t>
            </w:r>
            <w:proofErr w:type="gramEnd"/>
            <w:r w:rsidRPr="00CD3022">
              <w:rPr>
                <w:highlight w:val="yellow"/>
              </w:rPr>
              <w:t>= f_NR_CellInfo_GetDownlinkBWP(nr_Cell1, tsc_NR_BWP_Id);</w:t>
            </w:r>
          </w:p>
          <w:p w14:paraId="37FF3CEB" w14:textId="77777777" w:rsidR="00CC4BDE" w:rsidRPr="00CD3022" w:rsidRDefault="00CC4BDE" w:rsidP="00CC4BDE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v_</w:t>
            </w:r>
            <w:proofErr w:type="gramStart"/>
            <w:r w:rsidRPr="00CD3022">
              <w:rPr>
                <w:highlight w:val="yellow"/>
              </w:rPr>
              <w:t>DownlinkBWP.Pdcch.SearchSpaceExtArray</w:t>
            </w:r>
            <w:proofErr w:type="gramEnd"/>
            <w:r w:rsidRPr="00CD3022">
              <w:rPr>
                <w:highlight w:val="yellow"/>
              </w:rPr>
              <w:t xml:space="preserve"> := { {SearchSpaceExt := {R16 := cs_SearchSpaceExt_r16_Dci_Format2_6}}};</w:t>
            </w:r>
          </w:p>
          <w:p w14:paraId="55D0D7AA" w14:textId="77777777" w:rsidR="00CC4BDE" w:rsidRPr="00CD3022" w:rsidRDefault="00CC4BDE" w:rsidP="00CC4BDE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f_NR_CellInfo_</w:t>
            </w:r>
            <w:proofErr w:type="gramStart"/>
            <w:r w:rsidRPr="00CD3022">
              <w:rPr>
                <w:highlight w:val="yellow"/>
              </w:rPr>
              <w:t>SetDownlinkBWP(</w:t>
            </w:r>
            <w:proofErr w:type="gramEnd"/>
            <w:r w:rsidRPr="00CD3022">
              <w:rPr>
                <w:highlight w:val="yellow"/>
              </w:rPr>
              <w:t>nr_Cell1, v_DownlinkBWP, tsc_NR_BWP_Id);</w:t>
            </w:r>
          </w:p>
          <w:p w14:paraId="47EE7BDC" w14:textId="77777777" w:rsidR="00CC4BDE" w:rsidRPr="00CD3022" w:rsidRDefault="00CC4BDE" w:rsidP="00CC4BDE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</w:p>
          <w:p w14:paraId="23127E5E" w14:textId="77777777" w:rsidR="00CC4BDE" w:rsidRPr="0059105E" w:rsidRDefault="00CC4BDE" w:rsidP="00CC4BDE">
            <w:pPr>
              <w:rPr>
                <w:highlight w:val="yellow"/>
              </w:rPr>
            </w:pPr>
            <w:r w:rsidRPr="0059105E">
              <w:rPr>
                <w:highlight w:val="yellow"/>
              </w:rPr>
              <w:t xml:space="preserve">    if(f_NR_CellInfo_GetIsFR1(nr_Cell1)) {</w:t>
            </w:r>
          </w:p>
          <w:p w14:paraId="17868EA7" w14:textId="77777777" w:rsidR="00CC4BDE" w:rsidRPr="0059105E" w:rsidRDefault="00CC4BDE" w:rsidP="00CC4BDE">
            <w:pPr>
              <w:rPr>
                <w:highlight w:val="yellow"/>
              </w:rPr>
            </w:pPr>
            <w:r w:rsidRPr="0059105E">
              <w:rPr>
                <w:highlight w:val="yellow"/>
              </w:rPr>
              <w:t xml:space="preserve">      v_</w:t>
            </w:r>
            <w:proofErr w:type="gramStart"/>
            <w:r w:rsidRPr="0059105E">
              <w:rPr>
                <w:highlight w:val="yellow"/>
              </w:rPr>
              <w:t>NrofCandidates :</w:t>
            </w:r>
            <w:proofErr w:type="gramEnd"/>
            <w:r w:rsidRPr="0059105E">
              <w:rPr>
                <w:highlight w:val="yellow"/>
              </w:rPr>
              <w:t>= cs_38508_NrofCandidates_Def;</w:t>
            </w:r>
          </w:p>
          <w:p w14:paraId="201B607B" w14:textId="77777777" w:rsidR="00CC4BDE" w:rsidRPr="0059105E" w:rsidRDefault="00CC4BDE" w:rsidP="00CC4BDE">
            <w:pPr>
              <w:rPr>
                <w:highlight w:val="yellow"/>
              </w:rPr>
            </w:pPr>
            <w:r w:rsidRPr="0059105E">
              <w:rPr>
                <w:highlight w:val="yellow"/>
              </w:rPr>
              <w:t xml:space="preserve">    } else {</w:t>
            </w:r>
          </w:p>
          <w:p w14:paraId="555110EB" w14:textId="77777777" w:rsidR="00CC4BDE" w:rsidRPr="0059105E" w:rsidRDefault="00CC4BDE" w:rsidP="00CC4BDE">
            <w:pPr>
              <w:rPr>
                <w:highlight w:val="yellow"/>
              </w:rPr>
            </w:pPr>
            <w:r w:rsidRPr="0059105E">
              <w:rPr>
                <w:highlight w:val="yellow"/>
              </w:rPr>
              <w:t xml:space="preserve">      v_</w:t>
            </w:r>
            <w:proofErr w:type="gramStart"/>
            <w:r w:rsidRPr="0059105E">
              <w:rPr>
                <w:highlight w:val="yellow"/>
              </w:rPr>
              <w:t>NrofCandidates :</w:t>
            </w:r>
            <w:proofErr w:type="gramEnd"/>
            <w:r w:rsidRPr="0059105E">
              <w:rPr>
                <w:highlight w:val="yellow"/>
              </w:rPr>
              <w:t>= cds_38508_NrofCandidates_FR2</w:t>
            </w:r>
          </w:p>
          <w:p w14:paraId="2202F717" w14:textId="77777777" w:rsidR="00CC4BDE" w:rsidRPr="0059105E" w:rsidRDefault="00CC4BDE" w:rsidP="00CC4BDE">
            <w:pPr>
              <w:rPr>
                <w:highlight w:val="yellow"/>
              </w:rPr>
            </w:pPr>
            <w:r w:rsidRPr="0059105E">
              <w:rPr>
                <w:highlight w:val="yellow"/>
              </w:rPr>
              <w:t xml:space="preserve">    }</w:t>
            </w:r>
          </w:p>
          <w:p w14:paraId="66CE0086" w14:textId="77777777" w:rsidR="00CC4BDE" w:rsidRDefault="00CC4BDE" w:rsidP="00CC4BDE">
            <w:r w:rsidRPr="0059105E">
              <w:rPr>
                <w:highlight w:val="yellow"/>
              </w:rPr>
              <w:t xml:space="preserve">    f_NR_SS_</w:t>
            </w:r>
            <w:proofErr w:type="gramStart"/>
            <w:r w:rsidRPr="0059105E">
              <w:rPr>
                <w:highlight w:val="yellow"/>
              </w:rPr>
              <w:t>SearchSpaceExtConfig(</w:t>
            </w:r>
            <w:proofErr w:type="gramEnd"/>
            <w:r w:rsidRPr="0059105E">
              <w:rPr>
                <w:highlight w:val="yellow"/>
              </w:rPr>
              <w:t>nr_Cell1, -, v_NrofCandidates);</w:t>
            </w:r>
            <w:r>
              <w:t xml:space="preserve">   </w:t>
            </w:r>
          </w:p>
          <w:p w14:paraId="07F7065A" w14:textId="77777777" w:rsidR="00CC4BDE" w:rsidRDefault="00CC4BDE" w:rsidP="00CC4BDE">
            <w:r>
              <w:t xml:space="preserve">    </w:t>
            </w:r>
          </w:p>
          <w:p w14:paraId="2ABB4CDD" w14:textId="77777777" w:rsidR="00CC4BDE" w:rsidRDefault="00CC4BDE" w:rsidP="00CC4BDE">
            <w:r>
              <w:t xml:space="preserve">    v_</w:t>
            </w:r>
            <w:proofErr w:type="gramStart"/>
            <w:r>
              <w:t>CellGroupConfig :</w:t>
            </w:r>
            <w:proofErr w:type="gramEnd"/>
            <w:r>
              <w:t>= cs_38508_CellGroupConfig (tsc_NR_CellGroupId_MCG,</w:t>
            </w:r>
          </w:p>
          <w:p w14:paraId="6E808D87" w14:textId="77777777" w:rsidR="00CC4BDE" w:rsidRDefault="00CC4BDE" w:rsidP="00CC4BDE">
            <w:r>
              <w:t xml:space="preserve">                                                   -,</w:t>
            </w:r>
          </w:p>
          <w:p w14:paraId="54C26CAD" w14:textId="77777777" w:rsidR="00CC4BDE" w:rsidRDefault="00CC4BDE" w:rsidP="00CC4BDE">
            <w:r>
              <w:t xml:space="preserve">                                                   -,</w:t>
            </w:r>
          </w:p>
          <w:p w14:paraId="41D013C5" w14:textId="77777777" w:rsidR="00CC4BDE" w:rsidRDefault="00CC4BDE" w:rsidP="00CC4BDE">
            <w:r>
              <w:t xml:space="preserve">                                                   v_MAC_CellGroupConfig,</w:t>
            </w:r>
          </w:p>
          <w:p w14:paraId="66934E1F" w14:textId="77777777" w:rsidR="00CC4BDE" w:rsidRDefault="00CC4BDE" w:rsidP="00CC4BDE">
            <w:r>
              <w:t xml:space="preserve">                                                   v_PhysicalCellGroupConfig,</w:t>
            </w:r>
          </w:p>
          <w:p w14:paraId="3C28E822" w14:textId="77777777" w:rsidR="00CC4BDE" w:rsidRDefault="00CC4BDE" w:rsidP="00CC4BDE">
            <w:r>
              <w:t xml:space="preserve">                                                   v_SpCellConfig);</w:t>
            </w:r>
          </w:p>
          <w:p w14:paraId="085E3746" w14:textId="77777777" w:rsidR="00CC4BDE" w:rsidRDefault="00CC4BDE" w:rsidP="00CC4BDE">
            <w:r>
              <w:t xml:space="preserve">    </w:t>
            </w:r>
          </w:p>
          <w:p w14:paraId="217B2085" w14:textId="77777777" w:rsidR="00CC4BDE" w:rsidRDefault="00CC4BDE" w:rsidP="00CC4BDE">
            <w:r>
              <w:lastRenderedPageBreak/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0B9B489D" w14:textId="77777777" w:rsidR="00CC4BDE" w:rsidRDefault="00CC4BDE" w:rsidP="00CC4BDE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 xml:space="preserve">, v_V1530Ext);  </w:t>
            </w:r>
          </w:p>
          <w:p w14:paraId="5F3D6EA6" w14:textId="77777777" w:rsidR="00CC4BDE" w:rsidRDefault="00CC4BDE" w:rsidP="00CC4BDE">
            <w:r>
              <w:t xml:space="preserve">        </w:t>
            </w:r>
          </w:p>
          <w:p w14:paraId="52CAB84F" w14:textId="77777777" w:rsidR="00CC4BDE" w:rsidRDefault="00CC4BDE" w:rsidP="00CC4BDE">
            <w:r>
              <w:t xml:space="preserve">    </w:t>
            </w:r>
            <w:r w:rsidRPr="001336F6">
              <w:rPr>
                <w:highlight w:val="yellow"/>
              </w:rPr>
              <w:t>v_</w:t>
            </w:r>
            <w:proofErr w:type="gramStart"/>
            <w:r w:rsidRPr="001336F6">
              <w:rPr>
                <w:highlight w:val="yellow"/>
              </w:rPr>
              <w:t>LongDRXCycle :</w:t>
            </w:r>
            <w:proofErr w:type="gramEnd"/>
            <w:r w:rsidRPr="001336F6">
              <w:rPr>
                <w:highlight w:val="yellow"/>
              </w:rPr>
              <w:t>= 10240;</w:t>
            </w:r>
            <w:r>
              <w:t xml:space="preserve"> </w:t>
            </w:r>
          </w:p>
          <w:p w14:paraId="460D9F04" w14:textId="77777777" w:rsidR="00CC4BDE" w:rsidRDefault="00CC4BDE" w:rsidP="00CC4BDE">
            <w:r>
              <w:t xml:space="preserve">    v_</w:t>
            </w:r>
            <w:proofErr w:type="gramStart"/>
            <w:r>
              <w:t>DrxStartOffset :</w:t>
            </w:r>
            <w:proofErr w:type="gramEnd"/>
            <w:r>
              <w:t>= 0;</w:t>
            </w:r>
          </w:p>
          <w:p w14:paraId="139A4103" w14:textId="77777777" w:rsidR="00CC4BDE" w:rsidRDefault="00CC4BDE" w:rsidP="00CC4BDE">
            <w:r>
              <w:t xml:space="preserve">    </w:t>
            </w:r>
          </w:p>
          <w:p w14:paraId="1FBCBA6D" w14:textId="77777777" w:rsidR="00CC4BDE" w:rsidRDefault="00CC4BDE" w:rsidP="00CC4BDE">
            <w:r>
              <w:t xml:space="preserve">    //@siclog "Steps 3-6" siclog@</w:t>
            </w:r>
          </w:p>
          <w:p w14:paraId="2648B321" w14:textId="77777777" w:rsidR="00CC4BDE" w:rsidRDefault="00CC4BDE" w:rsidP="00CC4BDE">
            <w:r>
              <w:t xml:space="preserve">    f_TC_7_1_1_12_3_NR_Steps3_6(v_LongDRXCycle,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4E0CB00F" w14:textId="77777777" w:rsidR="00CC4BDE" w:rsidRDefault="00CC4BDE" w:rsidP="00CC4BDE">
            <w:r>
              <w:t xml:space="preserve">      </w:t>
            </w:r>
          </w:p>
          <w:p w14:paraId="57CB1CB2" w14:textId="77777777" w:rsidR="00CC4BDE" w:rsidRDefault="00CC4BDE" w:rsidP="00CC4BDE">
            <w:r>
              <w:t xml:space="preserve">    //@siclog "Steps 7-8" siclog@</w:t>
            </w:r>
          </w:p>
          <w:p w14:paraId="2618AC10" w14:textId="77777777" w:rsidR="00CC4BDE" w:rsidRDefault="00CC4BDE" w:rsidP="00CC4BDE">
            <w:r>
              <w:t xml:space="preserve">    //SS transmits RRCReconfiguration to configure ps-wakeup with value true. (Note 1)</w:t>
            </w:r>
          </w:p>
          <w:p w14:paraId="1B8D9BA9" w14:textId="77777777" w:rsidR="00CC4BDE" w:rsidRDefault="00CC4BDE" w:rsidP="00CC4BDE">
            <w:r>
              <w:t xml:space="preserve">    //The UE transmits RRCReconfigurationComplete. (Note 2)</w:t>
            </w:r>
          </w:p>
          <w:p w14:paraId="22995E90" w14:textId="77777777" w:rsidR="00CC4BDE" w:rsidRDefault="00CC4BDE" w:rsidP="00CC4BDE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true_;</w:t>
            </w:r>
          </w:p>
          <w:p w14:paraId="70CD8EAE" w14:textId="77777777" w:rsidR="00CC4BDE" w:rsidRDefault="00CC4BDE" w:rsidP="00CC4BDE">
            <w:r>
              <w:t xml:space="preserve">    v_</w:t>
            </w:r>
            <w:proofErr w:type="gramStart"/>
            <w:r>
              <w:t>CellGroupConfig.physicalCellGroupConfig :</w:t>
            </w:r>
            <w:proofErr w:type="gramEnd"/>
            <w:r>
              <w:t>= v_PhysicalCellGroupConfig;</w:t>
            </w:r>
          </w:p>
          <w:p w14:paraId="18E79749" w14:textId="77777777" w:rsidR="00CC4BDE" w:rsidRDefault="00CC4BDE" w:rsidP="00CC4BDE">
            <w:r>
              <w:t xml:space="preserve">    f_NR_CellInfo_</w:t>
            </w:r>
            <w:proofErr w:type="gramStart"/>
            <w:r>
              <w:t>SetPhysicalCellGroupConfig(</w:t>
            </w:r>
            <w:proofErr w:type="gramEnd"/>
            <w:r>
              <w:t>nr_Cell1, v_PhysicalCellGroupConfig); change_711123</w:t>
            </w:r>
          </w:p>
          <w:p w14:paraId="07A3788E" w14:textId="77777777" w:rsidR="00CC4BDE" w:rsidRDefault="00CC4BDE" w:rsidP="00CC4BDE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>nr_Cell1, -, cs_NR_ServingCellConfig_SpCell(cs_NR_SS_SpCellConfig(omit, omit, omit, v_PhysicalCellGroupConfig)));</w:t>
            </w:r>
          </w:p>
          <w:p w14:paraId="2554996F" w14:textId="77777777" w:rsidR="00CC4BDE" w:rsidRDefault="00CC4BDE" w:rsidP="00CC4BDE">
            <w:r>
              <w:t xml:space="preserve">    </w:t>
            </w:r>
          </w:p>
          <w:p w14:paraId="398EF37E" w14:textId="77777777" w:rsidR="00CC4BDE" w:rsidRDefault="00CC4BDE" w:rsidP="00CC4BDE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3C1FFD25" w14:textId="77777777" w:rsidR="00CC4BDE" w:rsidRDefault="00CC4BDE" w:rsidP="00CC4BDE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323F3C26" w14:textId="77777777" w:rsidR="00CC4BDE" w:rsidRDefault="00CC4BDE" w:rsidP="00CC4BDE">
            <w:r>
              <w:t xml:space="preserve">      </w:t>
            </w:r>
          </w:p>
          <w:p w14:paraId="3EF35120" w14:textId="77777777" w:rsidR="00CC4BDE" w:rsidRDefault="00CC4BDE" w:rsidP="00CC4BDE">
            <w:r>
              <w:t xml:space="preserve">    //@siclog "Steps 9-11" siclog@</w:t>
            </w:r>
          </w:p>
          <w:p w14:paraId="177C11DE" w14:textId="77777777" w:rsidR="00CC4BDE" w:rsidRDefault="00CC4BDE" w:rsidP="00CC4BDE">
            <w:r>
              <w:t xml:space="preserve">    f_TC_7_1_1_12_3_NR_Steps9_11(v_LongDRXCycle,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0DC631F1" w14:textId="77777777" w:rsidR="00CC4BDE" w:rsidRDefault="00CC4BDE" w:rsidP="00CC4BDE">
            <w:r>
              <w:t xml:space="preserve">          </w:t>
            </w:r>
          </w:p>
          <w:p w14:paraId="07769830" w14:textId="77777777" w:rsidR="00CC4BDE" w:rsidRDefault="00CC4BDE" w:rsidP="00CC4BDE">
            <w:r>
              <w:t xml:space="preserve">    //@siclog "Steps 12-13" siclog@</w:t>
            </w:r>
          </w:p>
          <w:p w14:paraId="6BB90E4D" w14:textId="77777777" w:rsidR="00CC4BDE" w:rsidRDefault="00CC4BDE" w:rsidP="00CC4BDE">
            <w:r>
              <w:t xml:space="preserve">    //SS transmits RRCReconfiguration to configure ps-wakeup with value true. (Note 1)</w:t>
            </w:r>
          </w:p>
          <w:p w14:paraId="356687E6" w14:textId="77777777" w:rsidR="00CC4BDE" w:rsidRDefault="00CC4BDE" w:rsidP="00CC4BDE">
            <w:r>
              <w:t xml:space="preserve">    //The UE transmits RRCReconfigurationComplete. (Note 2)</w:t>
            </w:r>
          </w:p>
          <w:p w14:paraId="397859FF" w14:textId="77777777" w:rsidR="00CC4BDE" w:rsidRDefault="00CC4BDE" w:rsidP="00CC4BDE">
            <w:r>
              <w:t xml:space="preserve">    v_NR_DRX_</w:t>
            </w:r>
            <w:proofErr w:type="gramStart"/>
            <w:r>
              <w:t>OnDurationTimer :</w:t>
            </w:r>
            <w:proofErr w:type="gramEnd"/>
            <w:r>
              <w:t>= { milliSeconds := ms10 };</w:t>
            </w:r>
          </w:p>
          <w:p w14:paraId="59216480" w14:textId="77777777" w:rsidR="00CC4BDE" w:rsidRDefault="00CC4BDE" w:rsidP="00CC4BDE">
            <w:r>
              <w:t xml:space="preserve">    v_NR_DRX_</w:t>
            </w:r>
            <w:proofErr w:type="gramStart"/>
            <w:r>
              <w:t>LongCycleStartOffset :</w:t>
            </w:r>
            <w:proofErr w:type="gramEnd"/>
            <w:r>
              <w:t>= {ms20 := 0};</w:t>
            </w:r>
          </w:p>
          <w:p w14:paraId="71196CAC" w14:textId="77777777" w:rsidR="00CC4BDE" w:rsidRDefault="00CC4BDE" w:rsidP="00CC4BDE">
            <w:r>
              <w:t xml:space="preserve">    v_MAC_CellGroupConfig.drx_</w:t>
            </w:r>
            <w:proofErr w:type="gramStart"/>
            <w:r>
              <w:t>Config.setup :</w:t>
            </w:r>
            <w:proofErr w:type="gramEnd"/>
            <w:r>
              <w:t>= cs_NR_DRX_Config_Def( v_NR_DRX_OnDurationTimer, ms6, 56, 56, sl320, sl320, v_NR_DRX_LongCycleStartOffset, -, 0);</w:t>
            </w:r>
          </w:p>
          <w:p w14:paraId="776AEB15" w14:textId="77777777" w:rsidR="00CC4BDE" w:rsidRDefault="00CC4BDE" w:rsidP="00CC4BDE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5BC97458" w14:textId="77777777" w:rsidR="00CC4BDE" w:rsidRDefault="00CC4BDE" w:rsidP="00CC4BDE">
            <w:r>
              <w:t xml:space="preserve">    v_CellGroupConfig.mac_</w:t>
            </w:r>
            <w:proofErr w:type="gramStart"/>
            <w:r>
              <w:t>CellGroupConfig :</w:t>
            </w:r>
            <w:proofErr w:type="gramEnd"/>
            <w:r>
              <w:t>= v_MAC_CellGroupConfig;</w:t>
            </w:r>
          </w:p>
          <w:p w14:paraId="5A814D93" w14:textId="77777777" w:rsidR="00CC4BDE" w:rsidRDefault="00CC4BDE" w:rsidP="00CC4BDE">
            <w:r>
              <w:t xml:space="preserve">    </w:t>
            </w:r>
          </w:p>
          <w:p w14:paraId="2D89F90A" w14:textId="77777777" w:rsidR="00CC4BDE" w:rsidRDefault="00CC4BDE" w:rsidP="00CC4BDE">
            <w:r>
              <w:t xml:space="preserve">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f_NR_CellInfo_GetPhysicalCellGroupConfig(nr_Cell1);</w:t>
            </w:r>
          </w:p>
          <w:p w14:paraId="2123B90B" w14:textId="77777777" w:rsidR="00CC4BDE" w:rsidRDefault="00CC4BDE" w:rsidP="00CC4BDE">
            <w:r>
              <w:lastRenderedPageBreak/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omit;</w:t>
            </w:r>
          </w:p>
          <w:p w14:paraId="727EAE9D" w14:textId="77777777" w:rsidR="00CC4BDE" w:rsidRDefault="00CC4BDE" w:rsidP="00CC4BDE">
            <w:r>
              <w:t xml:space="preserve">    v_PhysicalCellGroupConfig.dcp_Config_r16.setup.ps_Offset_r</w:t>
            </w:r>
            <w:proofErr w:type="gramStart"/>
            <w:r>
              <w:t>16 :</w:t>
            </w:r>
            <w:proofErr w:type="gramEnd"/>
            <w:r>
              <w:t>= 40;</w:t>
            </w:r>
          </w:p>
          <w:p w14:paraId="00FDB227" w14:textId="77777777" w:rsidR="00CC4BDE" w:rsidRDefault="00CC4BDE" w:rsidP="00CC4BDE">
            <w:r>
              <w:t xml:space="preserve">    v_</w:t>
            </w:r>
            <w:proofErr w:type="gramStart"/>
            <w:r>
              <w:t>CellGroupConfig.physicalCellGroupConfig :</w:t>
            </w:r>
            <w:proofErr w:type="gramEnd"/>
            <w:r>
              <w:t>= v_PhysicalCellGroupConfig;</w:t>
            </w:r>
          </w:p>
          <w:p w14:paraId="1FA8320D" w14:textId="77777777" w:rsidR="00CC4BDE" w:rsidRDefault="00CC4BDE" w:rsidP="00CC4BDE">
            <w:r>
              <w:t xml:space="preserve">    </w:t>
            </w:r>
            <w:r w:rsidRPr="0098639F">
              <w:rPr>
                <w:highlight w:val="yellow"/>
              </w:rPr>
              <w:t>f_NR_CellInfo_</w:t>
            </w:r>
            <w:proofErr w:type="gramStart"/>
            <w:r w:rsidRPr="0098639F">
              <w:rPr>
                <w:highlight w:val="yellow"/>
              </w:rPr>
              <w:t>SetPhysicalCellGroupConfig(</w:t>
            </w:r>
            <w:proofErr w:type="gramEnd"/>
            <w:r w:rsidRPr="0098639F">
              <w:rPr>
                <w:highlight w:val="yellow"/>
              </w:rPr>
              <w:t>nr_Cell1, v_PhysicalCellGroupConfig);</w:t>
            </w:r>
          </w:p>
          <w:p w14:paraId="1294D2D3" w14:textId="77777777" w:rsidR="00CC4BDE" w:rsidRDefault="00CC4BDE" w:rsidP="00CC4BDE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>nr_Cell1, -, cs_NR_ServingCellConfig_SpCell(cs_NR_SS_SpCellConfig(omit, omit</w:t>
            </w:r>
            <w:r w:rsidRPr="001336F6">
              <w:rPr>
                <w:highlight w:val="yellow"/>
              </w:rPr>
              <w:t>, v_MAC_CellGroupConfig</w:t>
            </w:r>
            <w:r>
              <w:t>, v_PhysicalCellGroupConfig)));</w:t>
            </w:r>
          </w:p>
          <w:p w14:paraId="7268AD2C" w14:textId="77777777" w:rsidR="00CC4BDE" w:rsidRDefault="00CC4BDE" w:rsidP="00CC4BDE">
            <w:r>
              <w:t xml:space="preserve">    </w:t>
            </w:r>
          </w:p>
          <w:p w14:paraId="34C8623D" w14:textId="77777777" w:rsidR="00CC4BDE" w:rsidRDefault="00CC4BDE" w:rsidP="00CC4BDE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066D99F3" w14:textId="77777777" w:rsidR="00CC4BDE" w:rsidRDefault="00CC4BDE" w:rsidP="00CC4BDE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35B7C64F" w14:textId="77777777" w:rsidR="00CC4BDE" w:rsidRDefault="00CC4BDE" w:rsidP="00CC4BDE">
            <w:r>
              <w:t xml:space="preserve">    </w:t>
            </w:r>
          </w:p>
          <w:p w14:paraId="663FA607" w14:textId="77777777" w:rsidR="00CC4BDE" w:rsidRDefault="00CC4BDE" w:rsidP="00CC4BDE">
            <w:r>
              <w:t xml:space="preserve">    </w:t>
            </w:r>
            <w:r w:rsidRPr="001336F6">
              <w:rPr>
                <w:highlight w:val="yellow"/>
              </w:rPr>
              <w:t>v_</w:t>
            </w:r>
            <w:proofErr w:type="gramStart"/>
            <w:r w:rsidRPr="001336F6">
              <w:rPr>
                <w:highlight w:val="yellow"/>
              </w:rPr>
              <w:t>LongDRXCycle :</w:t>
            </w:r>
            <w:proofErr w:type="gramEnd"/>
            <w:r w:rsidRPr="001336F6">
              <w:rPr>
                <w:highlight w:val="yellow"/>
              </w:rPr>
              <w:t>= 20;</w:t>
            </w:r>
            <w:r>
              <w:t xml:space="preserve"> </w:t>
            </w:r>
          </w:p>
          <w:p w14:paraId="32D158E0" w14:textId="77777777" w:rsidR="00CC4BDE" w:rsidRDefault="00CC4BDE" w:rsidP="00CC4BDE">
            <w:r>
              <w:t xml:space="preserve">    //@siclog "Steps 14-19" siclog@</w:t>
            </w:r>
          </w:p>
          <w:p w14:paraId="244B464B" w14:textId="77777777" w:rsidR="00CC4BDE" w:rsidRDefault="00CC4BDE" w:rsidP="00CC4BDE">
            <w:r>
              <w:t xml:space="preserve">    f_TC_7_1_1_12_3_NR_Steps14_19(v_LongDRXCycle, v_</w:t>
            </w:r>
            <w:proofErr w:type="gramStart"/>
            <w:r>
              <w:t>DrxStartOffset,  v</w:t>
            </w:r>
            <w:proofErr w:type="gramEnd"/>
            <w:r>
              <w:t>_DRBId, valueof(v_CellGroupConfig.mac_CellGroupConfig.drx_Config.setup.drx_HARQ_RTT_TimerDL));</w:t>
            </w:r>
          </w:p>
          <w:p w14:paraId="76D47892" w14:textId="77777777" w:rsidR="00CC4BDE" w:rsidRDefault="00CC4BDE" w:rsidP="00CC4BDE">
            <w:r>
              <w:t xml:space="preserve">    </w:t>
            </w:r>
          </w:p>
          <w:p w14:paraId="50226443" w14:textId="77777777" w:rsidR="00CC4BDE" w:rsidRDefault="00CC4BDE" w:rsidP="00CC4BDE">
            <w:r>
              <w:t xml:space="preserve">    //@siclog "Steps 20-24" siclog@</w:t>
            </w:r>
          </w:p>
          <w:p w14:paraId="526D357B" w14:textId="77777777" w:rsidR="00CC4BDE" w:rsidRDefault="00CC4BDE" w:rsidP="00CC4BDE">
            <w:r>
              <w:t xml:space="preserve">    //SS transmits RRCReconfiguration to configure specific measonfig parameters. (Note 1)</w:t>
            </w:r>
          </w:p>
          <w:p w14:paraId="42A9930A" w14:textId="77777777" w:rsidR="00CC4BDE" w:rsidRDefault="00CC4BDE" w:rsidP="00CC4BDE">
            <w:r>
              <w:t xml:space="preserve">    //The UE transmits RRCReconfigurationComplete. (Note 2)</w:t>
            </w:r>
          </w:p>
          <w:p w14:paraId="7E7ABAEC" w14:textId="77777777" w:rsidR="00CC4BDE" w:rsidRDefault="00CC4BDE" w:rsidP="00CC4BDE">
            <w:r>
              <w:t xml:space="preserve">    v_</w:t>
            </w:r>
            <w:proofErr w:type="gramStart"/>
            <w:r>
              <w:t>RsrpThres :</w:t>
            </w:r>
            <w:proofErr w:type="gramEnd"/>
            <w:r>
              <w:t>= 2;</w:t>
            </w:r>
          </w:p>
          <w:p w14:paraId="4561FD33" w14:textId="77777777" w:rsidR="00CC4BDE" w:rsidRDefault="00CC4BDE" w:rsidP="00CC4BDE">
            <w:r>
              <w:t xml:space="preserve">    v_</w:t>
            </w:r>
            <w:proofErr w:type="gramStart"/>
            <w:r>
              <w:t>MeasuredObjectList :</w:t>
            </w:r>
            <w:proofErr w:type="gramEnd"/>
            <w:r>
              <w:t>= {cs_MeasObjectId1(nr_Cell1, omit, omit),</w:t>
            </w:r>
          </w:p>
          <w:p w14:paraId="5B3B64F8" w14:textId="77777777" w:rsidR="00CC4BDE" w:rsidRDefault="00CC4BDE" w:rsidP="00CC4BDE">
            <w:r>
              <w:t xml:space="preserve">                             cs_MeasObjectId2(nr_Cell3, omit, omit)};</w:t>
            </w:r>
          </w:p>
          <w:p w14:paraId="109D56F6" w14:textId="77777777" w:rsidR="00CC4BDE" w:rsidRDefault="00CC4BDE" w:rsidP="00CC4BDE">
            <w:r>
              <w:t xml:space="preserve">            </w:t>
            </w:r>
          </w:p>
          <w:p w14:paraId="7F1DDF2C" w14:textId="77777777" w:rsidR="00CC4BDE" w:rsidRDefault="00CC4BDE" w:rsidP="00CC4BDE">
            <w:r>
              <w:t xml:space="preserve">    v_</w:t>
            </w:r>
            <w:proofErr w:type="gramStart"/>
            <w:r>
              <w:t>MeasIdConfigList :</w:t>
            </w:r>
            <w:proofErr w:type="gramEnd"/>
            <w:r>
              <w:t>= {cs_NR_MeasId_Config_id1_obj2_conf1};</w:t>
            </w:r>
          </w:p>
          <w:p w14:paraId="3807A9F3" w14:textId="77777777" w:rsidR="00CC4BDE" w:rsidRDefault="00CC4BDE" w:rsidP="00CC4BDE">
            <w:r>
              <w:t xml:space="preserve">    v_</w:t>
            </w:r>
            <w:proofErr w:type="gramStart"/>
            <w:r>
              <w:t>MeasGapUE :</w:t>
            </w:r>
            <w:proofErr w:type="gramEnd"/>
            <w:r>
              <w:t>= cs_38508_MeasGapConfig_UE(cs_NR_GapConfig(34, ms6, ms40, ms0));</w:t>
            </w:r>
          </w:p>
          <w:p w14:paraId="190F98A3" w14:textId="77777777" w:rsidR="00CC4BDE" w:rsidRDefault="00CC4BDE" w:rsidP="00CC4BDE">
            <w:r>
              <w:t xml:space="preserve">    </w:t>
            </w:r>
            <w:r w:rsidRPr="0036485E">
              <w:rPr>
                <w:highlight w:val="yellow"/>
              </w:rPr>
              <w:t>//MOVED f_NR_SS_</w:t>
            </w:r>
            <w:proofErr w:type="gramStart"/>
            <w:r w:rsidRPr="0036485E">
              <w:rPr>
                <w:highlight w:val="yellow"/>
              </w:rPr>
              <w:t>MeasGapCtrlConfig(</w:t>
            </w:r>
            <w:proofErr w:type="gramEnd"/>
            <w:r w:rsidRPr="0036485E">
              <w:rPr>
                <w:highlight w:val="yellow"/>
              </w:rPr>
              <w:t>nr_Cell1, cs_NR_MeasGapCtrl_Config(v_MeasGapUE));</w:t>
            </w:r>
          </w:p>
          <w:p w14:paraId="065F5207" w14:textId="77777777" w:rsidR="00CC4BDE" w:rsidRDefault="00CC4BDE" w:rsidP="00CC4BDE">
            <w:r>
              <w:t xml:space="preserve">    v_</w:t>
            </w:r>
            <w:proofErr w:type="gramStart"/>
            <w:r>
              <w:t>ReportConfigList :</w:t>
            </w:r>
            <w:proofErr w:type="gramEnd"/>
            <w:r>
              <w:t>= {cs_NR_ReportConfigEventA3(tsc_NR_IdReportConfigId1, v_RsrpThres, infinity_, -, -, cs_NR_MeasReportQuantity_Rsrp)};</w:t>
            </w:r>
          </w:p>
          <w:p w14:paraId="11DA7B7C" w14:textId="77777777" w:rsidR="00CC4BDE" w:rsidRDefault="00CC4BDE" w:rsidP="00CC4BDE">
            <w:r>
              <w:t xml:space="preserve">      </w:t>
            </w:r>
          </w:p>
          <w:p w14:paraId="05C00C95" w14:textId="77777777" w:rsidR="00CC4BDE" w:rsidRDefault="00CC4BDE" w:rsidP="00CC4BDE">
            <w:r>
              <w:t xml:space="preserve">    v_</w:t>
            </w:r>
            <w:proofErr w:type="gramStart"/>
            <w:r>
              <w:t>MeasConfig :</w:t>
            </w:r>
            <w:proofErr w:type="gramEnd"/>
            <w:r>
              <w:t>=f_NR_GenerateMeasurementConfigNR(v_MeasuredObjectList, v_ReportConfigList, v_MeasIdConfigList</w:t>
            </w:r>
            <w:r w:rsidRPr="00C3054A">
              <w:rPr>
                <w:highlight w:val="yellow"/>
              </w:rPr>
              <w:t>, v_MeasGapUE</w:t>
            </w:r>
            <w:r>
              <w:t>);  //@sic R5-192854, R5-199097 sic@</w:t>
            </w:r>
          </w:p>
          <w:p w14:paraId="33AF5D03" w14:textId="77777777" w:rsidR="00CC4BDE" w:rsidRDefault="00CC4BDE" w:rsidP="00CC4BDE">
            <w:r>
              <w:t xml:space="preserve">    </w:t>
            </w:r>
          </w:p>
          <w:p w14:paraId="69900E5C" w14:textId="77777777" w:rsidR="00CC4BDE" w:rsidRDefault="00CC4BDE" w:rsidP="00CC4BDE">
            <w:r>
              <w:t xml:space="preserve">      </w:t>
            </w:r>
          </w:p>
          <w:p w14:paraId="5683CA32" w14:textId="77777777" w:rsidR="00CC4BDE" w:rsidRDefault="00CC4BDE" w:rsidP="00CC4BDE">
            <w:r>
              <w:t xml:space="preserve">    if(f_NR_CellInfo_GetIsFR1(nr_Cell1))</w:t>
            </w:r>
          </w:p>
          <w:p w14:paraId="18F0B3C9" w14:textId="77777777" w:rsidR="00CC4BDE" w:rsidRDefault="00CC4BDE" w:rsidP="00CC4BDE">
            <w:r>
              <w:t xml:space="preserve">    {</w:t>
            </w:r>
          </w:p>
          <w:p w14:paraId="652DF4C4" w14:textId="77777777" w:rsidR="00CC4BDE" w:rsidRDefault="00CC4BDE" w:rsidP="00CC4BDE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(cs_38508_DRX_Config_FR1);</w:t>
            </w:r>
          </w:p>
          <w:p w14:paraId="2F13FFBC" w14:textId="77777777" w:rsidR="00CC4BDE" w:rsidRDefault="00CC4BDE" w:rsidP="00CC4BDE">
            <w:r>
              <w:t xml:space="preserve">    </w:t>
            </w:r>
          </w:p>
          <w:p w14:paraId="2D46A4CB" w14:textId="77777777" w:rsidR="00CC4BDE" w:rsidRDefault="00CC4BDE" w:rsidP="00CC4BDE">
            <w:r>
              <w:lastRenderedPageBreak/>
              <w:t xml:space="preserve">    }</w:t>
            </w:r>
          </w:p>
          <w:p w14:paraId="0A2CBCE4" w14:textId="77777777" w:rsidR="00CC4BDE" w:rsidRDefault="00CC4BDE" w:rsidP="00CC4BDE">
            <w:r>
              <w:t xml:space="preserve">    else</w:t>
            </w:r>
          </w:p>
          <w:p w14:paraId="715732B1" w14:textId="77777777" w:rsidR="00CC4BDE" w:rsidRDefault="00CC4BDE" w:rsidP="00CC4BDE">
            <w:r>
              <w:t xml:space="preserve">    {</w:t>
            </w:r>
          </w:p>
          <w:p w14:paraId="3940B586" w14:textId="77777777" w:rsidR="00CC4BDE" w:rsidRDefault="00CC4BDE" w:rsidP="00CC4BDE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(cs_38508_DRX_Config_FR2);</w:t>
            </w:r>
          </w:p>
          <w:p w14:paraId="0280AE06" w14:textId="77777777" w:rsidR="00CC4BDE" w:rsidRDefault="00CC4BDE" w:rsidP="00CC4BDE">
            <w:r>
              <w:t xml:space="preserve">    </w:t>
            </w:r>
          </w:p>
          <w:p w14:paraId="1DA0D594" w14:textId="77777777" w:rsidR="00CC4BDE" w:rsidRDefault="00CC4BDE" w:rsidP="00CC4BDE">
            <w:r>
              <w:t xml:space="preserve">    }</w:t>
            </w:r>
          </w:p>
          <w:p w14:paraId="3E2E477D" w14:textId="77777777" w:rsidR="00CC4BDE" w:rsidRDefault="00CC4BDE" w:rsidP="00CC4BDE">
            <w:r>
              <w:t xml:space="preserve">    v_MAC_CellGroupConfig.drx_Config.setup.drx_</w:t>
            </w:r>
            <w:proofErr w:type="gramStart"/>
            <w:r>
              <w:t>onDurationTimer :</w:t>
            </w:r>
            <w:proofErr w:type="gramEnd"/>
            <w:r>
              <w:t>= v_NR_DRX_OnDurationTimer;</w:t>
            </w:r>
          </w:p>
          <w:p w14:paraId="10796426" w14:textId="77777777" w:rsidR="00CC4BDE" w:rsidRDefault="00CC4BDE" w:rsidP="00CC4BDE">
            <w:r>
              <w:t xml:space="preserve">    v_MAC_CellGroupConfig.drx_Config.setup.drx_</w:t>
            </w:r>
            <w:proofErr w:type="gramStart"/>
            <w:r>
              <w:t>InactivityTimer :</w:t>
            </w:r>
            <w:proofErr w:type="gramEnd"/>
            <w:r>
              <w:t>= ms5;</w:t>
            </w:r>
          </w:p>
          <w:p w14:paraId="1C03C233" w14:textId="77777777" w:rsidR="00CC4BDE" w:rsidRDefault="00CC4BDE" w:rsidP="00CC4BDE">
            <w:r>
              <w:t xml:space="preserve">    v_NR_DRX_</w:t>
            </w:r>
            <w:proofErr w:type="gramStart"/>
            <w:r>
              <w:t>LongCycleStartOffset :</w:t>
            </w:r>
            <w:proofErr w:type="gramEnd"/>
            <w:r>
              <w:t>= {ms40 := 39};</w:t>
            </w:r>
          </w:p>
          <w:p w14:paraId="573DE170" w14:textId="77777777" w:rsidR="00CC4BDE" w:rsidRDefault="00CC4BDE" w:rsidP="00CC4BDE">
            <w:r>
              <w:t xml:space="preserve">    v_MAC_CellGroupConfig.drx_Config.setup.drx_</w:t>
            </w:r>
            <w:proofErr w:type="gramStart"/>
            <w:r>
              <w:t>LongCycleStartOffset :</w:t>
            </w:r>
            <w:proofErr w:type="gramEnd"/>
            <w:r>
              <w:t>= v_NR_DRX_LongCycleStartOffset;</w:t>
            </w:r>
          </w:p>
          <w:p w14:paraId="7BFE6764" w14:textId="77777777" w:rsidR="00CC4BDE" w:rsidRDefault="00CC4BDE" w:rsidP="00CC4BDE">
            <w:r>
              <w:t xml:space="preserve">    v_MAC_CellGroupConfig.drx_Config.setup.drx_</w:t>
            </w:r>
            <w:proofErr w:type="gramStart"/>
            <w:r>
              <w:t>SlotOffset :</w:t>
            </w:r>
            <w:proofErr w:type="gramEnd"/>
            <w:r>
              <w:t>= 0;</w:t>
            </w:r>
          </w:p>
          <w:p w14:paraId="69D16222" w14:textId="77777777" w:rsidR="00CC4BDE" w:rsidRDefault="00CC4BDE" w:rsidP="00CC4BDE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20AEA777" w14:textId="77777777" w:rsidR="00CC4BDE" w:rsidRDefault="00CC4BDE" w:rsidP="00CC4BDE">
            <w:r>
              <w:t xml:space="preserve">    v_CellGroupConfig.mac_</w:t>
            </w:r>
            <w:proofErr w:type="gramStart"/>
            <w:r>
              <w:t>CellGroupConfig :</w:t>
            </w:r>
            <w:proofErr w:type="gramEnd"/>
            <w:r>
              <w:t>= v_MAC_CellGroupConfig;</w:t>
            </w:r>
          </w:p>
          <w:p w14:paraId="675B5665" w14:textId="77777777" w:rsidR="00CC4BDE" w:rsidRDefault="00CC4BDE" w:rsidP="00CC4BDE">
            <w:pPr>
              <w:rPr>
                <w:lang w:val="en-US"/>
              </w:rPr>
            </w:pPr>
            <w:r>
              <w:t xml:space="preserve">    // DPC config remains unchanged</w:t>
            </w:r>
          </w:p>
          <w:p w14:paraId="360E5C8C" w14:textId="77777777" w:rsidR="00CC4BDE" w:rsidRPr="00D725D1" w:rsidRDefault="00CC4BDE" w:rsidP="00CC4BDE">
            <w:pPr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Pr="00D725D1">
              <w:rPr>
                <w:highlight w:val="yellow"/>
                <w:lang w:val="en-US"/>
              </w:rPr>
              <w:t>v_PhysicalCellGroupConfig.dcp_Config_r16.setup.ps_Offset_r</w:t>
            </w:r>
            <w:proofErr w:type="gramStart"/>
            <w:r w:rsidRPr="00D725D1">
              <w:rPr>
                <w:highlight w:val="yellow"/>
                <w:lang w:val="en-US"/>
              </w:rPr>
              <w:t>16 :</w:t>
            </w:r>
            <w:proofErr w:type="gramEnd"/>
            <w:r w:rsidRPr="00D725D1">
              <w:rPr>
                <w:highlight w:val="yellow"/>
                <w:lang w:val="en-US"/>
              </w:rPr>
              <w:t>= 32;</w:t>
            </w:r>
          </w:p>
          <w:p w14:paraId="60014A5D" w14:textId="77777777" w:rsidR="00CC4BDE" w:rsidRDefault="00CC4BDE" w:rsidP="00CC4BDE">
            <w:pPr>
              <w:rPr>
                <w:lang w:val="en-US"/>
              </w:rPr>
            </w:pPr>
            <w:r w:rsidRPr="00D725D1">
              <w:rPr>
                <w:highlight w:val="yellow"/>
                <w:lang w:val="en-US"/>
              </w:rPr>
              <w:t xml:space="preserve">    v_</w:t>
            </w:r>
            <w:proofErr w:type="gramStart"/>
            <w:r w:rsidRPr="00D725D1">
              <w:rPr>
                <w:highlight w:val="yellow"/>
                <w:lang w:val="en-US"/>
              </w:rPr>
              <w:t>CellGroupConfig.physicalCellGroupConfig :</w:t>
            </w:r>
            <w:proofErr w:type="gramEnd"/>
            <w:r w:rsidRPr="00D725D1">
              <w:rPr>
                <w:highlight w:val="yellow"/>
                <w:lang w:val="en-US"/>
              </w:rPr>
              <w:t>= v_PhysicalCellGroupConfig;</w:t>
            </w:r>
          </w:p>
          <w:p w14:paraId="2C8EB405" w14:textId="77777777" w:rsidR="00CC4BDE" w:rsidRDefault="00CC4BDE" w:rsidP="00CC4BDE">
            <w:r>
              <w:t xml:space="preserve">        </w:t>
            </w:r>
          </w:p>
          <w:p w14:paraId="799CDC4F" w14:textId="77777777" w:rsidR="00CC4BDE" w:rsidRDefault="00CC4BDE" w:rsidP="00CC4BDE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11BCC142" w14:textId="77777777" w:rsidR="00CC4BDE" w:rsidRDefault="00CC4BDE" w:rsidP="00CC4BDE">
            <w:r>
              <w:t xml:space="preserve">    </w:t>
            </w:r>
            <w:r w:rsidRPr="00D107FB">
              <w:rPr>
                <w:highlight w:val="yellow"/>
              </w:rPr>
              <w:t xml:space="preserve">//MOVED f_NR_SendRRCReconfiguration (nr_Cell1, </w:t>
            </w:r>
            <w:proofErr w:type="gramStart"/>
            <w:r w:rsidRPr="00D107FB">
              <w:rPr>
                <w:highlight w:val="yellow"/>
              </w:rPr>
              <w:t>-,-</w:t>
            </w:r>
            <w:proofErr w:type="gramEnd"/>
            <w:r w:rsidRPr="00D107FB">
              <w:rPr>
                <w:highlight w:val="yellow"/>
              </w:rPr>
              <w:t>, v_V1530Ext, -, v_MeasConfig);</w:t>
            </w:r>
          </w:p>
          <w:p w14:paraId="114EAC83" w14:textId="77777777" w:rsidR="00CC4BDE" w:rsidRPr="007357D1" w:rsidRDefault="00CC4BDE" w:rsidP="00CC4BDE">
            <w:pPr>
              <w:rPr>
                <w:highlight w:val="yellow"/>
              </w:rPr>
            </w:pPr>
            <w:r>
              <w:t xml:space="preserve">       </w:t>
            </w:r>
            <w:r w:rsidRPr="007357D1">
              <w:rPr>
                <w:highlight w:val="yellow"/>
              </w:rPr>
              <w:t>v_</w:t>
            </w:r>
            <w:proofErr w:type="gramStart"/>
            <w:r w:rsidRPr="007357D1">
              <w:rPr>
                <w:highlight w:val="yellow"/>
              </w:rPr>
              <w:t>WakeUpTiming :</w:t>
            </w:r>
            <w:proofErr w:type="gramEnd"/>
            <w:r w:rsidRPr="007357D1">
              <w:rPr>
                <w:highlight w:val="yellow"/>
              </w:rPr>
              <w:t>= f_NR_GetWakeUpSignalTiming (v_DrxActiveTiming, v_NextOccasion, nr_Cell1, v_LongDRXCycle, v_DrxStartOffset, 7);//KS R5sxxx change_711123</w:t>
            </w:r>
          </w:p>
          <w:p w14:paraId="123CE586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t xml:space="preserve">    f_NR_SS_</w:t>
            </w:r>
            <w:proofErr w:type="gramStart"/>
            <w:r w:rsidRPr="007357D1">
              <w:rPr>
                <w:highlight w:val="yellow"/>
              </w:rPr>
              <w:t>CommonCellConfig(</w:t>
            </w:r>
            <w:proofErr w:type="gramEnd"/>
            <w:r w:rsidRPr="007357D1">
              <w:rPr>
                <w:highlight w:val="yellow"/>
              </w:rPr>
              <w:t xml:space="preserve">nr_Cell1, cads_NR_DciTrigger_WakeUP_REQ(nr_Cell1, cs_TimingInfo_NR(v_WakeUpTiming),{cs_NR_DciFormat_2_6_Block_Type('1'B)}));//KS R5sxxx change_711123 </w:t>
            </w:r>
          </w:p>
          <w:p w14:paraId="453E078B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t xml:space="preserve">    </w:t>
            </w:r>
          </w:p>
          <w:p w14:paraId="77B42C5F" w14:textId="77777777" w:rsidR="00CC4BDE" w:rsidRPr="007357D1" w:rsidRDefault="00CC4BDE" w:rsidP="00CC4BDE">
            <w:pPr>
              <w:rPr>
                <w:highlight w:val="yellow"/>
              </w:rPr>
            </w:pPr>
            <w:r w:rsidRPr="007357D1">
              <w:rPr>
                <w:highlight w:val="yellow"/>
              </w:rPr>
              <w:t xml:space="preserve">    v_</w:t>
            </w:r>
            <w:proofErr w:type="gramStart"/>
            <w:r w:rsidRPr="007357D1">
              <w:rPr>
                <w:highlight w:val="yellow"/>
              </w:rPr>
              <w:t>Timing :</w:t>
            </w:r>
            <w:proofErr w:type="gramEnd"/>
            <w:r w:rsidRPr="007357D1">
              <w:rPr>
                <w:highlight w:val="yellow"/>
              </w:rPr>
              <w:t>= f_SubFrameTiming_AddMilliSeconds(v_NextOccasion, 5);   // add 5ms</w:t>
            </w:r>
          </w:p>
          <w:p w14:paraId="56172049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503E8063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SRB.send(cas_NR_RrcNasPduList_</w:t>
            </w:r>
            <w:proofErr w:type="gramStart"/>
            <w:r w:rsidRPr="0071432D">
              <w:rPr>
                <w:highlight w:val="yellow"/>
              </w:rPr>
              <w:t>REQ(</w:t>
            </w:r>
            <w:proofErr w:type="gramEnd"/>
            <w:r w:rsidRPr="0071432D">
              <w:rPr>
                <w:highlight w:val="yellow"/>
              </w:rPr>
              <w:t>nr_Cell1,</w:t>
            </w:r>
          </w:p>
          <w:p w14:paraId="08D03713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tsc_NR_RbId_SRB1,</w:t>
            </w:r>
          </w:p>
          <w:p w14:paraId="36DD96F7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cs_TimingInfo_NR(v_NextOccasion),</w:t>
            </w:r>
          </w:p>
          <w:p w14:paraId="6DF54B02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cs_NR_RRC_MSG_Request_</w:t>
            </w:r>
            <w:proofErr w:type="gramStart"/>
            <w:r w:rsidRPr="0071432D">
              <w:rPr>
                <w:highlight w:val="yellow"/>
              </w:rPr>
              <w:t>DCCH(</w:t>
            </w:r>
            <w:proofErr w:type="gramEnd"/>
            <w:r w:rsidRPr="0071432D">
              <w:rPr>
                <w:highlight w:val="yellow"/>
              </w:rPr>
              <w:t>cs_38508_RRCReconfiguration(tsc_NR_RRC_TI_Def, -, -, v_MeasConfig, v_V1530Ext)),</w:t>
            </w:r>
          </w:p>
          <w:p w14:paraId="764B7E4A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-,</w:t>
            </w:r>
          </w:p>
          <w:p w14:paraId="4938D2BF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-, -, cs_RlcBearerRouting_</w:t>
            </w:r>
            <w:proofErr w:type="gramStart"/>
            <w:r w:rsidRPr="0071432D">
              <w:rPr>
                <w:highlight w:val="yellow"/>
              </w:rPr>
              <w:t>NR(</w:t>
            </w:r>
            <w:proofErr w:type="gramEnd"/>
            <w:r w:rsidRPr="0071432D">
              <w:rPr>
                <w:highlight w:val="yellow"/>
              </w:rPr>
              <w:t xml:space="preserve">nr_Cell1)));    </w:t>
            </w:r>
          </w:p>
          <w:p w14:paraId="23F9B897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3E2B2C1B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lastRenderedPageBreak/>
              <w:t xml:space="preserve">    f_NR_SS_</w:t>
            </w:r>
            <w:proofErr w:type="gramStart"/>
            <w:r w:rsidRPr="0071432D">
              <w:rPr>
                <w:highlight w:val="yellow"/>
              </w:rPr>
              <w:t>MeasGapCtrlConfig(</w:t>
            </w:r>
            <w:proofErr w:type="gramEnd"/>
            <w:r w:rsidRPr="0071432D">
              <w:rPr>
                <w:highlight w:val="yellow"/>
              </w:rPr>
              <w:t xml:space="preserve">nr_Cell1, cs_NR_MeasGapCtrl_Config(v_MeasGapUE), cs_TimingInfo_NR(v_Timing));                                  </w:t>
            </w:r>
          </w:p>
          <w:p w14:paraId="1947EAF1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f_NR_SS_</w:t>
            </w:r>
            <w:proofErr w:type="gramStart"/>
            <w:r w:rsidRPr="0071432D">
              <w:rPr>
                <w:highlight w:val="yellow"/>
              </w:rPr>
              <w:t>ServingCellConfig(</w:t>
            </w:r>
            <w:proofErr w:type="gramEnd"/>
            <w:r w:rsidRPr="0071432D">
              <w:rPr>
                <w:highlight w:val="yellow"/>
              </w:rPr>
              <w:t>nr_Cell1, cs_TimingInfo_NR(v_Timing), cs_NR_ServingCellConfig_SpCell(cs_NR_SS_SpCellConfig(omit, omit, v_MAC_CellGroupConfig, v_PhysicalCellGroupConfig))); //KS R5sxxx change_711123</w:t>
            </w:r>
          </w:p>
          <w:p w14:paraId="770CDEF0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43D190A7" w14:textId="77777777" w:rsidR="00CC4BDE" w:rsidRPr="0071432D" w:rsidRDefault="00CC4BDE" w:rsidP="00CC4BDE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ab/>
              <w:t>f_NR_CellInfo_</w:t>
            </w:r>
            <w:proofErr w:type="gramStart"/>
            <w:r w:rsidRPr="0071432D">
              <w:rPr>
                <w:highlight w:val="yellow"/>
              </w:rPr>
              <w:t>SetPhysicalCellGroupConfig(</w:t>
            </w:r>
            <w:proofErr w:type="gramEnd"/>
            <w:r w:rsidRPr="0071432D">
              <w:rPr>
                <w:highlight w:val="yellow"/>
              </w:rPr>
              <w:t xml:space="preserve">nr_Cell1, v_PhysicalCellGroupConfig); </w:t>
            </w:r>
            <w:r w:rsidRPr="0071432D">
              <w:rPr>
                <w:highlight w:val="yellow"/>
              </w:rPr>
              <w:tab/>
            </w:r>
          </w:p>
          <w:p w14:paraId="59A72D0F" w14:textId="77777777" w:rsidR="00CC4BDE" w:rsidRDefault="00CC4BDE" w:rsidP="00CC4BDE">
            <w:r w:rsidRPr="0071432D">
              <w:rPr>
                <w:highlight w:val="yellow"/>
              </w:rPr>
              <w:t xml:space="preserve">    SRB.receive(car_NR_SRB_RrcPdu_</w:t>
            </w:r>
            <w:proofErr w:type="gramStart"/>
            <w:r w:rsidRPr="0071432D">
              <w:rPr>
                <w:highlight w:val="yellow"/>
              </w:rPr>
              <w:t>IND(</w:t>
            </w:r>
            <w:proofErr w:type="gramEnd"/>
            <w:r w:rsidRPr="0071432D">
              <w:rPr>
                <w:highlight w:val="yellow"/>
              </w:rPr>
              <w:t>nr_Cell1, tsc_NR_RbId_SRB1, cr_38508_RRCReconfigurationComplete)); //@sic R5s190109 change 10 sic@</w:t>
            </w:r>
          </w:p>
          <w:p w14:paraId="7D7882D8" w14:textId="77777777" w:rsidR="00CC4BDE" w:rsidRPr="001336F6" w:rsidRDefault="00CC4BDE" w:rsidP="00CC4BDE">
            <w:pPr>
              <w:rPr>
                <w:highlight w:val="yellow"/>
              </w:rPr>
            </w:pPr>
            <w:r>
              <w:t xml:space="preserve">    </w:t>
            </w:r>
            <w:r w:rsidRPr="001336F6">
              <w:rPr>
                <w:highlight w:val="yellow"/>
              </w:rPr>
              <w:t>v_</w:t>
            </w:r>
            <w:proofErr w:type="gramStart"/>
            <w:r w:rsidRPr="001336F6">
              <w:rPr>
                <w:highlight w:val="yellow"/>
              </w:rPr>
              <w:t>LongDRXCycle :</w:t>
            </w:r>
            <w:proofErr w:type="gramEnd"/>
            <w:r w:rsidRPr="001336F6">
              <w:rPr>
                <w:highlight w:val="yellow"/>
              </w:rPr>
              <w:t xml:space="preserve">= 40; </w:t>
            </w:r>
          </w:p>
          <w:p w14:paraId="134095FA" w14:textId="77777777" w:rsidR="00CC4BDE" w:rsidRDefault="00CC4BDE" w:rsidP="00CC4BDE">
            <w:r w:rsidRPr="001336F6">
              <w:rPr>
                <w:highlight w:val="yellow"/>
              </w:rPr>
              <w:t xml:space="preserve">    v_</w:t>
            </w:r>
            <w:proofErr w:type="gramStart"/>
            <w:r w:rsidRPr="001336F6">
              <w:rPr>
                <w:highlight w:val="yellow"/>
              </w:rPr>
              <w:t>DrxStartOffset:=</w:t>
            </w:r>
            <w:proofErr w:type="gramEnd"/>
            <w:r w:rsidRPr="001336F6">
              <w:rPr>
                <w:highlight w:val="yellow"/>
              </w:rPr>
              <w:t xml:space="preserve"> 39;</w:t>
            </w:r>
          </w:p>
          <w:p w14:paraId="2FC654E3" w14:textId="77777777" w:rsidR="00CC4BDE" w:rsidRDefault="00CC4BDE" w:rsidP="00CC4BDE">
            <w:r>
              <w:t xml:space="preserve">    </w:t>
            </w:r>
          </w:p>
          <w:p w14:paraId="66B363BA" w14:textId="77777777" w:rsidR="00CC4BDE" w:rsidRDefault="00CC4BDE" w:rsidP="00CC4BDE">
            <w:r>
              <w:t xml:space="preserve">    f_TC_7_1_1_12_3_NR_Steps22_24(v_LongDRXCycle,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0B05B98E" w14:textId="77777777" w:rsidR="00CC4BDE" w:rsidRDefault="00CC4BDE" w:rsidP="00CC4BDE">
            <w:r>
              <w:t xml:space="preserve">          </w:t>
            </w:r>
          </w:p>
          <w:p w14:paraId="75AC2E09" w14:textId="77777777" w:rsidR="00CC4BDE" w:rsidRDefault="00CC4BDE" w:rsidP="00CC4BDE">
            <w:r>
              <w:t xml:space="preserve">    f_NR_TestBody_Set(false);</w:t>
            </w:r>
          </w:p>
          <w:p w14:paraId="696F0AF9" w14:textId="77777777" w:rsidR="00CC4BDE" w:rsidRDefault="00CC4BDE" w:rsidP="00CC4BDE">
            <w:r>
              <w:t xml:space="preserve">    </w:t>
            </w:r>
          </w:p>
          <w:p w14:paraId="6404EE76" w14:textId="77777777" w:rsidR="00CC4BDE" w:rsidRDefault="00CC4BDE" w:rsidP="00CC4BDE">
            <w:r>
              <w:t xml:space="preserve">    </w:t>
            </w:r>
          </w:p>
          <w:p w14:paraId="2C3D164F" w14:textId="77777777" w:rsidR="00CC4BDE" w:rsidRDefault="00CC4BDE" w:rsidP="00CC4BDE">
            <w:r>
              <w:t xml:space="preserve">    //Postamble</w:t>
            </w:r>
          </w:p>
          <w:p w14:paraId="3E8DAEB0" w14:textId="77777777" w:rsidR="00CC4BDE" w:rsidRDefault="00CC4BDE" w:rsidP="00CC4BDE">
            <w:r>
              <w:t xml:space="preserve">    f_NR_ULGrantConfiguration_Start(nr_Cell1); // Def UL Grant Config</w:t>
            </w:r>
          </w:p>
          <w:p w14:paraId="5C73758B" w14:textId="77777777" w:rsidR="00CC4BDE" w:rsidRDefault="00CC4BDE" w:rsidP="00CC4BDE">
            <w:r>
              <w:t xml:space="preserve">    // configure SS Mac IN NORMAL TEST MODE.</w:t>
            </w:r>
          </w:p>
          <w:p w14:paraId="54714D01" w14:textId="77777777" w:rsidR="00CC4BDE" w:rsidRDefault="00CC4BDE" w:rsidP="00CC4BDE">
            <w:r>
              <w:t xml:space="preserve">    v_SS_Drb_</w:t>
            </w:r>
            <w:proofErr w:type="gramStart"/>
            <w:r>
              <w:t>ConfigList :</w:t>
            </w:r>
            <w:proofErr w:type="gramEnd"/>
            <w:r>
              <w:t>= {cs_NR_SS_RadioBearer_MAC_TestMode(v_DRBId, cs_NR_MAC_TestModeInfo_NormalMode)};</w:t>
            </w:r>
          </w:p>
          <w:p w14:paraId="19A414B4" w14:textId="77777777" w:rsidR="00CC4BDE" w:rsidRDefault="00CC4BDE" w:rsidP="00CC4BDE">
            <w:r>
              <w:t xml:space="preserve">    f_NR_SS_</w:t>
            </w:r>
            <w:proofErr w:type="gramStart"/>
            <w:r>
              <w:t>CommonRadioBearerConfig(</w:t>
            </w:r>
            <w:proofErr w:type="gramEnd"/>
            <w:r>
              <w:t>nr_Cell1, v_SS_Drb_ConfigList);</w:t>
            </w:r>
          </w:p>
          <w:p w14:paraId="46BB021A" w14:textId="77777777" w:rsidR="00CC4BDE" w:rsidRDefault="00CC4BDE" w:rsidP="00CC4BDE">
            <w:r>
              <w:t xml:space="preserve">    // to configure SS to stop report reception of HARQ ACK or NACK</w:t>
            </w:r>
          </w:p>
          <w:p w14:paraId="0F4C6894" w14:textId="77777777" w:rsidR="00CC4BDE" w:rsidRDefault="00CC4BDE" w:rsidP="00CC4BDE">
            <w:r>
              <w:t xml:space="preserve">    f_NR_SS_</w:t>
            </w:r>
            <w:proofErr w:type="gramStart"/>
            <w:r>
              <w:t>SystemIndCtrlConfig(</w:t>
            </w:r>
            <w:proofErr w:type="gramEnd"/>
            <w:r>
              <w:t>nr_Cell1, cds_NR_SystemIndCtrl_UL_HARQ(disable));</w:t>
            </w:r>
          </w:p>
          <w:p w14:paraId="0154B409" w14:textId="77777777" w:rsidR="00CC4BDE" w:rsidRDefault="00CC4BDE" w:rsidP="00CC4BDE">
            <w:r>
              <w:t xml:space="preserve">    </w:t>
            </w:r>
          </w:p>
          <w:p w14:paraId="298B6E93" w14:textId="77777777" w:rsidR="00CC4BDE" w:rsidRDefault="00CC4BDE" w:rsidP="00CC4BDE">
            <w:r>
              <w:t xml:space="preserve">    // leaving UE test state 3</w:t>
            </w:r>
          </w:p>
          <w:p w14:paraId="651DC4CF" w14:textId="77777777" w:rsidR="00CC4BDE" w:rsidRDefault="00CC4BDE" w:rsidP="007357D1">
            <w:r>
              <w:t xml:space="preserve">    </w:t>
            </w:r>
            <w:r w:rsidRPr="007357D1">
              <w:rPr>
                <w:highlight w:val="yellow"/>
              </w:rPr>
              <w:t>v_</w:t>
            </w:r>
            <w:proofErr w:type="gramStart"/>
            <w:r w:rsidRPr="007357D1">
              <w:rPr>
                <w:highlight w:val="yellow"/>
              </w:rPr>
              <w:t>WakeUpTiming :</w:t>
            </w:r>
            <w:proofErr w:type="gramEnd"/>
            <w:r w:rsidRPr="007357D1">
              <w:rPr>
                <w:highlight w:val="yellow"/>
              </w:rPr>
              <w:t>= f_NR_GetWakeUpSignalTiming (v_DrxActiveTiming, v_NextOccasion, nr_Cell1, v_LongDRXCycle, v_DrxStartOffset, 7);</w:t>
            </w:r>
          </w:p>
          <w:p w14:paraId="42142283" w14:textId="77777777" w:rsidR="00CC4BDE" w:rsidRDefault="00CC4BDE" w:rsidP="00CC4BDE">
            <w:r>
              <w:t xml:space="preserve">      </w:t>
            </w:r>
          </w:p>
          <w:p w14:paraId="197CCD90" w14:textId="77777777" w:rsidR="00CC4BDE" w:rsidRDefault="00CC4BDE" w:rsidP="00CC4BDE">
            <w:r>
              <w:t xml:space="preserve">    f_NR_RRCRelease_</w:t>
            </w:r>
            <w:proofErr w:type="gramStart"/>
            <w:r>
              <w:t>Common(</w:t>
            </w:r>
            <w:proofErr w:type="gramEnd"/>
            <w:r>
              <w:t>nr_Cell1, cs_38508_RRCRelease(tsc_NR_RRC_TI_Def), cs_TimingInfo_NR(</w:t>
            </w:r>
            <w:r w:rsidRPr="009A0EB2">
              <w:rPr>
                <w:highlight w:val="yellow"/>
              </w:rPr>
              <w:t>v_NextOccasion</w:t>
            </w:r>
            <w:r>
              <w:t xml:space="preserve">)); </w:t>
            </w:r>
          </w:p>
          <w:p w14:paraId="63E6DC36" w14:textId="77777777" w:rsidR="00CC4BDE" w:rsidRDefault="00CC4BDE" w:rsidP="00CC4BDE">
            <w:r>
              <w:t xml:space="preserve">    </w:t>
            </w:r>
          </w:p>
          <w:p w14:paraId="2A9AE7B9" w14:textId="77777777" w:rsidR="00CC4BDE" w:rsidRDefault="00CC4BDE" w:rsidP="00CC4BDE">
            <w:r>
              <w:t xml:space="preserve">    f_NR_</w:t>
            </w:r>
            <w:proofErr w:type="gramStart"/>
            <w:r>
              <w:t>Postamble(</w:t>
            </w:r>
            <w:proofErr w:type="gramEnd"/>
            <w:r>
              <w:t>nr_Cell1, STATE_IDLE_1A);</w:t>
            </w:r>
          </w:p>
          <w:p w14:paraId="13B87176" w14:textId="77777777" w:rsidR="00CC4BDE" w:rsidRDefault="00CC4BDE" w:rsidP="00CC4BDE">
            <w:r>
              <w:t xml:space="preserve">  };</w:t>
            </w:r>
          </w:p>
        </w:tc>
      </w:tr>
    </w:tbl>
    <w:p w14:paraId="331C220B" w14:textId="46406592" w:rsidR="00574BDF" w:rsidRPr="00E37C01" w:rsidRDefault="00CC4BDE" w:rsidP="00574BDF">
      <w:pPr>
        <w:rPr>
          <w:b/>
          <w:bCs/>
        </w:rPr>
      </w:pPr>
      <w:r w:rsidRPr="00CC4BDE">
        <w:rPr>
          <w:b/>
          <w:bCs/>
          <w:highlight w:val="cyan"/>
        </w:rPr>
        <w:lastRenderedPageBreak/>
        <w:t>MCC160 proposed implementation: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AB177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A463" w14:textId="43FCCD6A" w:rsidR="00AC4BB4" w:rsidRDefault="00574BDF" w:rsidP="00AC4BB4">
            <w:r>
              <w:t xml:space="preserve">  </w:t>
            </w:r>
            <w:r w:rsidR="00AC4BB4">
              <w:t>function f_TC_7_1_1_12_3_NR5</w:t>
            </w:r>
            <w:proofErr w:type="gramStart"/>
            <w:r w:rsidR="00AC4BB4">
              <w:t>GC(</w:t>
            </w:r>
            <w:proofErr w:type="gramEnd"/>
            <w:r w:rsidR="00AC4BB4">
              <w:t>) runs on NR5GC_PTC</w:t>
            </w:r>
          </w:p>
          <w:p w14:paraId="04CB453B" w14:textId="77777777" w:rsidR="00AC4BB4" w:rsidRDefault="00AC4BB4" w:rsidP="00AC4BB4">
            <w:r>
              <w:lastRenderedPageBreak/>
              <w:t xml:space="preserve">  </w:t>
            </w:r>
            <w:proofErr w:type="gramStart"/>
            <w:r>
              <w:t>{ /</w:t>
            </w:r>
            <w:proofErr w:type="gramEnd"/>
            <w:r>
              <w:t>/DRX adaptation / UE wakeup indication</w:t>
            </w:r>
          </w:p>
          <w:p w14:paraId="052BA50E" w14:textId="77777777" w:rsidR="00AC4BB4" w:rsidRDefault="00AC4BB4" w:rsidP="00AC4BB4">
            <w:r>
              <w:t xml:space="preserve">    var DRB_Identity v_DRBId;</w:t>
            </w:r>
          </w:p>
          <w:p w14:paraId="7667BB89" w14:textId="77777777" w:rsidR="00AC4BB4" w:rsidRDefault="00AC4BB4" w:rsidP="00AC4BB4">
            <w:r>
              <w:t xml:space="preserve">    var template (value) MAC_CellGroupConfig v_MAC_CellGroupConfig;</w:t>
            </w:r>
          </w:p>
          <w:p w14:paraId="0492727B" w14:textId="77777777" w:rsidR="00AC4BB4" w:rsidRDefault="00AC4BB4" w:rsidP="00AC4BB4">
            <w:r>
              <w:t xml:space="preserve">    var template (</w:t>
            </w:r>
            <w:proofErr w:type="gramStart"/>
            <w:r>
              <w:t>value)  NR</w:t>
            </w:r>
            <w:proofErr w:type="gramEnd"/>
            <w:r>
              <w:t>_RadioBearerList_Type v_SS_Drb_ConfigList;</w:t>
            </w:r>
          </w:p>
          <w:p w14:paraId="013E87F8" w14:textId="77777777" w:rsidR="00AC4BB4" w:rsidRDefault="00AC4BB4" w:rsidP="00AC4BB4">
            <w:r>
              <w:t xml:space="preserve">    var template (value) CellGroupConfig v_CellGroupConfig;</w:t>
            </w:r>
          </w:p>
          <w:p w14:paraId="56F2D9CF" w14:textId="77777777" w:rsidR="00AC4BB4" w:rsidRDefault="00AC4BB4" w:rsidP="00AC4BB4">
            <w:r>
              <w:t xml:space="preserve">    var template (value) PhysicalCellGroupConfig v_PhysicalCellGroupConfig;</w:t>
            </w:r>
          </w:p>
          <w:p w14:paraId="3D9AB431" w14:textId="77777777" w:rsidR="00AC4BB4" w:rsidRDefault="00AC4BB4" w:rsidP="00AC4BB4">
            <w:r>
              <w:t xml:space="preserve">    var template (value) SpCellConfig v_SpCellConfig;</w:t>
            </w:r>
          </w:p>
          <w:p w14:paraId="72FF8082" w14:textId="77777777" w:rsidR="00AC4BB4" w:rsidRDefault="00AC4BB4" w:rsidP="00AC4BB4">
            <w:r>
              <w:t xml:space="preserve">    var template (omit) RRCReconfiguration_v1530_IEs v_V1530Ext;</w:t>
            </w:r>
          </w:p>
          <w:p w14:paraId="4EF1EAB8" w14:textId="77777777" w:rsidR="00AC4BB4" w:rsidRDefault="00AC4BB4" w:rsidP="00AC4BB4">
            <w:r>
              <w:t xml:space="preserve">    var template(value) ControlResourceSet v_ControlResourceSet;</w:t>
            </w:r>
          </w:p>
          <w:p w14:paraId="31C67979" w14:textId="77777777" w:rsidR="00AC4BB4" w:rsidRDefault="00AC4BB4" w:rsidP="00AC4BB4">
            <w:r>
              <w:t xml:space="preserve">    var UInt_Type v_LongDRXCycle;</w:t>
            </w:r>
          </w:p>
          <w:p w14:paraId="262EEEA0" w14:textId="77777777" w:rsidR="00AC4BB4" w:rsidRDefault="00AC4BB4" w:rsidP="00AC4BB4">
            <w:r>
              <w:t xml:space="preserve">    var UInt_Type v_DrxStartOffset;</w:t>
            </w:r>
          </w:p>
          <w:p w14:paraId="71853787" w14:textId="77777777" w:rsidR="00AC4BB4" w:rsidRDefault="00AC4BB4" w:rsidP="00AC4BB4">
            <w:r>
              <w:t xml:space="preserve">    var template (value) DRX_Config.drx_onDurationTimer v_NR_DRX_OnDurationTimer;</w:t>
            </w:r>
          </w:p>
          <w:p w14:paraId="1EB03A38" w14:textId="77777777" w:rsidR="00AC4BB4" w:rsidRDefault="00AC4BB4" w:rsidP="00AC4BB4">
            <w:r>
              <w:t xml:space="preserve">    var template (value) DRX_Config.drx_LongCycleStartOffset v_NR_DRX_LongCycleStartOffset;</w:t>
            </w:r>
          </w:p>
          <w:p w14:paraId="69B639B4" w14:textId="77777777" w:rsidR="00AC4BB4" w:rsidRDefault="00AC4BB4" w:rsidP="00AC4BB4">
            <w:r>
              <w:t xml:space="preserve">    var SubFrameTiming_Type v_Timing;</w:t>
            </w:r>
          </w:p>
          <w:p w14:paraId="0ED0938C" w14:textId="77777777" w:rsidR="00AC4BB4" w:rsidRDefault="00AC4BB4" w:rsidP="00AC4BB4">
            <w:r>
              <w:t xml:space="preserve">    var RSRP_Range v_RsrpThres;</w:t>
            </w:r>
          </w:p>
          <w:p w14:paraId="72B91D93" w14:textId="77777777" w:rsidR="00AC4BB4" w:rsidRDefault="00AC4BB4" w:rsidP="00AC4BB4">
            <w:r>
              <w:t xml:space="preserve">    </w:t>
            </w:r>
          </w:p>
          <w:p w14:paraId="42B087B0" w14:textId="77777777" w:rsidR="00AC4BB4" w:rsidRDefault="00AC4BB4" w:rsidP="00AC4BB4">
            <w:r>
              <w:t xml:space="preserve">    var template (value) MeasObjectParamsList_Type v_MeasuredObjectList;</w:t>
            </w:r>
          </w:p>
          <w:p w14:paraId="09524B60" w14:textId="77777777" w:rsidR="00AC4BB4" w:rsidRDefault="00AC4BB4" w:rsidP="00AC4BB4">
            <w:r>
              <w:t xml:space="preserve">    var template (value) ReportConfigToAddModList v_ReportConfigList;</w:t>
            </w:r>
          </w:p>
          <w:p w14:paraId="35224C96" w14:textId="77777777" w:rsidR="00AC4BB4" w:rsidRDefault="00AC4BB4" w:rsidP="00AC4BB4">
            <w:r>
              <w:t xml:space="preserve">    var template (value) MeasIdToAddModList v_MeasIdConfigList;</w:t>
            </w:r>
          </w:p>
          <w:p w14:paraId="7FE0DE7F" w14:textId="77777777" w:rsidR="00AC4BB4" w:rsidRDefault="00AC4BB4" w:rsidP="00AC4BB4">
            <w:r>
              <w:t xml:space="preserve">    var template (omit) MeasConfig v_MeasConfig;</w:t>
            </w:r>
          </w:p>
          <w:p w14:paraId="70C49D54" w14:textId="77777777" w:rsidR="00AC4BB4" w:rsidRDefault="00AC4BB4" w:rsidP="00AC4BB4">
            <w:r>
              <w:t xml:space="preserve">    var template (omit) MeasGapConfig v_</w:t>
            </w:r>
            <w:proofErr w:type="gramStart"/>
            <w:r>
              <w:t>MeasGapUE ;</w:t>
            </w:r>
            <w:proofErr w:type="gramEnd"/>
          </w:p>
          <w:p w14:paraId="41D48EA2" w14:textId="77777777" w:rsidR="00AC4BB4" w:rsidRDefault="00AC4BB4" w:rsidP="00AC4BB4">
            <w:r>
              <w:t xml:space="preserve">      </w:t>
            </w:r>
          </w:p>
          <w:p w14:paraId="1270C514" w14:textId="77777777" w:rsidR="00AC4BB4" w:rsidRPr="00EB1A2C" w:rsidRDefault="00AC4BB4" w:rsidP="00AC4BB4">
            <w:pPr>
              <w:rPr>
                <w:highlight w:val="yellow"/>
              </w:rPr>
            </w:pPr>
            <w:r>
              <w:t xml:space="preserve">    </w:t>
            </w:r>
            <w:r w:rsidRPr="00EB1A2C">
              <w:rPr>
                <w:highlight w:val="yellow"/>
              </w:rPr>
              <w:t>var template (value) NR_DownlinkBWP_Type v_</w:t>
            </w:r>
            <w:proofErr w:type="gramStart"/>
            <w:r w:rsidRPr="00EB1A2C">
              <w:rPr>
                <w:highlight w:val="yellow"/>
              </w:rPr>
              <w:t>DownlinkBWP ;</w:t>
            </w:r>
            <w:proofErr w:type="gramEnd"/>
            <w:r w:rsidRPr="00EB1A2C">
              <w:rPr>
                <w:highlight w:val="yellow"/>
              </w:rPr>
              <w:t xml:space="preserve"> </w:t>
            </w:r>
          </w:p>
          <w:p w14:paraId="0B455D25" w14:textId="77777777" w:rsidR="00AC4BB4" w:rsidRPr="00EB1A2C" w:rsidRDefault="00AC4BB4" w:rsidP="00AC4BB4">
            <w:pPr>
              <w:rPr>
                <w:highlight w:val="yellow"/>
              </w:rPr>
            </w:pPr>
            <w:r w:rsidRPr="00EB1A2C">
              <w:rPr>
                <w:highlight w:val="yellow"/>
              </w:rPr>
              <w:t xml:space="preserve">    var SubFrameTiming_Type v_WakeUpTiming;</w:t>
            </w:r>
          </w:p>
          <w:p w14:paraId="7F1315DA" w14:textId="77777777" w:rsidR="00AC4BB4" w:rsidRPr="00EB1A2C" w:rsidRDefault="00AC4BB4" w:rsidP="00AC4BB4">
            <w:pPr>
              <w:rPr>
                <w:highlight w:val="yellow"/>
              </w:rPr>
            </w:pPr>
            <w:r w:rsidRPr="00EB1A2C">
              <w:rPr>
                <w:highlight w:val="yellow"/>
              </w:rPr>
              <w:t xml:space="preserve">    var SubFrameTiming_Type v_NextOccasion; </w:t>
            </w:r>
          </w:p>
          <w:p w14:paraId="471C330C" w14:textId="5271129A" w:rsidR="00AC4BB4" w:rsidRPr="00EB1A2C" w:rsidRDefault="00AC4BB4" w:rsidP="00AC4BB4">
            <w:pPr>
              <w:rPr>
                <w:highlight w:val="yellow"/>
              </w:rPr>
            </w:pPr>
            <w:r w:rsidRPr="00EB1A2C">
              <w:rPr>
                <w:highlight w:val="yellow"/>
              </w:rPr>
              <w:t xml:space="preserve">   var template(value) SearchSpace v_SearchSpace; </w:t>
            </w:r>
          </w:p>
          <w:p w14:paraId="52C9CD30" w14:textId="56E38499" w:rsidR="00AC4BB4" w:rsidRDefault="00AC4BB4" w:rsidP="00AC4BB4">
            <w:r>
              <w:t xml:space="preserve"> </w:t>
            </w:r>
          </w:p>
          <w:p w14:paraId="22D17A2A" w14:textId="77777777" w:rsidR="00AC4BB4" w:rsidRDefault="00AC4BB4" w:rsidP="00AC4BB4"/>
          <w:p w14:paraId="59485AEC" w14:textId="77777777" w:rsidR="00AC4BB4" w:rsidRDefault="00AC4BB4" w:rsidP="00AC4BB4">
            <w:r>
              <w:t xml:space="preserve">    //Init Cell parameters</w:t>
            </w:r>
          </w:p>
          <w:p w14:paraId="47D4FC61" w14:textId="77777777" w:rsidR="00AC4BB4" w:rsidRDefault="00AC4BB4" w:rsidP="00AC4BB4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50E2FD9D" w14:textId="77777777" w:rsidR="00AC4BB4" w:rsidRDefault="00AC4BB4" w:rsidP="00AC4BB4">
            <w:r>
              <w:t xml:space="preserve">      </w:t>
            </w:r>
          </w:p>
          <w:p w14:paraId="2F284AD9" w14:textId="77777777" w:rsidR="00AC4BB4" w:rsidRDefault="00AC4BB4" w:rsidP="00AC4BB4">
            <w:r>
              <w:t xml:space="preserve">    //Create and configure NR cell1</w:t>
            </w:r>
          </w:p>
          <w:p w14:paraId="37CC465E" w14:textId="77777777" w:rsidR="00AC4BB4" w:rsidRDefault="00AC4BB4" w:rsidP="00AC4BB4">
            <w:r>
              <w:t xml:space="preserve">    f_NR_CellConfig_Def(nr_Cell1);</w:t>
            </w:r>
          </w:p>
          <w:p w14:paraId="32B44E54" w14:textId="77777777" w:rsidR="00AC4BB4" w:rsidRDefault="00AC4BB4" w:rsidP="00AC4BB4">
            <w:r>
              <w:t xml:space="preserve">    </w:t>
            </w:r>
          </w:p>
          <w:p w14:paraId="4A2DBF9C" w14:textId="77777777" w:rsidR="00AC4BB4" w:rsidRDefault="00AC4BB4" w:rsidP="00AC4BB4">
            <w:r>
              <w:lastRenderedPageBreak/>
              <w:t xml:space="preserve">    f_NR5GC_Preamble (nr_Cell1, STATE_IDLE_1A, TESTModeA_ON);</w:t>
            </w:r>
          </w:p>
          <w:p w14:paraId="581CAE5E" w14:textId="77777777" w:rsidR="00AC4BB4" w:rsidRDefault="00AC4BB4" w:rsidP="00AC4BB4">
            <w:r>
              <w:t xml:space="preserve">      </w:t>
            </w:r>
          </w:p>
          <w:p w14:paraId="5F5A3F29" w14:textId="77777777" w:rsidR="00AC4BB4" w:rsidRDefault="00AC4BB4" w:rsidP="00AC4BB4">
            <w:r>
              <w:t xml:space="preserve">    //Set null cipher Algorithm</w:t>
            </w:r>
          </w:p>
          <w:p w14:paraId="24360121" w14:textId="77777777" w:rsidR="00AC4BB4" w:rsidRDefault="00AC4BB4" w:rsidP="00AC4BB4">
            <w:r>
              <w:t xml:space="preserve">    f_NR_AS_CipheringAlgorithm_Set(nea0);</w:t>
            </w:r>
          </w:p>
          <w:p w14:paraId="46D624C8" w14:textId="77777777" w:rsidR="00AC4BB4" w:rsidRDefault="00AC4BB4" w:rsidP="00AC4BB4">
            <w:r>
              <w:t xml:space="preserve">    //Retrieve DRB Id of the first PDU session</w:t>
            </w:r>
          </w:p>
          <w:p w14:paraId="204DE5AC" w14:textId="77777777" w:rsidR="00AC4BB4" w:rsidRDefault="00AC4BB4" w:rsidP="00AC4BB4">
            <w:r>
              <w:t xml:space="preserve">    v_</w:t>
            </w:r>
            <w:proofErr w:type="gramStart"/>
            <w:r>
              <w:t>DRBId :</w:t>
            </w:r>
            <w:proofErr w:type="gramEnd"/>
            <w:r>
              <w:t>= f_NR_GetDefaultDRB_ForFirstPDUSession();</w:t>
            </w:r>
          </w:p>
          <w:p w14:paraId="6770C93B" w14:textId="77777777" w:rsidR="00AC4BB4" w:rsidRDefault="00AC4BB4" w:rsidP="00AC4BB4">
            <w:r>
              <w:t xml:space="preserve">    //Initialise for No Header Manipulation in UL.</w:t>
            </w:r>
          </w:p>
          <w:p w14:paraId="6CE4BCCA" w14:textId="77777777" w:rsidR="00AC4BB4" w:rsidRDefault="00AC4BB4" w:rsidP="00AC4BB4">
            <w:r>
              <w:t xml:space="preserve">    v_SS_Drb_</w:t>
            </w:r>
            <w:proofErr w:type="gramStart"/>
            <w:r>
              <w:t>ConfigList  :</w:t>
            </w:r>
            <w:proofErr w:type="gramEnd"/>
            <w:r>
              <w:t>= {cs_NR_SS_RadioBearer_MAC_TestMode(v_DRBId, cs_NR_MAC_TestModeInfo_NormalMode)};</w:t>
            </w:r>
          </w:p>
          <w:p w14:paraId="1E2B81DA" w14:textId="77777777" w:rsidR="00AC4BB4" w:rsidRDefault="00AC4BB4" w:rsidP="00AC4BB4"/>
          <w:p w14:paraId="06215467" w14:textId="77777777" w:rsidR="00AC4BB4" w:rsidRDefault="00AC4BB4" w:rsidP="00AC4BB4">
            <w:r>
              <w:t xml:space="preserve">    //Configure</w:t>
            </w:r>
          </w:p>
          <w:p w14:paraId="47AF9C7B" w14:textId="77777777" w:rsidR="00AC4BB4" w:rsidRDefault="00AC4BB4" w:rsidP="00AC4BB4">
            <w:r>
              <w:t xml:space="preserve">    f_NR5GC_RRC_ConnectedState3N_</w:t>
            </w:r>
            <w:proofErr w:type="gramStart"/>
            <w:r>
              <w:t>Def(</w:t>
            </w:r>
            <w:proofErr w:type="gramEnd"/>
            <w:r>
              <w:t>nr_Cell1,</w:t>
            </w:r>
          </w:p>
          <w:p w14:paraId="3712E2D7" w14:textId="77777777" w:rsidR="00AC4BB4" w:rsidRDefault="00AC4BB4" w:rsidP="00AC4BB4">
            <w:r>
              <w:t xml:space="preserve">                                       TEST_LOOPModeA_ON,</w:t>
            </w:r>
          </w:p>
          <w:p w14:paraId="6A9528DF" w14:textId="77777777" w:rsidR="00AC4BB4" w:rsidRDefault="00AC4BB4" w:rsidP="00AC4BB4">
            <w:r>
              <w:t xml:space="preserve">                                       cs_UE_TestLoopModeA_NR_LB_Setup_1</w:t>
            </w:r>
            <w:proofErr w:type="gramStart"/>
            <w:r>
              <w:t>DRB(</w:t>
            </w:r>
            <w:proofErr w:type="gramEnd"/>
            <w:r>
              <w:t>0, v_DRBId),</w:t>
            </w:r>
          </w:p>
          <w:p w14:paraId="774DD9E3" w14:textId="77777777" w:rsidR="00AC4BB4" w:rsidRDefault="00AC4BB4" w:rsidP="00AC4BB4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/p_IpPduDelayTime</w:t>
            </w:r>
          </w:p>
          <w:p w14:paraId="00ACC25E" w14:textId="77777777" w:rsidR="00AC4BB4" w:rsidRDefault="00AC4BB4" w:rsidP="00AC4BB4">
            <w:r>
              <w:t xml:space="preserve">                                       -,</w:t>
            </w:r>
          </w:p>
          <w:p w14:paraId="7EA94F03" w14:textId="77777777" w:rsidR="00AC4BB4" w:rsidRDefault="00AC4BB4" w:rsidP="00AC4BB4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/MAC_CellGroupConfig</w:t>
            </w:r>
          </w:p>
          <w:p w14:paraId="40490F24" w14:textId="77777777" w:rsidR="00AC4BB4" w:rsidRDefault="00AC4BB4" w:rsidP="00AC4BB4">
            <w:r>
              <w:t xml:space="preserve">                                       -,</w:t>
            </w:r>
          </w:p>
          <w:p w14:paraId="4DD6B06B" w14:textId="77777777" w:rsidR="00AC4BB4" w:rsidRDefault="00AC4BB4" w:rsidP="00AC4BB4">
            <w:r>
              <w:t xml:space="preserve">                                       v_SS_Drb_ConfigList</w:t>
            </w:r>
          </w:p>
          <w:p w14:paraId="403AD8A1" w14:textId="77777777" w:rsidR="00AC4BB4" w:rsidRDefault="00AC4BB4" w:rsidP="00AC4BB4">
            <w:r>
              <w:t xml:space="preserve">                                       );</w:t>
            </w:r>
          </w:p>
          <w:p w14:paraId="2C957793" w14:textId="77777777" w:rsidR="00AC4BB4" w:rsidRDefault="00AC4BB4" w:rsidP="00AC4BB4">
            <w:r>
              <w:t xml:space="preserve">           </w:t>
            </w:r>
          </w:p>
          <w:p w14:paraId="7D190922" w14:textId="77777777" w:rsidR="00AC4BB4" w:rsidRDefault="00AC4BB4" w:rsidP="00AC4BB4">
            <w:r>
              <w:t xml:space="preserve">    f_NR_TestBody_Set(true);</w:t>
            </w:r>
          </w:p>
          <w:p w14:paraId="4480492C" w14:textId="77777777" w:rsidR="00AC4BB4" w:rsidRDefault="00AC4BB4" w:rsidP="00AC4BB4">
            <w:r>
              <w:t xml:space="preserve">      </w:t>
            </w:r>
          </w:p>
          <w:p w14:paraId="08840583" w14:textId="77777777" w:rsidR="00AC4BB4" w:rsidRDefault="00AC4BB4" w:rsidP="00AC4BB4">
            <w:r>
              <w:t xml:space="preserve">    //@siclog Steps 1-2 siclog@</w:t>
            </w:r>
          </w:p>
          <w:p w14:paraId="4BD434FA" w14:textId="77777777" w:rsidR="00AC4BB4" w:rsidRDefault="00AC4BB4" w:rsidP="00AC4BB4">
            <w:r>
              <w:t xml:space="preserve">    //SS transmits RRCReconfiguration to configure specific DCP parameters. (Note 1)</w:t>
            </w:r>
          </w:p>
          <w:p w14:paraId="2701321D" w14:textId="77777777" w:rsidR="00AC4BB4" w:rsidRDefault="00AC4BB4" w:rsidP="00AC4BB4">
            <w:r>
              <w:t xml:space="preserve">    //The UE transmits RRCReconfigurationComplete. (Note 2)</w:t>
            </w:r>
          </w:p>
          <w:p w14:paraId="73EC4D76" w14:textId="77777777" w:rsidR="00AC4BB4" w:rsidRDefault="00AC4BB4" w:rsidP="00AC4BB4">
            <w:r>
              <w:t xml:space="preserve">    //Table 7.1.1.12.3.3.3-2</w:t>
            </w:r>
          </w:p>
          <w:p w14:paraId="4B649A48" w14:textId="77777777" w:rsidR="00AC4BB4" w:rsidRDefault="00AC4BB4" w:rsidP="00AC4BB4">
            <w:r>
              <w:t xml:space="preserve">    v_MAC_</w:t>
            </w:r>
            <w:proofErr w:type="gramStart"/>
            <w:r>
              <w:t>CellGroupConfig :</w:t>
            </w:r>
            <w:proofErr w:type="gramEnd"/>
            <w:r>
              <w:t>= f_NR_CellInfo_GetMAC_CellGroupConfig(nr_Cell1);</w:t>
            </w:r>
          </w:p>
          <w:p w14:paraId="6D7FA414" w14:textId="77777777" w:rsidR="00AC4BB4" w:rsidRDefault="00AC4BB4" w:rsidP="00AC4BB4">
            <w:r>
              <w:t xml:space="preserve">    if(f_NR_CellInfo_GetIsFR1(nr_Cell1))</w:t>
            </w:r>
          </w:p>
          <w:p w14:paraId="54C690FF" w14:textId="77777777" w:rsidR="00AC4BB4" w:rsidRDefault="00AC4BB4" w:rsidP="00AC4BB4">
            <w:r>
              <w:t xml:space="preserve">    {</w:t>
            </w:r>
          </w:p>
          <w:p w14:paraId="60B558AE" w14:textId="77777777" w:rsidR="00AC4BB4" w:rsidRDefault="00AC4BB4" w:rsidP="00AC4BB4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(cs_38508_DRX_Config_FR1);</w:t>
            </w:r>
          </w:p>
          <w:p w14:paraId="28180772" w14:textId="77777777" w:rsidR="00AC4BB4" w:rsidRDefault="00AC4BB4" w:rsidP="00AC4BB4">
            <w:r>
              <w:t xml:space="preserve">    </w:t>
            </w:r>
          </w:p>
          <w:p w14:paraId="3CE25A09" w14:textId="77777777" w:rsidR="00AC4BB4" w:rsidRDefault="00AC4BB4" w:rsidP="00AC4BB4">
            <w:r>
              <w:t xml:space="preserve">    }</w:t>
            </w:r>
          </w:p>
          <w:p w14:paraId="52A4D8E5" w14:textId="77777777" w:rsidR="00AC4BB4" w:rsidRDefault="00AC4BB4" w:rsidP="00AC4BB4">
            <w:r>
              <w:t xml:space="preserve">    else</w:t>
            </w:r>
          </w:p>
          <w:p w14:paraId="1921A9ED" w14:textId="77777777" w:rsidR="00AC4BB4" w:rsidRDefault="00AC4BB4" w:rsidP="00AC4BB4">
            <w:r>
              <w:t xml:space="preserve">    {</w:t>
            </w:r>
          </w:p>
          <w:p w14:paraId="3B80AFAE" w14:textId="77777777" w:rsidR="00AC4BB4" w:rsidRDefault="00AC4BB4" w:rsidP="00AC4BB4">
            <w:r>
              <w:lastRenderedPageBreak/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(cs_38508_DRX_Config_FR2);</w:t>
            </w:r>
          </w:p>
          <w:p w14:paraId="52E08418" w14:textId="77777777" w:rsidR="00AC4BB4" w:rsidRDefault="00AC4BB4" w:rsidP="00AC4BB4">
            <w:r>
              <w:t xml:space="preserve">    </w:t>
            </w:r>
          </w:p>
          <w:p w14:paraId="0A387D6A" w14:textId="77777777" w:rsidR="00AC4BB4" w:rsidRDefault="00AC4BB4" w:rsidP="00AC4BB4">
            <w:r>
              <w:t xml:space="preserve">    }</w:t>
            </w:r>
          </w:p>
          <w:p w14:paraId="3430062D" w14:textId="77777777" w:rsidR="00AC4BB4" w:rsidRDefault="00AC4BB4" w:rsidP="00AC4BB4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3169CECE" w14:textId="77777777" w:rsidR="00AC4BB4" w:rsidRDefault="00AC4BB4" w:rsidP="00AC4BB4">
            <w:r>
              <w:t xml:space="preserve">      </w:t>
            </w:r>
          </w:p>
          <w:p w14:paraId="432F823D" w14:textId="77777777" w:rsidR="00AC4BB4" w:rsidRDefault="00AC4BB4" w:rsidP="00AC4BB4">
            <w:r>
              <w:t xml:space="preserve">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f_NR_CellInfo_GetPhysicalCellGroupConfig(nr_Cell1);</w:t>
            </w:r>
          </w:p>
          <w:p w14:paraId="10A429FE" w14:textId="77777777" w:rsidR="00AC4BB4" w:rsidRDefault="00AC4BB4" w:rsidP="00AC4BB4">
            <w:r>
              <w:t xml:space="preserve">    v_PhysicalCellGroupConfig.dcp_Config_</w:t>
            </w:r>
            <w:proofErr w:type="gramStart"/>
            <w:r>
              <w:t>r16.setup :</w:t>
            </w:r>
            <w:proofErr w:type="gramEnd"/>
            <w:r>
              <w:t>= cs_DCP_Config_r16_Def;</w:t>
            </w:r>
          </w:p>
          <w:p w14:paraId="04EBA1DC" w14:textId="77777777" w:rsidR="00AC4BB4" w:rsidRDefault="00AC4BB4" w:rsidP="00AC4BB4">
            <w:r>
              <w:t xml:space="preserve">    </w:t>
            </w:r>
            <w:r w:rsidRPr="002B08C2">
              <w:rPr>
                <w:highlight w:val="yellow"/>
              </w:rPr>
              <w:t>f_NR_CellInfo_</w:t>
            </w:r>
            <w:proofErr w:type="gramStart"/>
            <w:r w:rsidRPr="002B08C2">
              <w:rPr>
                <w:highlight w:val="yellow"/>
              </w:rPr>
              <w:t>SetPhysicalCellGroupConfig(</w:t>
            </w:r>
            <w:proofErr w:type="gramEnd"/>
            <w:r w:rsidRPr="002B08C2">
              <w:rPr>
                <w:highlight w:val="yellow"/>
              </w:rPr>
              <w:t>nr_Cell1, v_PhysicalCellGroupConfig);</w:t>
            </w:r>
            <w:r>
              <w:t xml:space="preserve"> //@sic R5s230001 sic@</w:t>
            </w:r>
          </w:p>
          <w:p w14:paraId="5EAD2B51" w14:textId="77777777" w:rsidR="00AC4BB4" w:rsidRDefault="00AC4BB4" w:rsidP="00AC4BB4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 xml:space="preserve">nr_Cell1, -, cs_NR_ServingCellConfig_SpCell(cs_NR_SS_SpCellConfig(omit, omit, </w:t>
            </w:r>
            <w:r w:rsidRPr="002B08C2">
              <w:rPr>
                <w:highlight w:val="yellow"/>
              </w:rPr>
              <w:t>v_MAC_CellGroupConfig</w:t>
            </w:r>
            <w:r>
              <w:t>, v_PhysicalCellGroupConfig))); //@sic R5s230001 sic@</w:t>
            </w:r>
          </w:p>
          <w:p w14:paraId="3463BDAF" w14:textId="77777777" w:rsidR="00AC4BB4" w:rsidRDefault="00AC4BB4" w:rsidP="00AC4BB4">
            <w:r>
              <w:t xml:space="preserve">    </w:t>
            </w:r>
          </w:p>
          <w:p w14:paraId="7170B4B1" w14:textId="77777777" w:rsidR="00AC4BB4" w:rsidRDefault="00AC4BB4" w:rsidP="00AC4BB4">
            <w:r>
              <w:t xml:space="preserve">    //Table 7.1.1.12.3.3.3-4</w:t>
            </w:r>
          </w:p>
          <w:p w14:paraId="0BD0ED81" w14:textId="77777777" w:rsidR="00AC4BB4" w:rsidRDefault="00AC4BB4" w:rsidP="00AC4BB4">
            <w:r>
              <w:t xml:space="preserve">    v_</w:t>
            </w:r>
            <w:proofErr w:type="gramStart"/>
            <w:r>
              <w:t>SpCellConfig :</w:t>
            </w:r>
            <w:proofErr w:type="gramEnd"/>
            <w:r>
              <w:t>= f_NR_GetSpCellConfigDef(nr_Cell1);</w:t>
            </w:r>
          </w:p>
          <w:p w14:paraId="6934236F" w14:textId="77777777" w:rsidR="00AC4BB4" w:rsidRDefault="00AC4BB4" w:rsidP="00AC4BB4">
            <w:r>
              <w:t xml:space="preserve">    v_</w:t>
            </w:r>
            <w:proofErr w:type="gramStart"/>
            <w:r>
              <w:t>ControlResourceSet :</w:t>
            </w:r>
            <w:proofErr w:type="gramEnd"/>
            <w:r>
              <w:t>= f_NR_CellInfo_GetControlResourceSet(nr_Cell1, tsc_NR_ControlResourceSetId, tsc_NR_BWP_Id);</w:t>
            </w:r>
          </w:p>
          <w:p w14:paraId="104054A9" w14:textId="77777777" w:rsidR="00AC4BB4" w:rsidRDefault="00AC4BB4" w:rsidP="00AC4BB4">
            <w:r>
              <w:t xml:space="preserve">    v_</w:t>
            </w:r>
            <w:proofErr w:type="gramStart"/>
            <w:r>
              <w:t>ControlResourceSet.controlResourceSetId :</w:t>
            </w:r>
            <w:proofErr w:type="gramEnd"/>
            <w:r>
              <w:t xml:space="preserve">= 1;     </w:t>
            </w:r>
          </w:p>
          <w:p w14:paraId="0EFC8A20" w14:textId="77777777" w:rsidR="00AC4BB4" w:rsidRDefault="00AC4BB4" w:rsidP="00AC4BB4">
            <w:r>
              <w:t xml:space="preserve">    v_</w:t>
            </w:r>
            <w:proofErr w:type="gramStart"/>
            <w:r>
              <w:t>SpCellConfig.spCellConfigDedicated.initialDownlinkBWP.pdcch</w:t>
            </w:r>
            <w:proofErr w:type="gramEnd"/>
            <w:r>
              <w:t>_Config.setup.controlResourceSetToAddModList := {v_ControlResourceSet}</w:t>
            </w:r>
          </w:p>
          <w:p w14:paraId="094B9FFB" w14:textId="77777777" w:rsidR="00AC4BB4" w:rsidRDefault="00AC4BB4" w:rsidP="00AC4BB4">
            <w:r>
              <w:t xml:space="preserve">    </w:t>
            </w:r>
          </w:p>
          <w:p w14:paraId="3545160F" w14:textId="77777777" w:rsidR="00AC4BB4" w:rsidRPr="00642381" w:rsidRDefault="00AC4BB4" w:rsidP="00AC4BB4">
            <w:pPr>
              <w:rPr>
                <w:highlight w:val="yellow"/>
              </w:rPr>
            </w:pPr>
            <w:r>
              <w:t xml:space="preserve">    </w:t>
            </w:r>
            <w:r w:rsidRPr="00642381">
              <w:rPr>
                <w:highlight w:val="yellow"/>
              </w:rPr>
              <w:t>v_</w:t>
            </w:r>
            <w:proofErr w:type="gramStart"/>
            <w:r w:rsidRPr="00642381">
              <w:rPr>
                <w:highlight w:val="yellow"/>
              </w:rPr>
              <w:t>SearchSpace :</w:t>
            </w:r>
            <w:proofErr w:type="gramEnd"/>
            <w:r w:rsidRPr="00642381">
              <w:rPr>
                <w:highlight w:val="yellow"/>
              </w:rPr>
              <w:t>= f_NR_CellInfo_GetSearchSpaceConfigAtUE(nr_Cell1, tsc_NR_ControlResourceSetId, tsc_NR_BWP_Id);</w:t>
            </w:r>
          </w:p>
          <w:p w14:paraId="366C07EE" w14:textId="77777777" w:rsidR="00AC4BB4" w:rsidRPr="00642381" w:rsidRDefault="00AC4BB4" w:rsidP="00AC4BB4">
            <w:pPr>
              <w:rPr>
                <w:highlight w:val="yellow"/>
              </w:rPr>
            </w:pPr>
            <w:r w:rsidRPr="00642381">
              <w:rPr>
                <w:highlight w:val="yellow"/>
              </w:rPr>
              <w:t xml:space="preserve">    v_</w:t>
            </w:r>
            <w:proofErr w:type="gramStart"/>
            <w:r w:rsidRPr="00642381">
              <w:rPr>
                <w:highlight w:val="yellow"/>
              </w:rPr>
              <w:t>SearchSpace.searchSpaceId :</w:t>
            </w:r>
            <w:proofErr w:type="gramEnd"/>
            <w:r w:rsidRPr="00642381">
              <w:rPr>
                <w:highlight w:val="yellow"/>
              </w:rPr>
              <w:t>= 6;</w:t>
            </w:r>
          </w:p>
          <w:p w14:paraId="6978FE10" w14:textId="77777777" w:rsidR="00AC4BB4" w:rsidRDefault="00AC4BB4" w:rsidP="00AC4BB4">
            <w:r w:rsidRPr="00642381">
              <w:rPr>
                <w:highlight w:val="yellow"/>
              </w:rPr>
              <w:t xml:space="preserve">    v_</w:t>
            </w:r>
            <w:proofErr w:type="gramStart"/>
            <w:r w:rsidRPr="00642381">
              <w:rPr>
                <w:highlight w:val="yellow"/>
              </w:rPr>
              <w:t>SearchSpace.controlResourceSetId :</w:t>
            </w:r>
            <w:proofErr w:type="gramEnd"/>
            <w:r w:rsidRPr="00642381">
              <w:rPr>
                <w:highlight w:val="yellow"/>
              </w:rPr>
              <w:t>= 1;</w:t>
            </w:r>
          </w:p>
          <w:p w14:paraId="2136F753" w14:textId="0B9BC298" w:rsidR="00B1003A" w:rsidRDefault="00AC4BB4" w:rsidP="00AC4BB4">
            <w:r>
              <w:t xml:space="preserve">    </w:t>
            </w:r>
            <w:r w:rsidRPr="00642381">
              <w:rPr>
                <w:highlight w:val="yellow"/>
              </w:rPr>
              <w:t>v_</w:t>
            </w:r>
            <w:proofErr w:type="gramStart"/>
            <w:r w:rsidRPr="00642381">
              <w:rPr>
                <w:highlight w:val="yellow"/>
              </w:rPr>
              <w:t>SearchSpace.searchSpaceType :</w:t>
            </w:r>
            <w:proofErr w:type="gramEnd"/>
            <w:r w:rsidRPr="00642381">
              <w:rPr>
                <w:highlight w:val="yellow"/>
              </w:rPr>
              <w:t xml:space="preserve">= </w:t>
            </w:r>
            <w:r w:rsidR="00B1003A" w:rsidRPr="00B1003A">
              <w:rPr>
                <w:highlight w:val="cyan"/>
              </w:rPr>
              <w:t>cs_NR_SearchSpace_SearchSpaceType_CSS_AllOmit;</w:t>
            </w:r>
          </w:p>
          <w:p w14:paraId="6801D568" w14:textId="02FF8FA9" w:rsidR="00AC4BB4" w:rsidRDefault="00AC4BB4" w:rsidP="00AC4BB4">
            <w:r>
              <w:t xml:space="preserve">    </w:t>
            </w:r>
            <w:r w:rsidRPr="00642381">
              <w:rPr>
                <w:highlight w:val="cyan"/>
              </w:rPr>
              <w:t>v_</w:t>
            </w:r>
            <w:proofErr w:type="gramStart"/>
            <w:r w:rsidRPr="00642381">
              <w:rPr>
                <w:highlight w:val="cyan"/>
              </w:rPr>
              <w:t>SpCellConfig.spCellConfigDedicated.initialDownlinkBWP.pdcch</w:t>
            </w:r>
            <w:proofErr w:type="gramEnd"/>
            <w:r w:rsidRPr="00642381">
              <w:rPr>
                <w:highlight w:val="cyan"/>
              </w:rPr>
              <w:t>_Config.setup.searchSpacesToAddModList[1] := v_SearchSpace;</w:t>
            </w:r>
            <w:r>
              <w:t xml:space="preserve"> //@sic R5s230001, prose-cr needed additional common search space sic@</w:t>
            </w:r>
          </w:p>
          <w:p w14:paraId="2964E65A" w14:textId="77777777" w:rsidR="00AC4BB4" w:rsidRDefault="00AC4BB4" w:rsidP="00AC4BB4">
            <w:r>
              <w:t xml:space="preserve">      </w:t>
            </w:r>
          </w:p>
          <w:p w14:paraId="1EE5CFEE" w14:textId="6E192D9A" w:rsidR="00AC4BB4" w:rsidRPr="00642381" w:rsidRDefault="00AC4BB4" w:rsidP="00AC4BB4">
            <w:pPr>
              <w:rPr>
                <w:highlight w:val="cyan"/>
              </w:rPr>
            </w:pPr>
            <w:r>
              <w:t xml:space="preserve">    </w:t>
            </w:r>
            <w:r w:rsidRPr="00642381">
              <w:rPr>
                <w:highlight w:val="cyan"/>
              </w:rPr>
              <w:t>v_</w:t>
            </w:r>
            <w:proofErr w:type="gramStart"/>
            <w:r w:rsidRPr="00642381">
              <w:rPr>
                <w:highlight w:val="cyan"/>
              </w:rPr>
              <w:t>SpCellConfig.spCellConfigDedicated.initialDownlinkBWP.pdcch</w:t>
            </w:r>
            <w:proofErr w:type="gramEnd"/>
            <w:r w:rsidRPr="00642381">
              <w:rPr>
                <w:highlight w:val="cyan"/>
              </w:rPr>
              <w:t>_Config.setup.searchSpacesToAddModListExt_r16 := {cs_SearchSpaceExt_r16_AllOmit</w:t>
            </w:r>
            <w:r w:rsidR="00642381" w:rsidRPr="00642381">
              <w:rPr>
                <w:highlight w:val="cyan"/>
              </w:rPr>
              <w:t>,</w:t>
            </w:r>
            <w:r w:rsidRPr="00642381">
              <w:rPr>
                <w:highlight w:val="cyan"/>
              </w:rPr>
              <w:t xml:space="preserve"> //@sic R5s230001, conditional prose CR sic@</w:t>
            </w:r>
          </w:p>
          <w:p w14:paraId="7166B101" w14:textId="77777777" w:rsidR="00AC4BB4" w:rsidRPr="00642381" w:rsidRDefault="00AC4BB4" w:rsidP="00AC4BB4">
            <w:pPr>
              <w:rPr>
                <w:highlight w:val="cyan"/>
              </w:rPr>
            </w:pPr>
            <w:r w:rsidRPr="00642381">
              <w:rPr>
                <w:highlight w:val="cyan"/>
              </w:rPr>
              <w:t xml:space="preserve">                                                                                                                   cs_SearchSpaceExt_r16_Dci_Format2_6}</w:t>
            </w:r>
          </w:p>
          <w:p w14:paraId="0BA16183" w14:textId="77777777" w:rsidR="00AC4BB4" w:rsidRPr="00642381" w:rsidRDefault="00AC4BB4" w:rsidP="00AC4BB4">
            <w:pPr>
              <w:rPr>
                <w:highlight w:val="cyan"/>
              </w:rPr>
            </w:pPr>
            <w:r w:rsidRPr="00642381">
              <w:rPr>
                <w:highlight w:val="cyan"/>
              </w:rPr>
              <w:t xml:space="preserve">    </w:t>
            </w:r>
          </w:p>
          <w:p w14:paraId="492692AA" w14:textId="77777777" w:rsidR="00AC4BB4" w:rsidRPr="00642381" w:rsidRDefault="00AC4BB4" w:rsidP="00AC4BB4">
            <w:pPr>
              <w:rPr>
                <w:highlight w:val="cyan"/>
              </w:rPr>
            </w:pPr>
            <w:r w:rsidRPr="00642381">
              <w:rPr>
                <w:highlight w:val="cyan"/>
              </w:rPr>
              <w:t xml:space="preserve">    v_</w:t>
            </w:r>
            <w:proofErr w:type="gramStart"/>
            <w:r w:rsidRPr="00642381">
              <w:rPr>
                <w:highlight w:val="cyan"/>
              </w:rPr>
              <w:t>DownlinkBWP :</w:t>
            </w:r>
            <w:proofErr w:type="gramEnd"/>
            <w:r w:rsidRPr="00642381">
              <w:rPr>
                <w:highlight w:val="cyan"/>
              </w:rPr>
              <w:t>= f_NR_CellInfo_GetDownlinkBWP(nr_Cell1, tsc_NR_BWP_Id);</w:t>
            </w:r>
          </w:p>
          <w:p w14:paraId="67D566D0" w14:textId="77777777" w:rsidR="00AC4BB4" w:rsidRPr="00642381" w:rsidRDefault="00AC4BB4" w:rsidP="00AC4BB4">
            <w:pPr>
              <w:rPr>
                <w:highlight w:val="cyan"/>
              </w:rPr>
            </w:pPr>
            <w:r w:rsidRPr="00642381">
              <w:rPr>
                <w:highlight w:val="cyan"/>
              </w:rPr>
              <w:t xml:space="preserve">    v_</w:t>
            </w:r>
            <w:proofErr w:type="gramStart"/>
            <w:r w:rsidRPr="00642381">
              <w:rPr>
                <w:highlight w:val="cyan"/>
              </w:rPr>
              <w:t>DownlinkBWP.Pdcch.SearchSpaceArray</w:t>
            </w:r>
            <w:proofErr w:type="gramEnd"/>
            <w:r w:rsidRPr="00642381">
              <w:rPr>
                <w:highlight w:val="cyan"/>
              </w:rPr>
              <w:t>[1].SearchSpaceConfigAtUE.R15 :=  v_SearchSpace;</w:t>
            </w:r>
          </w:p>
          <w:p w14:paraId="00D6185A" w14:textId="77777777" w:rsidR="00AC4BB4" w:rsidRPr="00642381" w:rsidRDefault="00AC4BB4" w:rsidP="00AC4BB4">
            <w:pPr>
              <w:rPr>
                <w:highlight w:val="cyan"/>
              </w:rPr>
            </w:pPr>
            <w:r w:rsidRPr="00642381">
              <w:rPr>
                <w:highlight w:val="cyan"/>
              </w:rPr>
              <w:t xml:space="preserve">    v_</w:t>
            </w:r>
            <w:proofErr w:type="gramStart"/>
            <w:r w:rsidRPr="00642381">
              <w:rPr>
                <w:highlight w:val="cyan"/>
              </w:rPr>
              <w:t>DownlinkBWP.Pdcch.SearchSpaceArray</w:t>
            </w:r>
            <w:proofErr w:type="gramEnd"/>
            <w:r w:rsidRPr="00642381">
              <w:rPr>
                <w:highlight w:val="cyan"/>
              </w:rPr>
              <w:t>[0].SearchSpaceConfigAtUE.R16 := cs_SearchSpaceExt_r16_AllOmit;</w:t>
            </w:r>
          </w:p>
          <w:p w14:paraId="3070DF8E" w14:textId="77777777" w:rsidR="00AC4BB4" w:rsidRDefault="00AC4BB4" w:rsidP="00AC4BB4">
            <w:r w:rsidRPr="00642381">
              <w:rPr>
                <w:highlight w:val="cyan"/>
              </w:rPr>
              <w:lastRenderedPageBreak/>
              <w:t xml:space="preserve">    v_</w:t>
            </w:r>
            <w:proofErr w:type="gramStart"/>
            <w:r w:rsidRPr="00642381">
              <w:rPr>
                <w:highlight w:val="cyan"/>
              </w:rPr>
              <w:t>DownlinkBWP.Pdcch.SearchSpaceArray</w:t>
            </w:r>
            <w:proofErr w:type="gramEnd"/>
            <w:r w:rsidRPr="00642381">
              <w:rPr>
                <w:highlight w:val="cyan"/>
              </w:rPr>
              <w:t>[1].SearchSpaceConfigAtUE.R16 := cs_SearchSpaceExt_r16_Dci_Format2_6;</w:t>
            </w:r>
          </w:p>
          <w:p w14:paraId="753D2087" w14:textId="77777777" w:rsidR="00AC4BB4" w:rsidRDefault="00AC4BB4" w:rsidP="00AC4BB4">
            <w:r>
              <w:t xml:space="preserve">    </w:t>
            </w:r>
            <w:r w:rsidRPr="00642381">
              <w:rPr>
                <w:highlight w:val="yellow"/>
              </w:rPr>
              <w:t>f_NR_CellInfo_</w:t>
            </w:r>
            <w:proofErr w:type="gramStart"/>
            <w:r w:rsidRPr="00642381">
              <w:rPr>
                <w:highlight w:val="yellow"/>
              </w:rPr>
              <w:t>SetDownlinkBWP(</w:t>
            </w:r>
            <w:proofErr w:type="gramEnd"/>
            <w:r w:rsidRPr="00642381">
              <w:rPr>
                <w:highlight w:val="yellow"/>
              </w:rPr>
              <w:t>nr_Cell1, v_DownlinkBWP, tsc_NR_BWP_Id);</w:t>
            </w:r>
            <w:r>
              <w:t xml:space="preserve">  //@sic R5s230001 sic@</w:t>
            </w:r>
          </w:p>
          <w:p w14:paraId="4515CD7F" w14:textId="77777777" w:rsidR="00AC4BB4" w:rsidRDefault="00AC4BB4" w:rsidP="00AC4BB4">
            <w:r>
              <w:t xml:space="preserve">    </w:t>
            </w:r>
          </w:p>
          <w:p w14:paraId="70795953" w14:textId="77777777" w:rsidR="00AC4BB4" w:rsidRDefault="00AC4BB4" w:rsidP="00AC4BB4">
            <w:r>
              <w:t xml:space="preserve">    </w:t>
            </w:r>
          </w:p>
          <w:p w14:paraId="7A64BD56" w14:textId="77777777" w:rsidR="00AC4BB4" w:rsidRDefault="00AC4BB4" w:rsidP="00AC4BB4">
            <w:r>
              <w:t xml:space="preserve">    v_</w:t>
            </w:r>
            <w:proofErr w:type="gramStart"/>
            <w:r>
              <w:t>CellGroupConfig :</w:t>
            </w:r>
            <w:proofErr w:type="gramEnd"/>
            <w:r>
              <w:t>= cs_38508_CellGroupConfig (tsc_NR_CellGroupId_MCG,</w:t>
            </w:r>
          </w:p>
          <w:p w14:paraId="05C07392" w14:textId="77777777" w:rsidR="00AC4BB4" w:rsidRDefault="00AC4BB4" w:rsidP="00AC4BB4">
            <w:r>
              <w:t xml:space="preserve">                                                   -,</w:t>
            </w:r>
          </w:p>
          <w:p w14:paraId="431E6E19" w14:textId="77777777" w:rsidR="00AC4BB4" w:rsidRDefault="00AC4BB4" w:rsidP="00AC4BB4">
            <w:r>
              <w:t xml:space="preserve">                                                   -,</w:t>
            </w:r>
          </w:p>
          <w:p w14:paraId="0172888E" w14:textId="77777777" w:rsidR="00AC4BB4" w:rsidRDefault="00AC4BB4" w:rsidP="00AC4BB4">
            <w:r>
              <w:t xml:space="preserve">                                                   v_MAC_CellGroupConfig,</w:t>
            </w:r>
          </w:p>
          <w:p w14:paraId="21ED7067" w14:textId="77777777" w:rsidR="00AC4BB4" w:rsidRDefault="00AC4BB4" w:rsidP="00AC4BB4">
            <w:r>
              <w:t xml:space="preserve">                                                   v_PhysicalCellGroupConfig,</w:t>
            </w:r>
          </w:p>
          <w:p w14:paraId="2CFDD778" w14:textId="77777777" w:rsidR="00AC4BB4" w:rsidRDefault="00AC4BB4" w:rsidP="00AC4BB4">
            <w:r>
              <w:t xml:space="preserve">                                                   v_SpCellConfig);</w:t>
            </w:r>
          </w:p>
          <w:p w14:paraId="213FD07A" w14:textId="77777777" w:rsidR="00AC4BB4" w:rsidRDefault="00AC4BB4" w:rsidP="00AC4BB4">
            <w:r>
              <w:t xml:space="preserve">    </w:t>
            </w:r>
          </w:p>
          <w:p w14:paraId="282DAB28" w14:textId="77777777" w:rsidR="00AC4BB4" w:rsidRDefault="00AC4BB4" w:rsidP="00AC4BB4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7B0BDCA8" w14:textId="77777777" w:rsidR="00AC4BB4" w:rsidRDefault="00AC4BB4" w:rsidP="00AC4BB4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111D074B" w14:textId="77777777" w:rsidR="00AC4BB4" w:rsidRDefault="00AC4BB4" w:rsidP="00AC4BB4">
            <w:r>
              <w:t xml:space="preserve">      </w:t>
            </w:r>
          </w:p>
          <w:p w14:paraId="21AD737B" w14:textId="77777777" w:rsidR="00AC4BB4" w:rsidRDefault="00AC4BB4" w:rsidP="00AC4BB4">
            <w:r>
              <w:t xml:space="preserve">    </w:t>
            </w:r>
            <w:r w:rsidRPr="00642381">
              <w:rPr>
                <w:highlight w:val="yellow"/>
              </w:rPr>
              <w:t>v_</w:t>
            </w:r>
            <w:proofErr w:type="gramStart"/>
            <w:r w:rsidRPr="00642381">
              <w:rPr>
                <w:highlight w:val="yellow"/>
              </w:rPr>
              <w:t>LongDRXCycle :</w:t>
            </w:r>
            <w:proofErr w:type="gramEnd"/>
            <w:r w:rsidRPr="00642381">
              <w:rPr>
                <w:highlight w:val="yellow"/>
              </w:rPr>
              <w:t>= 10240</w:t>
            </w:r>
            <w:r>
              <w:t>; //@sic R5s230001 sic@</w:t>
            </w:r>
          </w:p>
          <w:p w14:paraId="1634081C" w14:textId="77777777" w:rsidR="00AC4BB4" w:rsidRDefault="00AC4BB4" w:rsidP="00AC4BB4">
            <w:r>
              <w:t xml:space="preserve">    v_</w:t>
            </w:r>
            <w:proofErr w:type="gramStart"/>
            <w:r>
              <w:t>DrxStartOffset :</w:t>
            </w:r>
            <w:proofErr w:type="gramEnd"/>
            <w:r>
              <w:t xml:space="preserve">= 0; </w:t>
            </w:r>
          </w:p>
          <w:p w14:paraId="6527C627" w14:textId="77777777" w:rsidR="00AC4BB4" w:rsidRDefault="00AC4BB4" w:rsidP="00AC4BB4">
            <w:r>
              <w:t xml:space="preserve">    </w:t>
            </w:r>
          </w:p>
          <w:p w14:paraId="41E9B7E9" w14:textId="77777777" w:rsidR="00AC4BB4" w:rsidRDefault="00AC4BB4" w:rsidP="00AC4BB4">
            <w:r>
              <w:t xml:space="preserve">    </w:t>
            </w:r>
          </w:p>
          <w:p w14:paraId="3E413525" w14:textId="77777777" w:rsidR="00AC4BB4" w:rsidRDefault="00AC4BB4" w:rsidP="00AC4BB4">
            <w:r>
              <w:t xml:space="preserve">    //@siclog Steps 3-6 siclog@</w:t>
            </w:r>
          </w:p>
          <w:p w14:paraId="66A09B90" w14:textId="77777777" w:rsidR="00AC4BB4" w:rsidRDefault="00AC4BB4" w:rsidP="00AC4BB4">
            <w:r>
              <w:t xml:space="preserve">    f_TC_7_1_1_12_3_NR_Steps3_6(v_LongDRXCycle,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3A7CDC53" w14:textId="77777777" w:rsidR="00AC4BB4" w:rsidRDefault="00AC4BB4" w:rsidP="00AC4BB4">
            <w:r>
              <w:t xml:space="preserve">      </w:t>
            </w:r>
          </w:p>
          <w:p w14:paraId="631D1D0A" w14:textId="77777777" w:rsidR="00AC4BB4" w:rsidRDefault="00AC4BB4" w:rsidP="00AC4BB4">
            <w:r>
              <w:t xml:space="preserve">    //@siclog Steps 7-8 siclog@</w:t>
            </w:r>
          </w:p>
          <w:p w14:paraId="6EEFEE02" w14:textId="77777777" w:rsidR="00AC4BB4" w:rsidRDefault="00AC4BB4" w:rsidP="00AC4BB4">
            <w:r>
              <w:t xml:space="preserve">    //SS transmits RRCReconfiguration to configure ps-wakeup with value true. (Note 1)</w:t>
            </w:r>
          </w:p>
          <w:p w14:paraId="058AB9B7" w14:textId="77777777" w:rsidR="00AC4BB4" w:rsidRDefault="00AC4BB4" w:rsidP="00AC4BB4">
            <w:r>
              <w:t xml:space="preserve">    //The UE transmits RRCReconfigurationComplete. (Note 2)</w:t>
            </w:r>
          </w:p>
          <w:p w14:paraId="3603660A" w14:textId="77777777" w:rsidR="00AC4BB4" w:rsidRDefault="00AC4BB4" w:rsidP="00AC4BB4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true_;</w:t>
            </w:r>
          </w:p>
          <w:p w14:paraId="3B6E6F31" w14:textId="77777777" w:rsidR="00AC4BB4" w:rsidRDefault="00AC4BB4" w:rsidP="00AC4BB4">
            <w:r>
              <w:t xml:space="preserve">    v_</w:t>
            </w:r>
            <w:proofErr w:type="gramStart"/>
            <w:r>
              <w:t>CellGroupConfig.physicalCellGroupConfig :</w:t>
            </w:r>
            <w:proofErr w:type="gramEnd"/>
            <w:r>
              <w:t>= v_PhysicalCellGroupConfig;</w:t>
            </w:r>
          </w:p>
          <w:p w14:paraId="16AC7150" w14:textId="77777777" w:rsidR="00AC4BB4" w:rsidRDefault="00AC4BB4" w:rsidP="00AC4BB4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>nr_Cell1, -, cs_NR_ServingCellConfig_SpCell(cs_NR_SS_SpCellConfig(omit, omit, omit, v_PhysicalCellGroupConfig)));</w:t>
            </w:r>
          </w:p>
          <w:p w14:paraId="7083BA9D" w14:textId="77777777" w:rsidR="00AC4BB4" w:rsidRDefault="00AC4BB4" w:rsidP="00AC4BB4">
            <w:r>
              <w:t xml:space="preserve">    </w:t>
            </w:r>
          </w:p>
          <w:p w14:paraId="089B0DDA" w14:textId="77777777" w:rsidR="00AC4BB4" w:rsidRDefault="00AC4BB4" w:rsidP="00AC4BB4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3F6F1E91" w14:textId="77777777" w:rsidR="00AC4BB4" w:rsidRDefault="00AC4BB4" w:rsidP="00AC4BB4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24F46743" w14:textId="77777777" w:rsidR="00AC4BB4" w:rsidRDefault="00AC4BB4" w:rsidP="00AC4BB4">
            <w:r>
              <w:t xml:space="preserve">      </w:t>
            </w:r>
          </w:p>
          <w:p w14:paraId="4F2A2CDC" w14:textId="77777777" w:rsidR="00AC4BB4" w:rsidRDefault="00AC4BB4" w:rsidP="00AC4BB4">
            <w:r>
              <w:t xml:space="preserve">    //@siclog Steps 9-11 siclog@</w:t>
            </w:r>
          </w:p>
          <w:p w14:paraId="2007E49E" w14:textId="77777777" w:rsidR="00AC4BB4" w:rsidRDefault="00AC4BB4" w:rsidP="00AC4BB4">
            <w:r>
              <w:t xml:space="preserve">    f_TC_7_1_1_12_3_NR_Steps9_11(v_LongDRXCycle,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69DA3C11" w14:textId="77777777" w:rsidR="00AC4BB4" w:rsidRDefault="00AC4BB4" w:rsidP="00AC4BB4">
            <w:r>
              <w:lastRenderedPageBreak/>
              <w:t xml:space="preserve">          </w:t>
            </w:r>
          </w:p>
          <w:p w14:paraId="743F3AA1" w14:textId="77777777" w:rsidR="00AC4BB4" w:rsidRDefault="00AC4BB4" w:rsidP="00AC4BB4">
            <w:r>
              <w:t xml:space="preserve">    //@siclog Steps 12-13 siclog@</w:t>
            </w:r>
          </w:p>
          <w:p w14:paraId="38B92641" w14:textId="77777777" w:rsidR="00AC4BB4" w:rsidRDefault="00AC4BB4" w:rsidP="00AC4BB4">
            <w:r>
              <w:t xml:space="preserve">    //SS transmits RRCReconfiguration to configure ps-wakeup with value true. (Note 1)</w:t>
            </w:r>
          </w:p>
          <w:p w14:paraId="31FD5784" w14:textId="77777777" w:rsidR="00AC4BB4" w:rsidRDefault="00AC4BB4" w:rsidP="00AC4BB4">
            <w:r>
              <w:t xml:space="preserve">    //The UE transmits RRCReconfigurationComplete. (Note 2)</w:t>
            </w:r>
          </w:p>
          <w:p w14:paraId="5F133CDE" w14:textId="77777777" w:rsidR="00AC4BB4" w:rsidRDefault="00AC4BB4" w:rsidP="00AC4BB4">
            <w:r>
              <w:t xml:space="preserve">    v_NR_DRX_</w:t>
            </w:r>
            <w:proofErr w:type="gramStart"/>
            <w:r>
              <w:t>OnDurationTimer :</w:t>
            </w:r>
            <w:proofErr w:type="gramEnd"/>
            <w:r>
              <w:t>= { milliSeconds := ms10 };</w:t>
            </w:r>
          </w:p>
          <w:p w14:paraId="0012E94B" w14:textId="77777777" w:rsidR="00AC4BB4" w:rsidRDefault="00AC4BB4" w:rsidP="00AC4BB4">
            <w:r>
              <w:t xml:space="preserve">    v_NR_DRX_</w:t>
            </w:r>
            <w:proofErr w:type="gramStart"/>
            <w:r>
              <w:t>LongCycleStartOffset :</w:t>
            </w:r>
            <w:proofErr w:type="gramEnd"/>
            <w:r>
              <w:t>= {ms20 := 0};</w:t>
            </w:r>
          </w:p>
          <w:p w14:paraId="708C9126" w14:textId="77777777" w:rsidR="00AC4BB4" w:rsidRDefault="00AC4BB4" w:rsidP="00AC4BB4">
            <w:r>
              <w:t xml:space="preserve">    v_MAC_CellGroupConfig.drx_</w:t>
            </w:r>
            <w:proofErr w:type="gramStart"/>
            <w:r>
              <w:t>Config.setup :</w:t>
            </w:r>
            <w:proofErr w:type="gramEnd"/>
            <w:r>
              <w:t>= cs_NR_DRX_Config_Def( v_NR_DRX_OnDurationTimer, ms6, 56, 56, sl320, sl320, v_NR_DRX_LongCycleStartOffset, -, 0);</w:t>
            </w:r>
          </w:p>
          <w:p w14:paraId="5BA953C5" w14:textId="77777777" w:rsidR="00AC4BB4" w:rsidRDefault="00AC4BB4" w:rsidP="00AC4BB4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09FF8283" w14:textId="77777777" w:rsidR="00AC4BB4" w:rsidRDefault="00AC4BB4" w:rsidP="00AC4BB4">
            <w:r>
              <w:t xml:space="preserve">    v_CellGroupConfig.mac_</w:t>
            </w:r>
            <w:proofErr w:type="gramStart"/>
            <w:r>
              <w:t>CellGroupConfig :</w:t>
            </w:r>
            <w:proofErr w:type="gramEnd"/>
            <w:r>
              <w:t>= v_MAC_CellGroupConfig;</w:t>
            </w:r>
          </w:p>
          <w:p w14:paraId="2A3E9C2E" w14:textId="77777777" w:rsidR="00AC4BB4" w:rsidRDefault="00AC4BB4" w:rsidP="00AC4BB4">
            <w:r>
              <w:t xml:space="preserve">    </w:t>
            </w:r>
          </w:p>
          <w:p w14:paraId="3EFA5A37" w14:textId="77777777" w:rsidR="00AC4BB4" w:rsidRDefault="00AC4BB4" w:rsidP="00AC4BB4">
            <w:r>
              <w:t xml:space="preserve">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f_NR_CellInfo_GetPhysicalCellGroupConfig(nr_Cell1);</w:t>
            </w:r>
          </w:p>
          <w:p w14:paraId="2563D117" w14:textId="77777777" w:rsidR="00AC4BB4" w:rsidRDefault="00AC4BB4" w:rsidP="00AC4BB4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omit;</w:t>
            </w:r>
          </w:p>
          <w:p w14:paraId="0159226C" w14:textId="77777777" w:rsidR="00AC4BB4" w:rsidRDefault="00AC4BB4" w:rsidP="00AC4BB4">
            <w:r>
              <w:t xml:space="preserve">    v_PhysicalCellGroupConfig.dcp_Config_r16.setup.ps_Offset_r</w:t>
            </w:r>
            <w:proofErr w:type="gramStart"/>
            <w:r>
              <w:t>16 :</w:t>
            </w:r>
            <w:proofErr w:type="gramEnd"/>
            <w:r>
              <w:t>= 40;</w:t>
            </w:r>
          </w:p>
          <w:p w14:paraId="538A2C26" w14:textId="77777777" w:rsidR="00AC4BB4" w:rsidRDefault="00AC4BB4" w:rsidP="00AC4BB4">
            <w:r>
              <w:t xml:space="preserve">    v_</w:t>
            </w:r>
            <w:proofErr w:type="gramStart"/>
            <w:r>
              <w:t>CellGroupConfig.physicalCellGroupConfig :</w:t>
            </w:r>
            <w:proofErr w:type="gramEnd"/>
            <w:r>
              <w:t>= v_PhysicalCellGroupConfig;</w:t>
            </w:r>
          </w:p>
          <w:p w14:paraId="76CCA05E" w14:textId="77777777" w:rsidR="00AC4BB4" w:rsidRDefault="00AC4BB4" w:rsidP="00AC4BB4">
            <w:r>
              <w:t xml:space="preserve">    f</w:t>
            </w:r>
            <w:r w:rsidRPr="00642381">
              <w:rPr>
                <w:highlight w:val="yellow"/>
              </w:rPr>
              <w:t>_NR_CellInfo_</w:t>
            </w:r>
            <w:proofErr w:type="gramStart"/>
            <w:r w:rsidRPr="00642381">
              <w:rPr>
                <w:highlight w:val="yellow"/>
              </w:rPr>
              <w:t>SetPhysicalCellGroupConfig(</w:t>
            </w:r>
            <w:proofErr w:type="gramEnd"/>
            <w:r w:rsidRPr="00642381">
              <w:rPr>
                <w:highlight w:val="yellow"/>
              </w:rPr>
              <w:t>nr_Cell1, v_PhysicalCellGroupConfig);</w:t>
            </w:r>
            <w:r>
              <w:t xml:space="preserve"> //@sic R5s230001 sic@</w:t>
            </w:r>
          </w:p>
          <w:p w14:paraId="23313767" w14:textId="77777777" w:rsidR="00AC4BB4" w:rsidRDefault="00AC4BB4" w:rsidP="00AC4BB4">
            <w:r>
              <w:t xml:space="preserve">    f_NR_SS_</w:t>
            </w:r>
            <w:proofErr w:type="gramStart"/>
            <w:r>
              <w:t>ServingCellConfig(</w:t>
            </w:r>
            <w:proofErr w:type="gramEnd"/>
            <w:r>
              <w:t xml:space="preserve">nr_Cell1, -, cs_NR_ServingCellConfig_SpCell(cs_NR_SS_SpCellConfig(omit, omit, </w:t>
            </w:r>
            <w:r w:rsidRPr="00642381">
              <w:rPr>
                <w:highlight w:val="yellow"/>
              </w:rPr>
              <w:t>v_MAC_CellGroupConfig</w:t>
            </w:r>
            <w:r>
              <w:t>, v_PhysicalCellGroupConfig))); //@sic R5s230001 sic@</w:t>
            </w:r>
          </w:p>
          <w:p w14:paraId="32272AA2" w14:textId="77777777" w:rsidR="00AC4BB4" w:rsidRDefault="00AC4BB4" w:rsidP="00AC4BB4">
            <w:r>
              <w:t xml:space="preserve">    </w:t>
            </w:r>
          </w:p>
          <w:p w14:paraId="239B55E1" w14:textId="77777777" w:rsidR="00AC4BB4" w:rsidRDefault="00AC4BB4" w:rsidP="00AC4BB4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193A6817" w14:textId="77777777" w:rsidR="00AC4BB4" w:rsidRDefault="00AC4BB4" w:rsidP="00AC4BB4">
            <w:r>
              <w:t xml:space="preserve">    f_NR_SendRRCReconfiguration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70B7FB8A" w14:textId="77777777" w:rsidR="00AC4BB4" w:rsidRDefault="00AC4BB4" w:rsidP="00AC4BB4">
            <w:r>
              <w:t xml:space="preserve">      </w:t>
            </w:r>
          </w:p>
          <w:p w14:paraId="5D39DE62" w14:textId="77777777" w:rsidR="00AC4BB4" w:rsidRDefault="00AC4BB4" w:rsidP="00AC4BB4">
            <w:r>
              <w:t xml:space="preserve">    </w:t>
            </w:r>
            <w:r w:rsidRPr="00642381">
              <w:rPr>
                <w:highlight w:val="yellow"/>
              </w:rPr>
              <w:t>v_</w:t>
            </w:r>
            <w:proofErr w:type="gramStart"/>
            <w:r w:rsidRPr="00642381">
              <w:rPr>
                <w:highlight w:val="yellow"/>
              </w:rPr>
              <w:t>LongDRXCycle :</w:t>
            </w:r>
            <w:proofErr w:type="gramEnd"/>
            <w:r w:rsidRPr="00642381">
              <w:rPr>
                <w:highlight w:val="yellow"/>
              </w:rPr>
              <w:t>= 20; //@</w:t>
            </w:r>
            <w:r>
              <w:t xml:space="preserve">sic R5s230001 sic@  </w:t>
            </w:r>
          </w:p>
          <w:p w14:paraId="10153C2F" w14:textId="77777777" w:rsidR="00AC4BB4" w:rsidRDefault="00AC4BB4" w:rsidP="00AC4BB4">
            <w:r>
              <w:t xml:space="preserve">     </w:t>
            </w:r>
          </w:p>
          <w:p w14:paraId="19B27DBD" w14:textId="77777777" w:rsidR="00AC4BB4" w:rsidRDefault="00AC4BB4" w:rsidP="00AC4BB4">
            <w:r>
              <w:t xml:space="preserve">    //@siclog Steps 14-19 siclog@</w:t>
            </w:r>
          </w:p>
          <w:p w14:paraId="6F8E8B02" w14:textId="7F2E0DF0" w:rsidR="00AC4BB4" w:rsidRDefault="00AC4BB4" w:rsidP="00AC4BB4">
            <w:r>
              <w:t xml:space="preserve">    f_TC_7_1_1_12_3_NR_Steps14_19(v_LongDRXCycle, v_DrxStartOffset,  v_DRBId));</w:t>
            </w:r>
          </w:p>
          <w:p w14:paraId="4A77B347" w14:textId="77777777" w:rsidR="00AC4BB4" w:rsidRDefault="00AC4BB4" w:rsidP="00AC4BB4">
            <w:r>
              <w:t xml:space="preserve">    </w:t>
            </w:r>
          </w:p>
          <w:p w14:paraId="6D2585D4" w14:textId="77777777" w:rsidR="00AC4BB4" w:rsidRDefault="00AC4BB4" w:rsidP="00AC4BB4">
            <w:r>
              <w:t xml:space="preserve">    //@siclog Steps 20-24 siclog@</w:t>
            </w:r>
          </w:p>
          <w:p w14:paraId="538C0A74" w14:textId="77777777" w:rsidR="00AC4BB4" w:rsidRDefault="00AC4BB4" w:rsidP="00AC4BB4">
            <w:r>
              <w:t xml:space="preserve">    //SS transmits RRCReconfiguration to configure specific measonfig parameters. (Note 1)</w:t>
            </w:r>
          </w:p>
          <w:p w14:paraId="3E79E878" w14:textId="77777777" w:rsidR="00AC4BB4" w:rsidRDefault="00AC4BB4" w:rsidP="00AC4BB4">
            <w:r>
              <w:t xml:space="preserve">    //The UE transmits RRCReconfigurationComplete. (Note 2)</w:t>
            </w:r>
          </w:p>
          <w:p w14:paraId="65D825BF" w14:textId="77777777" w:rsidR="00AC4BB4" w:rsidRDefault="00AC4BB4" w:rsidP="00AC4BB4">
            <w:r>
              <w:t xml:space="preserve">    v_</w:t>
            </w:r>
            <w:proofErr w:type="gramStart"/>
            <w:r>
              <w:t>RsrpThres :</w:t>
            </w:r>
            <w:proofErr w:type="gramEnd"/>
            <w:r>
              <w:t>= 2;</w:t>
            </w:r>
          </w:p>
          <w:p w14:paraId="302D0EA4" w14:textId="77777777" w:rsidR="00AC4BB4" w:rsidRDefault="00AC4BB4" w:rsidP="00AC4BB4">
            <w:r>
              <w:t xml:space="preserve">    v_</w:t>
            </w:r>
            <w:proofErr w:type="gramStart"/>
            <w:r>
              <w:t>MeasuredObjectList :</w:t>
            </w:r>
            <w:proofErr w:type="gramEnd"/>
            <w:r>
              <w:t>= {cs_MeasObjectId1(nr_Cell1, omit, omit),</w:t>
            </w:r>
          </w:p>
          <w:p w14:paraId="4B9785E4" w14:textId="77777777" w:rsidR="00AC4BB4" w:rsidRDefault="00AC4BB4" w:rsidP="00AC4BB4">
            <w:r>
              <w:t xml:space="preserve">                             cs_MeasObjectId2(nr_Cell3, omit, omit)};</w:t>
            </w:r>
          </w:p>
          <w:p w14:paraId="0EF84D47" w14:textId="77777777" w:rsidR="00AC4BB4" w:rsidRDefault="00AC4BB4" w:rsidP="00AC4BB4">
            <w:r>
              <w:t xml:space="preserve">            </w:t>
            </w:r>
          </w:p>
          <w:p w14:paraId="66B96147" w14:textId="77777777" w:rsidR="00AC4BB4" w:rsidRDefault="00AC4BB4" w:rsidP="00AC4BB4">
            <w:r>
              <w:t xml:space="preserve">    v_</w:t>
            </w:r>
            <w:proofErr w:type="gramStart"/>
            <w:r>
              <w:t>MeasIdConfigList :</w:t>
            </w:r>
            <w:proofErr w:type="gramEnd"/>
            <w:r>
              <w:t>= {cs_NR_MeasId_Config_id1_obj2_conf1};</w:t>
            </w:r>
          </w:p>
          <w:p w14:paraId="70D5BB61" w14:textId="77777777" w:rsidR="00AC4BB4" w:rsidRDefault="00AC4BB4" w:rsidP="00AC4BB4">
            <w:r>
              <w:lastRenderedPageBreak/>
              <w:t xml:space="preserve">    v_</w:t>
            </w:r>
            <w:proofErr w:type="gramStart"/>
            <w:r>
              <w:t>MeasGapUE :</w:t>
            </w:r>
            <w:proofErr w:type="gramEnd"/>
            <w:r>
              <w:t>= cds_MeasGapConfig_UE(cs_NR_GapConfig(34, ms6, ms40, ms0));</w:t>
            </w:r>
          </w:p>
          <w:p w14:paraId="5282693B" w14:textId="77777777" w:rsidR="00AC4BB4" w:rsidRDefault="00AC4BB4" w:rsidP="00AC4BB4">
            <w:r>
              <w:t xml:space="preserve">    v_</w:t>
            </w:r>
            <w:proofErr w:type="gramStart"/>
            <w:r>
              <w:t>ReportConfigList :</w:t>
            </w:r>
            <w:proofErr w:type="gramEnd"/>
            <w:r>
              <w:t>= {cs_NR_ReportConfigEventA3(tsc_NR_IdReportConfigId1, v_RsrpThres, infinity_, -, -, cs_NR_MeasReportQuantity_Rsrp)};</w:t>
            </w:r>
          </w:p>
          <w:p w14:paraId="700BD2F9" w14:textId="77777777" w:rsidR="00AC4BB4" w:rsidRDefault="00AC4BB4" w:rsidP="00AC4BB4">
            <w:r>
              <w:t xml:space="preserve">      </w:t>
            </w:r>
          </w:p>
          <w:p w14:paraId="10A992CC" w14:textId="77777777" w:rsidR="00AC4BB4" w:rsidRDefault="00AC4BB4" w:rsidP="00AC4BB4">
            <w:r>
              <w:t xml:space="preserve">    v_</w:t>
            </w:r>
            <w:proofErr w:type="gramStart"/>
            <w:r>
              <w:t>MeasConfig :</w:t>
            </w:r>
            <w:proofErr w:type="gramEnd"/>
            <w:r>
              <w:t xml:space="preserve">=f_NR_GenerateMeasurementConfigNR(v_MeasuredObjectList, v_ReportConfigList, v_MeasIdConfigList, </w:t>
            </w:r>
            <w:r w:rsidRPr="00642381">
              <w:rPr>
                <w:highlight w:val="yellow"/>
              </w:rPr>
              <w:t>v_MeasGapUE</w:t>
            </w:r>
            <w:r>
              <w:t>);  //@sic R5-192854, R5-199097, R5s230001 sic@</w:t>
            </w:r>
          </w:p>
          <w:p w14:paraId="547144CB" w14:textId="77777777" w:rsidR="00AC4BB4" w:rsidRDefault="00AC4BB4" w:rsidP="00AC4BB4">
            <w:r>
              <w:t xml:space="preserve">    </w:t>
            </w:r>
          </w:p>
          <w:p w14:paraId="186911CA" w14:textId="77777777" w:rsidR="00AC4BB4" w:rsidRDefault="00AC4BB4" w:rsidP="00AC4BB4">
            <w:r>
              <w:t xml:space="preserve">    //Table 7.1.1.12.3.3.3-8 </w:t>
            </w:r>
          </w:p>
          <w:p w14:paraId="11DC3765" w14:textId="77777777" w:rsidR="00AC4BB4" w:rsidRDefault="00AC4BB4" w:rsidP="00AC4BB4">
            <w:r>
              <w:t xml:space="preserve">    if(f_NR_CellInfo_GetIsFR1(nr_Cell1))</w:t>
            </w:r>
          </w:p>
          <w:p w14:paraId="4845DC55" w14:textId="77777777" w:rsidR="00AC4BB4" w:rsidRDefault="00AC4BB4" w:rsidP="00AC4BB4">
            <w:r>
              <w:t xml:space="preserve">    {</w:t>
            </w:r>
          </w:p>
          <w:p w14:paraId="3B227D06" w14:textId="77777777" w:rsidR="00AC4BB4" w:rsidRDefault="00AC4BB4" w:rsidP="00AC4BB4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(cs_38508_DRX_Config_FR1);</w:t>
            </w:r>
          </w:p>
          <w:p w14:paraId="35232858" w14:textId="77777777" w:rsidR="00AC4BB4" w:rsidRDefault="00AC4BB4" w:rsidP="00AC4BB4">
            <w:r>
              <w:t xml:space="preserve">    </w:t>
            </w:r>
          </w:p>
          <w:p w14:paraId="20CF97A8" w14:textId="77777777" w:rsidR="00AC4BB4" w:rsidRDefault="00AC4BB4" w:rsidP="00AC4BB4">
            <w:r>
              <w:t xml:space="preserve">    }</w:t>
            </w:r>
          </w:p>
          <w:p w14:paraId="56F9B9C8" w14:textId="77777777" w:rsidR="00AC4BB4" w:rsidRDefault="00AC4BB4" w:rsidP="00AC4BB4">
            <w:r>
              <w:t xml:space="preserve">    else</w:t>
            </w:r>
          </w:p>
          <w:p w14:paraId="45591EDF" w14:textId="77777777" w:rsidR="00AC4BB4" w:rsidRDefault="00AC4BB4" w:rsidP="00AC4BB4">
            <w:r>
              <w:t xml:space="preserve">    {</w:t>
            </w:r>
          </w:p>
          <w:p w14:paraId="07023C76" w14:textId="77777777" w:rsidR="00AC4BB4" w:rsidRDefault="00AC4BB4" w:rsidP="00AC4BB4">
            <w:r>
              <w:t xml:space="preserve">        v_MAC_CellGroupConfig.drx_</w:t>
            </w:r>
            <w:proofErr w:type="gramStart"/>
            <w:r>
              <w:t>Config :</w:t>
            </w:r>
            <w:proofErr w:type="gramEnd"/>
            <w:r>
              <w:t>= cs_NR_DRX_Config_Setup (cs_38508_DRX_Config_FR2);</w:t>
            </w:r>
          </w:p>
          <w:p w14:paraId="7BD64079" w14:textId="77777777" w:rsidR="00AC4BB4" w:rsidRDefault="00AC4BB4" w:rsidP="00AC4BB4">
            <w:r>
              <w:t xml:space="preserve">    </w:t>
            </w:r>
          </w:p>
          <w:p w14:paraId="65745857" w14:textId="77777777" w:rsidR="00AC4BB4" w:rsidRDefault="00AC4BB4" w:rsidP="00AC4BB4">
            <w:r>
              <w:t xml:space="preserve">    }</w:t>
            </w:r>
          </w:p>
          <w:p w14:paraId="3B6E0182" w14:textId="77777777" w:rsidR="00AC4BB4" w:rsidRDefault="00AC4BB4" w:rsidP="00AC4BB4">
            <w:r>
              <w:t xml:space="preserve">    v_MAC_CellGroupConfig.drx_Config.setup.drx_</w:t>
            </w:r>
            <w:proofErr w:type="gramStart"/>
            <w:r>
              <w:t>onDurationTimer :</w:t>
            </w:r>
            <w:proofErr w:type="gramEnd"/>
            <w:r>
              <w:t>= v_NR_DRX_OnDurationTimer;</w:t>
            </w:r>
          </w:p>
          <w:p w14:paraId="063CB464" w14:textId="77777777" w:rsidR="00AC4BB4" w:rsidRDefault="00AC4BB4" w:rsidP="00AC4BB4">
            <w:r>
              <w:t xml:space="preserve">    v_MAC_CellGroupConfig.drx_Config.setup.drx_</w:t>
            </w:r>
            <w:proofErr w:type="gramStart"/>
            <w:r>
              <w:t>InactivityTimer :</w:t>
            </w:r>
            <w:proofErr w:type="gramEnd"/>
            <w:r>
              <w:t>= ms5;</w:t>
            </w:r>
          </w:p>
          <w:p w14:paraId="61E123D6" w14:textId="77777777" w:rsidR="00AC4BB4" w:rsidRDefault="00AC4BB4" w:rsidP="00AC4BB4">
            <w:r>
              <w:t xml:space="preserve">    v_NR_DRX_</w:t>
            </w:r>
            <w:proofErr w:type="gramStart"/>
            <w:r>
              <w:t>LongCycleStartOffset :</w:t>
            </w:r>
            <w:proofErr w:type="gramEnd"/>
            <w:r>
              <w:t>= {ms40 := 39};</w:t>
            </w:r>
          </w:p>
          <w:p w14:paraId="1528BBD6" w14:textId="77777777" w:rsidR="00AC4BB4" w:rsidRDefault="00AC4BB4" w:rsidP="00AC4BB4">
            <w:r>
              <w:t xml:space="preserve">    v_MAC_CellGroupConfig.drx_Config.setup.drx_</w:t>
            </w:r>
            <w:proofErr w:type="gramStart"/>
            <w:r>
              <w:t>LongCycleStartOffset :</w:t>
            </w:r>
            <w:proofErr w:type="gramEnd"/>
            <w:r>
              <w:t>= v_NR_DRX_LongCycleStartOffset;</w:t>
            </w:r>
          </w:p>
          <w:p w14:paraId="56BAB438" w14:textId="77777777" w:rsidR="00AC4BB4" w:rsidRDefault="00AC4BB4" w:rsidP="00AC4BB4">
            <w:r>
              <w:t xml:space="preserve">    v_MAC_CellGroupConfig.drx_Config.setup.drx_</w:t>
            </w:r>
            <w:proofErr w:type="gramStart"/>
            <w:r>
              <w:t>SlotOffset :</w:t>
            </w:r>
            <w:proofErr w:type="gramEnd"/>
            <w:r>
              <w:t>= 0;</w:t>
            </w:r>
          </w:p>
          <w:p w14:paraId="53A09A04" w14:textId="77777777" w:rsidR="00AC4BB4" w:rsidRDefault="00AC4BB4" w:rsidP="00AC4BB4">
            <w:r>
              <w:t xml:space="preserve">    f_NR_CellInfo_SetMAC_</w:t>
            </w:r>
            <w:proofErr w:type="gramStart"/>
            <w:r>
              <w:t>CellGroupConfig(</w:t>
            </w:r>
            <w:proofErr w:type="gramEnd"/>
            <w:r>
              <w:t>nr_Cell1, v_MAC_CellGroupConfig);</w:t>
            </w:r>
          </w:p>
          <w:p w14:paraId="534164D7" w14:textId="77777777" w:rsidR="00AC4BB4" w:rsidRDefault="00AC4BB4" w:rsidP="00AC4BB4">
            <w:r>
              <w:t xml:space="preserve">    v_CellGroupConfig.mac_</w:t>
            </w:r>
            <w:proofErr w:type="gramStart"/>
            <w:r>
              <w:t>CellGroupConfig :</w:t>
            </w:r>
            <w:proofErr w:type="gramEnd"/>
            <w:r>
              <w:t>= v_MAC_CellGroupConfig;</w:t>
            </w:r>
          </w:p>
          <w:p w14:paraId="0EC680B2" w14:textId="77777777" w:rsidR="00AC4BB4" w:rsidRDefault="00AC4BB4" w:rsidP="00AC4BB4">
            <w:r>
              <w:t xml:space="preserve">      </w:t>
            </w:r>
          </w:p>
          <w:p w14:paraId="7043F86A" w14:textId="235C21D3" w:rsidR="00AC4BB4" w:rsidRDefault="00AC4BB4" w:rsidP="00AC4BB4">
            <w:r>
              <w:t xml:space="preserve">    </w:t>
            </w:r>
            <w:r w:rsidRPr="00642381">
              <w:rPr>
                <w:highlight w:val="yellow"/>
              </w:rPr>
              <w:t>v_PhysicalCellGroupConfig.dcp_Config_r16.setup.ps_Offset_r</w:t>
            </w:r>
            <w:proofErr w:type="gramStart"/>
            <w:r w:rsidRPr="00642381">
              <w:rPr>
                <w:highlight w:val="yellow"/>
              </w:rPr>
              <w:t>16 :</w:t>
            </w:r>
            <w:proofErr w:type="gramEnd"/>
            <w:r w:rsidRPr="00642381">
              <w:rPr>
                <w:highlight w:val="yellow"/>
              </w:rPr>
              <w:t>= 32</w:t>
            </w:r>
            <w:r>
              <w:t>; //@sic R5s230001, prose CR needed sic@</w:t>
            </w:r>
          </w:p>
          <w:p w14:paraId="42470448" w14:textId="77777777" w:rsidR="000026EB" w:rsidRDefault="000026EB" w:rsidP="000026EB">
            <w:r w:rsidRPr="000026EB">
              <w:rPr>
                <w:highlight w:val="cyan"/>
              </w:rPr>
              <w:t>v_PhysicalCellGroupConfig.dcp_Config_r16.setup.ps_PositionDCI_2_6_r</w:t>
            </w:r>
            <w:proofErr w:type="gramStart"/>
            <w:r w:rsidRPr="000026EB">
              <w:rPr>
                <w:highlight w:val="cyan"/>
              </w:rPr>
              <w:t>16 :</w:t>
            </w:r>
            <w:proofErr w:type="gramEnd"/>
            <w:r w:rsidRPr="000026EB">
              <w:rPr>
                <w:highlight w:val="cyan"/>
              </w:rPr>
              <w:t>= 5; //@sic R5s230001 prose CR needed sic@</w:t>
            </w:r>
          </w:p>
          <w:p w14:paraId="208A6190" w14:textId="397C2795" w:rsidR="000026EB" w:rsidRDefault="000026EB" w:rsidP="000026EB">
            <w:r>
              <w:t xml:space="preserve">    </w:t>
            </w:r>
          </w:p>
          <w:p w14:paraId="7A9DECD8" w14:textId="77777777" w:rsidR="00AC4BB4" w:rsidRPr="00642381" w:rsidRDefault="00AC4BB4" w:rsidP="00AC4BB4">
            <w:pPr>
              <w:rPr>
                <w:highlight w:val="yellow"/>
              </w:rPr>
            </w:pPr>
            <w:r>
              <w:t xml:space="preserve">    </w:t>
            </w:r>
            <w:r w:rsidRPr="00642381">
              <w:rPr>
                <w:highlight w:val="yellow"/>
              </w:rPr>
              <w:t>v_</w:t>
            </w:r>
            <w:proofErr w:type="gramStart"/>
            <w:r w:rsidRPr="00642381">
              <w:rPr>
                <w:highlight w:val="yellow"/>
              </w:rPr>
              <w:t>CellGroupConfig.physicalCellGroupConfig :</w:t>
            </w:r>
            <w:proofErr w:type="gramEnd"/>
            <w:r w:rsidRPr="00642381">
              <w:rPr>
                <w:highlight w:val="yellow"/>
              </w:rPr>
              <w:t>= v_PhysicalCellGroupConfig;</w:t>
            </w:r>
          </w:p>
          <w:p w14:paraId="42165CBF" w14:textId="77777777" w:rsidR="00AC4BB4" w:rsidRDefault="00AC4BB4" w:rsidP="00AC4BB4"/>
          <w:p w14:paraId="6EF0E4A0" w14:textId="77777777" w:rsidR="00AC4BB4" w:rsidRDefault="00AC4BB4" w:rsidP="00AC4BB4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2A7FB4C7" w14:textId="77777777" w:rsidR="00AC4BB4" w:rsidRDefault="00AC4BB4" w:rsidP="00AC4BB4">
            <w:r>
              <w:t xml:space="preserve">    f_NR_SS_</w:t>
            </w:r>
            <w:proofErr w:type="gramStart"/>
            <w:r>
              <w:t>MeasGapCtrlConfig(</w:t>
            </w:r>
            <w:proofErr w:type="gramEnd"/>
            <w:r>
              <w:t>nr_Cell1, cs_NR_MeasGapCtrl_Config(v_MeasGapUE));  //@sic R5s230001 sic@</w:t>
            </w:r>
          </w:p>
          <w:p w14:paraId="00470A71" w14:textId="77777777" w:rsidR="00AC4BB4" w:rsidRDefault="00AC4BB4" w:rsidP="00AC4BB4">
            <w:r>
              <w:lastRenderedPageBreak/>
              <w:t xml:space="preserve">      </w:t>
            </w:r>
          </w:p>
          <w:p w14:paraId="406843DA" w14:textId="77777777" w:rsidR="00AC4BB4" w:rsidRDefault="00AC4BB4" w:rsidP="00AC4BB4">
            <w:r>
              <w:t xml:space="preserve">    </w:t>
            </w:r>
            <w:r w:rsidRPr="00946BE0">
              <w:rPr>
                <w:highlight w:val="yellow"/>
              </w:rPr>
              <w:t>v_</w:t>
            </w:r>
            <w:proofErr w:type="gramStart"/>
            <w:r w:rsidRPr="00946BE0">
              <w:rPr>
                <w:highlight w:val="yellow"/>
              </w:rPr>
              <w:t>WakeUpTiming :</w:t>
            </w:r>
            <w:proofErr w:type="gramEnd"/>
            <w:r w:rsidRPr="00946BE0">
              <w:rPr>
                <w:highlight w:val="yellow"/>
              </w:rPr>
              <w:t>= f_NR_GetWakeUpSignalTiming (v_NextOccasion, nr_Cell1, v_LongDRXCycle, v_DrxStartOffset, 7);</w:t>
            </w:r>
          </w:p>
          <w:p w14:paraId="7AFFE1E0" w14:textId="48B6AEC9" w:rsidR="00AC4BB4" w:rsidRDefault="00AC4BB4" w:rsidP="00AC4BB4">
            <w:r>
              <w:t xml:space="preserve">    </w:t>
            </w:r>
            <w:r w:rsidRPr="00946BE0">
              <w:rPr>
                <w:highlight w:val="yellow"/>
              </w:rPr>
              <w:t>f_NR_SS_</w:t>
            </w:r>
            <w:proofErr w:type="gramStart"/>
            <w:r w:rsidRPr="00946BE0">
              <w:rPr>
                <w:highlight w:val="yellow"/>
              </w:rPr>
              <w:t>CommonCellConfig(</w:t>
            </w:r>
            <w:proofErr w:type="gramEnd"/>
            <w:r w:rsidRPr="00946BE0">
              <w:rPr>
                <w:highlight w:val="yellow"/>
              </w:rPr>
              <w:t>nr_Cell1, cads_NR_DciTrigger_WakeUP_REQ(nr_Cell1, cs_TimingInfo_NR(v_WakeUpTiming)</w:t>
            </w:r>
            <w:r>
              <w:t>,</w:t>
            </w:r>
            <w:r w:rsidR="00946BE0">
              <w:t xml:space="preserve"> </w:t>
            </w:r>
            <w:r w:rsidR="000026EB" w:rsidRPr="000026EB">
              <w:rPr>
                <w:highlight w:val="cyan"/>
              </w:rPr>
              <w:t>cs_NR_DciFormat_2_6_Block_List_6Items_FirstOrLast(-,'1'B)));</w:t>
            </w:r>
            <w:r w:rsidR="000026EB" w:rsidRPr="000026EB">
              <w:t xml:space="preserve"> </w:t>
            </w:r>
            <w:r>
              <w:t>//@sic R5s230001, prose CR needed sic@</w:t>
            </w:r>
          </w:p>
          <w:p w14:paraId="45895B3D" w14:textId="77777777" w:rsidR="00AC4BB4" w:rsidRDefault="00AC4BB4" w:rsidP="00AC4BB4">
            <w:r>
              <w:t xml:space="preserve">    </w:t>
            </w:r>
          </w:p>
          <w:p w14:paraId="417E1F95" w14:textId="77777777" w:rsidR="00AC4BB4" w:rsidRPr="00946BE0" w:rsidRDefault="00AC4BB4" w:rsidP="00AC4BB4">
            <w:pPr>
              <w:rPr>
                <w:highlight w:val="yellow"/>
              </w:rPr>
            </w:pPr>
            <w:r>
              <w:t xml:space="preserve">    </w:t>
            </w:r>
            <w:r w:rsidRPr="00946BE0">
              <w:rPr>
                <w:highlight w:val="yellow"/>
              </w:rPr>
              <w:t>v_</w:t>
            </w:r>
            <w:proofErr w:type="gramStart"/>
            <w:r w:rsidRPr="00946BE0">
              <w:rPr>
                <w:highlight w:val="yellow"/>
              </w:rPr>
              <w:t>Timing :</w:t>
            </w:r>
            <w:proofErr w:type="gramEnd"/>
            <w:r w:rsidRPr="00946BE0">
              <w:rPr>
                <w:highlight w:val="yellow"/>
              </w:rPr>
              <w:t>= f_SubFrameTiming_AddMilliSeconds(v_NextOccasion, 5);   // add 5ms</w:t>
            </w:r>
          </w:p>
          <w:p w14:paraId="1E8E6A9A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  </w:t>
            </w:r>
          </w:p>
          <w:p w14:paraId="589C56C2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SRB.send(cas_NR_RrcNasPduList_</w:t>
            </w:r>
            <w:proofErr w:type="gramStart"/>
            <w:r w:rsidRPr="00946BE0">
              <w:rPr>
                <w:highlight w:val="yellow"/>
              </w:rPr>
              <w:t>REQ(</w:t>
            </w:r>
            <w:proofErr w:type="gramEnd"/>
            <w:r w:rsidRPr="00946BE0">
              <w:rPr>
                <w:highlight w:val="yellow"/>
              </w:rPr>
              <w:t>nr_Cell1,</w:t>
            </w:r>
          </w:p>
          <w:p w14:paraId="00B92EE4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                                  tsc_NR_RbId_SRB1,</w:t>
            </w:r>
          </w:p>
          <w:p w14:paraId="5B488F35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                                  cs_TimingInfo_NR(v_NextOccasion),</w:t>
            </w:r>
          </w:p>
          <w:p w14:paraId="09AACECF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                                  cs_NR_RRC_MSG_Request_</w:t>
            </w:r>
            <w:proofErr w:type="gramStart"/>
            <w:r w:rsidRPr="00946BE0">
              <w:rPr>
                <w:highlight w:val="yellow"/>
              </w:rPr>
              <w:t>DCCH(</w:t>
            </w:r>
            <w:proofErr w:type="gramEnd"/>
            <w:r w:rsidRPr="00946BE0">
              <w:rPr>
                <w:highlight w:val="yellow"/>
              </w:rPr>
              <w:t>cs_38508_RRCReconfiguration(tsc_NR_RRC_TI_Def, -, -, v_MeasConfig, v_V1530Ext)),</w:t>
            </w:r>
          </w:p>
          <w:p w14:paraId="78CC7F03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                                  -,</w:t>
            </w:r>
          </w:p>
          <w:p w14:paraId="58318F8C" w14:textId="77777777" w:rsidR="00AC4BB4" w:rsidRDefault="00AC4BB4" w:rsidP="00AC4BB4">
            <w:r w:rsidRPr="00946BE0">
              <w:rPr>
                <w:highlight w:val="yellow"/>
              </w:rPr>
              <w:t xml:space="preserve">                                      -, -, cs_RlcBearerRouting_</w:t>
            </w:r>
            <w:proofErr w:type="gramStart"/>
            <w:r w:rsidRPr="00946BE0">
              <w:rPr>
                <w:highlight w:val="yellow"/>
              </w:rPr>
              <w:t>NR(</w:t>
            </w:r>
            <w:proofErr w:type="gramEnd"/>
            <w:r w:rsidRPr="00946BE0">
              <w:rPr>
                <w:highlight w:val="yellow"/>
              </w:rPr>
              <w:t>nr_Cell1)));</w:t>
            </w:r>
            <w:r>
              <w:t xml:space="preserve">    </w:t>
            </w:r>
          </w:p>
          <w:p w14:paraId="005CD8A3" w14:textId="77777777" w:rsidR="00AC4BB4" w:rsidRDefault="00AC4BB4" w:rsidP="00AC4BB4">
            <w:r>
              <w:t xml:space="preserve">    </w:t>
            </w:r>
          </w:p>
          <w:p w14:paraId="04EF927A" w14:textId="77777777" w:rsidR="00AC4BB4" w:rsidRPr="00946BE0" w:rsidRDefault="00AC4BB4" w:rsidP="00AC4BB4">
            <w:pPr>
              <w:rPr>
                <w:highlight w:val="yellow"/>
              </w:rPr>
            </w:pPr>
            <w:r>
              <w:t xml:space="preserve">    </w:t>
            </w:r>
            <w:r w:rsidRPr="00946BE0">
              <w:rPr>
                <w:highlight w:val="yellow"/>
              </w:rPr>
              <w:t>f_NR_SS_</w:t>
            </w:r>
            <w:proofErr w:type="gramStart"/>
            <w:r w:rsidRPr="00946BE0">
              <w:rPr>
                <w:highlight w:val="yellow"/>
              </w:rPr>
              <w:t>MeasGapCtrlConfig(</w:t>
            </w:r>
            <w:proofErr w:type="gramEnd"/>
            <w:r w:rsidRPr="00946BE0">
              <w:rPr>
                <w:highlight w:val="yellow"/>
              </w:rPr>
              <w:t xml:space="preserve">nr_Cell1, cs_NR_MeasGapCtrl_Config(v_MeasGapUE), cs_TimingInfo_NR(v_Timing));                                  </w:t>
            </w:r>
          </w:p>
          <w:p w14:paraId="75D2FAB5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f_NR_SS_</w:t>
            </w:r>
            <w:proofErr w:type="gramStart"/>
            <w:r w:rsidRPr="00946BE0">
              <w:rPr>
                <w:highlight w:val="yellow"/>
              </w:rPr>
              <w:t>ServingCellConfig(</w:t>
            </w:r>
            <w:proofErr w:type="gramEnd"/>
            <w:r w:rsidRPr="00946BE0">
              <w:rPr>
                <w:highlight w:val="yellow"/>
              </w:rPr>
              <w:t>nr_Cell1, cs_TimingInfo_NR(v_Timing), cs_NR_ServingCellConfig_SpCell(cs_NR_SS_SpCellConfig(omit, omit, v_MAC_CellGroupConfig, v_PhysicalCellGroupConfig))); //@sic R5s230001 sic@</w:t>
            </w:r>
          </w:p>
          <w:p w14:paraId="39E8D64B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</w:t>
            </w:r>
          </w:p>
          <w:p w14:paraId="3471DB88" w14:textId="77777777" w:rsidR="00AC4BB4" w:rsidRPr="00946BE0" w:rsidRDefault="00AC4BB4" w:rsidP="00AC4BB4">
            <w:pPr>
              <w:rPr>
                <w:highlight w:val="yellow"/>
              </w:rPr>
            </w:pPr>
            <w:r w:rsidRPr="00946BE0">
              <w:rPr>
                <w:highlight w:val="yellow"/>
              </w:rPr>
              <w:t xml:space="preserve">    f_NR_CellInfo_</w:t>
            </w:r>
            <w:proofErr w:type="gramStart"/>
            <w:r w:rsidRPr="00946BE0">
              <w:rPr>
                <w:highlight w:val="yellow"/>
              </w:rPr>
              <w:t>SetPhysicalCellGroupConfig(</w:t>
            </w:r>
            <w:proofErr w:type="gramEnd"/>
            <w:r w:rsidRPr="00946BE0">
              <w:rPr>
                <w:highlight w:val="yellow"/>
              </w:rPr>
              <w:t xml:space="preserve">nr_Cell1, v_PhysicalCellGroupConfig); </w:t>
            </w:r>
            <w:r w:rsidRPr="00946BE0">
              <w:rPr>
                <w:highlight w:val="yellow"/>
              </w:rPr>
              <w:tab/>
            </w:r>
          </w:p>
          <w:p w14:paraId="0EFFB38C" w14:textId="77777777" w:rsidR="00AC4BB4" w:rsidRDefault="00AC4BB4" w:rsidP="00AC4BB4">
            <w:r w:rsidRPr="00946BE0">
              <w:rPr>
                <w:highlight w:val="yellow"/>
              </w:rPr>
              <w:t xml:space="preserve">    SRB.receive(car_NR_SRB_RrcPdu_</w:t>
            </w:r>
            <w:proofErr w:type="gramStart"/>
            <w:r w:rsidRPr="00946BE0">
              <w:rPr>
                <w:highlight w:val="yellow"/>
              </w:rPr>
              <w:t>IND(</w:t>
            </w:r>
            <w:proofErr w:type="gramEnd"/>
            <w:r w:rsidRPr="00946BE0">
              <w:rPr>
                <w:highlight w:val="yellow"/>
              </w:rPr>
              <w:t>nr_Cell1, tsc_NR_RbId_SRB1, cr_38508_RRCReconfigurationComplete)); //@sic R5s230001 sic@</w:t>
            </w:r>
          </w:p>
          <w:p w14:paraId="19A8B75E" w14:textId="77777777" w:rsidR="001A6F32" w:rsidRPr="00642381" w:rsidRDefault="001A6F32" w:rsidP="001A6F32">
            <w:pPr>
              <w:rPr>
                <w:highlight w:val="yellow"/>
              </w:rPr>
            </w:pPr>
            <w:r w:rsidRPr="00642381">
              <w:rPr>
                <w:highlight w:val="yellow"/>
              </w:rPr>
              <w:t xml:space="preserve">      </w:t>
            </w:r>
          </w:p>
          <w:p w14:paraId="788F4EF6" w14:textId="77777777" w:rsidR="001A6F32" w:rsidRPr="00642381" w:rsidRDefault="001A6F32" w:rsidP="001A6F32">
            <w:pPr>
              <w:rPr>
                <w:highlight w:val="yellow"/>
              </w:rPr>
            </w:pPr>
            <w:r w:rsidRPr="00642381">
              <w:rPr>
                <w:highlight w:val="yellow"/>
              </w:rPr>
              <w:t xml:space="preserve">    v_</w:t>
            </w:r>
            <w:proofErr w:type="gramStart"/>
            <w:r w:rsidRPr="00642381">
              <w:rPr>
                <w:highlight w:val="yellow"/>
              </w:rPr>
              <w:t>LongDRXCycle :</w:t>
            </w:r>
            <w:proofErr w:type="gramEnd"/>
            <w:r w:rsidRPr="00642381">
              <w:rPr>
                <w:highlight w:val="yellow"/>
              </w:rPr>
              <w:t>= 40;   //@sic R5s230001 sic@</w:t>
            </w:r>
          </w:p>
          <w:p w14:paraId="2CD52DF4" w14:textId="77777777" w:rsidR="001A6F32" w:rsidRDefault="001A6F32" w:rsidP="001A6F32">
            <w:r w:rsidRPr="00642381">
              <w:rPr>
                <w:highlight w:val="yellow"/>
              </w:rPr>
              <w:t xml:space="preserve">    v_</w:t>
            </w:r>
            <w:proofErr w:type="gramStart"/>
            <w:r w:rsidRPr="00642381">
              <w:rPr>
                <w:highlight w:val="yellow"/>
              </w:rPr>
              <w:t>DrxStartOffset:=</w:t>
            </w:r>
            <w:proofErr w:type="gramEnd"/>
            <w:r w:rsidRPr="00642381">
              <w:rPr>
                <w:highlight w:val="yellow"/>
              </w:rPr>
              <w:t xml:space="preserve"> 39;  //@sic R5s230001 sic@</w:t>
            </w:r>
          </w:p>
          <w:p w14:paraId="35C77965" w14:textId="77777777" w:rsidR="00AC4BB4" w:rsidRDefault="00AC4BB4" w:rsidP="00AC4BB4">
            <w:r>
              <w:t xml:space="preserve">    f_TC_7_1_1_12_3_NR_Steps22_24(v_LongDRXCycle, v_</w:t>
            </w:r>
            <w:proofErr w:type="gramStart"/>
            <w:r>
              <w:t>DrxStartOffset,  v</w:t>
            </w:r>
            <w:proofErr w:type="gramEnd"/>
            <w:r>
              <w:t>_DRBId);</w:t>
            </w:r>
          </w:p>
          <w:p w14:paraId="4088F354" w14:textId="77777777" w:rsidR="00AC4BB4" w:rsidRDefault="00AC4BB4" w:rsidP="00AC4BB4">
            <w:r>
              <w:t xml:space="preserve">          </w:t>
            </w:r>
          </w:p>
          <w:p w14:paraId="60EBBCF9" w14:textId="77777777" w:rsidR="00AC4BB4" w:rsidRDefault="00AC4BB4" w:rsidP="00AC4BB4">
            <w:r>
              <w:t xml:space="preserve">    f_NR_TestBody_Set(false);</w:t>
            </w:r>
          </w:p>
          <w:p w14:paraId="4EBD8608" w14:textId="77777777" w:rsidR="00AC4BB4" w:rsidRDefault="00AC4BB4" w:rsidP="00AC4BB4">
            <w:r>
              <w:t xml:space="preserve">    </w:t>
            </w:r>
          </w:p>
          <w:p w14:paraId="57CBB81F" w14:textId="77777777" w:rsidR="00AC4BB4" w:rsidRDefault="00AC4BB4" w:rsidP="00AC4BB4">
            <w:r>
              <w:t xml:space="preserve">    </w:t>
            </w:r>
          </w:p>
          <w:p w14:paraId="3D636796" w14:textId="77777777" w:rsidR="00AC4BB4" w:rsidRDefault="00AC4BB4" w:rsidP="00AC4BB4">
            <w:r>
              <w:t xml:space="preserve">    //Postamble</w:t>
            </w:r>
          </w:p>
          <w:p w14:paraId="2989B5AB" w14:textId="77777777" w:rsidR="00AC4BB4" w:rsidRDefault="00AC4BB4" w:rsidP="00AC4BB4">
            <w:r>
              <w:t xml:space="preserve">    f_NR_ULGrantConfiguration_Start(nr_Cell1); // Def UL Grant Config</w:t>
            </w:r>
          </w:p>
          <w:p w14:paraId="230B223C" w14:textId="77777777" w:rsidR="00AC4BB4" w:rsidRDefault="00AC4BB4" w:rsidP="00AC4BB4">
            <w:r>
              <w:t xml:space="preserve">    // configure SS Mac IN NORMAL TEST MODE.</w:t>
            </w:r>
          </w:p>
          <w:p w14:paraId="7D2D2BB7" w14:textId="77777777" w:rsidR="00AC4BB4" w:rsidRDefault="00AC4BB4" w:rsidP="00AC4BB4">
            <w:r>
              <w:lastRenderedPageBreak/>
              <w:t xml:space="preserve">    v_SS_Drb_</w:t>
            </w:r>
            <w:proofErr w:type="gramStart"/>
            <w:r>
              <w:t>ConfigList :</w:t>
            </w:r>
            <w:proofErr w:type="gramEnd"/>
            <w:r>
              <w:t>= {cs_NR_SS_RadioBearer_MAC_TestMode(v_DRBId, cs_NR_MAC_TestModeInfo_NormalMode)};</w:t>
            </w:r>
          </w:p>
          <w:p w14:paraId="48F2F61A" w14:textId="77777777" w:rsidR="00AC4BB4" w:rsidRDefault="00AC4BB4" w:rsidP="00AC4BB4">
            <w:r>
              <w:t xml:space="preserve">    f_NR_SS_</w:t>
            </w:r>
            <w:proofErr w:type="gramStart"/>
            <w:r>
              <w:t>CommonRadioBearerConfig(</w:t>
            </w:r>
            <w:proofErr w:type="gramEnd"/>
            <w:r>
              <w:t>nr_Cell1, v_SS_Drb_ConfigList);</w:t>
            </w:r>
          </w:p>
          <w:p w14:paraId="2BD82F92" w14:textId="77777777" w:rsidR="00AC4BB4" w:rsidRDefault="00AC4BB4" w:rsidP="00AC4BB4">
            <w:r>
              <w:t xml:space="preserve">    // to configure SS to stop report reception of HARQ ACK or NACK</w:t>
            </w:r>
          </w:p>
          <w:p w14:paraId="1FA5ABA3" w14:textId="77777777" w:rsidR="00AC4BB4" w:rsidRDefault="00AC4BB4" w:rsidP="00AC4BB4">
            <w:r>
              <w:t xml:space="preserve">    f_NR_SS_</w:t>
            </w:r>
            <w:proofErr w:type="gramStart"/>
            <w:r>
              <w:t>SystemIndCtrlConfig(</w:t>
            </w:r>
            <w:proofErr w:type="gramEnd"/>
            <w:r>
              <w:t>nr_Cell1, cds_NR_SystemIndCtrl_UL_HARQ(disable));</w:t>
            </w:r>
          </w:p>
          <w:p w14:paraId="31B65D83" w14:textId="77777777" w:rsidR="00AC4BB4" w:rsidRDefault="00AC4BB4" w:rsidP="00AC4BB4">
            <w:r>
              <w:t xml:space="preserve">    </w:t>
            </w:r>
          </w:p>
          <w:p w14:paraId="3C2E4780" w14:textId="77777777" w:rsidR="00AC4BB4" w:rsidRDefault="00AC4BB4" w:rsidP="00AC4BB4">
            <w:r>
              <w:t xml:space="preserve">    // leaving UE test state 3</w:t>
            </w:r>
          </w:p>
          <w:p w14:paraId="5679DC54" w14:textId="7FC5A2D9" w:rsidR="00AC4BB4" w:rsidRDefault="00AC4BB4" w:rsidP="00AC4BB4">
            <w:pPr>
              <w:rPr>
                <w:highlight w:val="yellow"/>
              </w:rPr>
            </w:pPr>
            <w:r>
              <w:t xml:space="preserve">    </w:t>
            </w:r>
            <w:r w:rsidRPr="00946BE0">
              <w:rPr>
                <w:highlight w:val="yellow"/>
              </w:rPr>
              <w:t>v_</w:t>
            </w:r>
            <w:proofErr w:type="gramStart"/>
            <w:r w:rsidRPr="00946BE0">
              <w:rPr>
                <w:highlight w:val="yellow"/>
              </w:rPr>
              <w:t>WakeUpTiming :</w:t>
            </w:r>
            <w:proofErr w:type="gramEnd"/>
            <w:r w:rsidRPr="00946BE0">
              <w:rPr>
                <w:highlight w:val="yellow"/>
              </w:rPr>
              <w:t>= f_NR_GetWakeUpSignalTiming (v_NextOccasion, nr_Cell1, v_LongDRXCycle, v_DrxStartOffset, 7);  //@sic R5s230001 sic@</w:t>
            </w:r>
          </w:p>
          <w:p w14:paraId="5C055FA2" w14:textId="40C6D561" w:rsidR="00A81FA8" w:rsidRPr="00946BE0" w:rsidRDefault="00A81FA8" w:rsidP="00A81FA8">
            <w:pPr>
              <w:rPr>
                <w:highlight w:val="yellow"/>
              </w:rPr>
            </w:pPr>
            <w:r w:rsidRPr="00A81FA8">
              <w:rPr>
                <w:highlight w:val="cyan"/>
              </w:rPr>
              <w:t xml:space="preserve">  f_NR_SS_</w:t>
            </w:r>
            <w:proofErr w:type="gramStart"/>
            <w:r w:rsidRPr="00A81FA8">
              <w:rPr>
                <w:highlight w:val="cyan"/>
              </w:rPr>
              <w:t>CommonCellConfig(</w:t>
            </w:r>
            <w:proofErr w:type="gramEnd"/>
            <w:r w:rsidRPr="00A81FA8">
              <w:rPr>
                <w:highlight w:val="cyan"/>
              </w:rPr>
              <w:t>nr_Cell1, cads_NR_DciTrigger_WakeUP_REQ(nr_Cell1, cs_TimingInfo_NR(v_WakeUpTiming),cs_NR_DciFormat_2_6_Block_List_6Items_FirstOrLast( -,'1'B))); //@sic R5s230001 sic@</w:t>
            </w:r>
            <w:r>
              <w:t xml:space="preserve">    </w:t>
            </w:r>
          </w:p>
          <w:p w14:paraId="1C0672C3" w14:textId="77777777" w:rsidR="00AC4BB4" w:rsidRDefault="00AC4BB4" w:rsidP="00AC4BB4">
            <w:r w:rsidRPr="00946BE0">
              <w:rPr>
                <w:highlight w:val="yellow"/>
              </w:rPr>
              <w:t xml:space="preserve">    f_NR_RRCRelease_</w:t>
            </w:r>
            <w:proofErr w:type="gramStart"/>
            <w:r w:rsidRPr="00946BE0">
              <w:rPr>
                <w:highlight w:val="yellow"/>
              </w:rPr>
              <w:t>Common(</w:t>
            </w:r>
            <w:proofErr w:type="gramEnd"/>
            <w:r w:rsidRPr="00946BE0">
              <w:rPr>
                <w:highlight w:val="yellow"/>
              </w:rPr>
              <w:t>nr_Cell1, cs_38508_RRCRelease(tsc_NR_RRC_TI_Def), cs_TimingInfo_NR(v_NextOccasion)); //@sic R5s230001 sic@</w:t>
            </w:r>
          </w:p>
          <w:p w14:paraId="3E6D5A10" w14:textId="77777777" w:rsidR="00AC4BB4" w:rsidRDefault="00AC4BB4" w:rsidP="00AC4BB4">
            <w:r>
              <w:t xml:space="preserve">    f_NR_</w:t>
            </w:r>
            <w:proofErr w:type="gramStart"/>
            <w:r>
              <w:t>Postamble(</w:t>
            </w:r>
            <w:proofErr w:type="gramEnd"/>
            <w:r>
              <w:t>nr_Cell1, STATE_IDLE_1A);</w:t>
            </w:r>
          </w:p>
          <w:p w14:paraId="0424ECA3" w14:textId="77777777" w:rsidR="00AC4BB4" w:rsidRDefault="00AC4BB4" w:rsidP="00AC4BB4">
            <w:r>
              <w:t xml:space="preserve">  }; // f_TC_7_1_1_12_3_NR5GC</w:t>
            </w:r>
          </w:p>
          <w:p w14:paraId="4C11665C" w14:textId="1796CE02" w:rsidR="00574BDF" w:rsidRDefault="00AC4BB4" w:rsidP="00AC4BB4">
            <w:r>
              <w:t xml:space="preserve">    </w:t>
            </w:r>
          </w:p>
        </w:tc>
      </w:tr>
      <w:tr w:rsidR="00FA354C" w14:paraId="42541190" w14:textId="77777777" w:rsidTr="00AB177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6B8A" w14:textId="1EAB619C" w:rsidR="00FA354C" w:rsidRDefault="005F5662" w:rsidP="00AC4BB4">
            <w:r w:rsidRPr="005F5662">
              <w:rPr>
                <w:highlight w:val="cyan"/>
              </w:rPr>
              <w:lastRenderedPageBreak/>
              <w:t>New and modified t</w:t>
            </w:r>
            <w:r w:rsidR="00FA354C" w:rsidRPr="005F5662">
              <w:rPr>
                <w:highlight w:val="cyan"/>
              </w:rPr>
              <w:t>emplates in</w:t>
            </w:r>
            <w:r w:rsidRPr="005F5662">
              <w:rPr>
                <w:highlight w:val="cyan"/>
              </w:rPr>
              <w:t xml:space="preserve"> </w:t>
            </w:r>
            <w:r w:rsidRPr="005F5662">
              <w:rPr>
                <w:b/>
                <w:highlight w:val="cyan"/>
              </w:rPr>
              <w:t>MAC_PowerSaving_TC_Common_NR</w:t>
            </w:r>
            <w:r>
              <w:rPr>
                <w:b/>
                <w:highlight w:val="cyan"/>
              </w:rPr>
              <w:t xml:space="preserve"> </w:t>
            </w:r>
            <w:r w:rsidRPr="005F5662">
              <w:rPr>
                <w:highlight w:val="cyan"/>
              </w:rPr>
              <w:t>module:</w:t>
            </w:r>
          </w:p>
          <w:p w14:paraId="36929358" w14:textId="10384196" w:rsidR="005F5662" w:rsidRDefault="005F5662" w:rsidP="00AC4BB4">
            <w:r>
              <w:t>&lt;Skipped code&gt;</w:t>
            </w:r>
          </w:p>
          <w:p w14:paraId="4BE9C2F3" w14:textId="77777777" w:rsidR="005F5662" w:rsidRDefault="005F5662" w:rsidP="005F5662">
            <w:r>
              <w:t>template (value) NR_DciFormat_2_6_Block_List_Type cs_NR_DciFormat_2_6_Block_List_6Items</w:t>
            </w:r>
            <w:r w:rsidRPr="005F5662">
              <w:rPr>
                <w:highlight w:val="cyan"/>
              </w:rPr>
              <w:t>_FirstOrLast</w:t>
            </w:r>
            <w:r>
              <w:t xml:space="preserve"> (B1_Type p_WakeUP</w:t>
            </w:r>
            <w:proofErr w:type="gramStart"/>
            <w:r w:rsidRPr="005F5662">
              <w:rPr>
                <w:highlight w:val="cyan"/>
              </w:rPr>
              <w:t>1</w:t>
            </w:r>
            <w:r>
              <w:t xml:space="preserve"> :</w:t>
            </w:r>
            <w:proofErr w:type="gramEnd"/>
            <w:r>
              <w:t>= '0'B,</w:t>
            </w:r>
          </w:p>
          <w:p w14:paraId="61E8C562" w14:textId="77777777" w:rsidR="005F5662" w:rsidRDefault="005F5662" w:rsidP="005F5662">
            <w:r>
              <w:t xml:space="preserve">                                                                                                       </w:t>
            </w:r>
            <w:r w:rsidRPr="005F5662">
              <w:rPr>
                <w:highlight w:val="cyan"/>
              </w:rPr>
              <w:t>B1_Type p_WakeUP</w:t>
            </w:r>
            <w:proofErr w:type="gramStart"/>
            <w:r w:rsidRPr="005F5662">
              <w:rPr>
                <w:highlight w:val="cyan"/>
              </w:rPr>
              <w:t>6 :</w:t>
            </w:r>
            <w:proofErr w:type="gramEnd"/>
            <w:r w:rsidRPr="005F5662">
              <w:rPr>
                <w:highlight w:val="cyan"/>
              </w:rPr>
              <w:t>= '0'B</w:t>
            </w:r>
            <w:r>
              <w:t>) :=</w:t>
            </w:r>
          </w:p>
          <w:p w14:paraId="39E92A07" w14:textId="77777777" w:rsidR="005F5662" w:rsidRDefault="005F5662" w:rsidP="005F5662">
            <w:r>
              <w:t xml:space="preserve">    {</w:t>
            </w:r>
          </w:p>
          <w:p w14:paraId="40FE17D3" w14:textId="77777777" w:rsidR="005F5662" w:rsidRDefault="005F5662" w:rsidP="005F5662">
            <w:r>
              <w:t xml:space="preserve">        cs_NR_DciFormat_2_6_Block_Type(p_WakeUP</w:t>
            </w:r>
            <w:r w:rsidRPr="005F5662">
              <w:rPr>
                <w:highlight w:val="cyan"/>
              </w:rPr>
              <w:t>1</w:t>
            </w:r>
            <w:r>
              <w:t>),</w:t>
            </w:r>
          </w:p>
          <w:p w14:paraId="6EE4C5DA" w14:textId="77777777" w:rsidR="005F5662" w:rsidRDefault="005F5662" w:rsidP="005F5662">
            <w:r>
              <w:t xml:space="preserve">        cs_NR_DciFormat_2_6_Block_Type,</w:t>
            </w:r>
          </w:p>
          <w:p w14:paraId="598731FB" w14:textId="77777777" w:rsidR="005F5662" w:rsidRDefault="005F5662" w:rsidP="005F5662">
            <w:r>
              <w:t xml:space="preserve">        cs_NR_DciFormat_2_6_Block_Type,</w:t>
            </w:r>
          </w:p>
          <w:p w14:paraId="329558B4" w14:textId="77777777" w:rsidR="005F5662" w:rsidRDefault="005F5662" w:rsidP="005F5662">
            <w:r>
              <w:t xml:space="preserve">        cs_NR_DciFormat_2_6_Block_Type,</w:t>
            </w:r>
          </w:p>
          <w:p w14:paraId="2678C829" w14:textId="77777777" w:rsidR="005F5662" w:rsidRDefault="005F5662" w:rsidP="005F5662">
            <w:r>
              <w:t xml:space="preserve">        cs_NR_DciFormat_2_6_Block_Type,</w:t>
            </w:r>
          </w:p>
          <w:p w14:paraId="02A38D69" w14:textId="77777777" w:rsidR="005F5662" w:rsidRDefault="005F5662" w:rsidP="005F5662">
            <w:r>
              <w:t xml:space="preserve">        cs_NR_DciFormat_2_6_Block_Type(</w:t>
            </w:r>
            <w:r w:rsidRPr="005F5662">
              <w:rPr>
                <w:highlight w:val="cyan"/>
              </w:rPr>
              <w:t>p_WakeUP6</w:t>
            </w:r>
            <w:r>
              <w:t>)</w:t>
            </w:r>
          </w:p>
          <w:p w14:paraId="1FD48FBE" w14:textId="77777777" w:rsidR="005F5662" w:rsidRDefault="005F5662" w:rsidP="005F5662">
            <w:r>
              <w:t xml:space="preserve">    }</w:t>
            </w:r>
          </w:p>
          <w:p w14:paraId="51FBA420" w14:textId="389B2FC2" w:rsidR="005F5662" w:rsidRDefault="005F5662" w:rsidP="005F5662">
            <w:r>
              <w:t>&lt;Skipped code&gt;</w:t>
            </w:r>
          </w:p>
          <w:p w14:paraId="01A02539" w14:textId="77777777" w:rsidR="005F5662" w:rsidRPr="005F5662" w:rsidRDefault="005F5662" w:rsidP="005F5662">
            <w:pPr>
              <w:rPr>
                <w:highlight w:val="cyan"/>
              </w:rPr>
            </w:pPr>
            <w:r w:rsidRPr="005F5662">
              <w:rPr>
                <w:highlight w:val="cyan"/>
              </w:rPr>
              <w:t>template (omit) SearchSpaceExt_r16 cs_SearchSpaceExt_r16_</w:t>
            </w:r>
            <w:proofErr w:type="gramStart"/>
            <w:r w:rsidRPr="005F5662">
              <w:rPr>
                <w:highlight w:val="cyan"/>
              </w:rPr>
              <w:t>AllOmit:=</w:t>
            </w:r>
            <w:proofErr w:type="gramEnd"/>
          </w:p>
          <w:p w14:paraId="77C09C26" w14:textId="77777777" w:rsidR="005F5662" w:rsidRPr="005F5662" w:rsidRDefault="005F5662" w:rsidP="005F5662">
            <w:pPr>
              <w:rPr>
                <w:highlight w:val="cyan"/>
              </w:rPr>
            </w:pPr>
            <w:r w:rsidRPr="005F5662">
              <w:rPr>
                <w:highlight w:val="cyan"/>
              </w:rPr>
              <w:t xml:space="preserve">  {</w:t>
            </w:r>
          </w:p>
          <w:p w14:paraId="33335099" w14:textId="77777777" w:rsidR="005F5662" w:rsidRPr="005F5662" w:rsidRDefault="005F5662" w:rsidP="005F5662">
            <w:pPr>
              <w:rPr>
                <w:highlight w:val="cyan"/>
              </w:rPr>
            </w:pPr>
            <w:r w:rsidRPr="005F5662">
              <w:rPr>
                <w:highlight w:val="cyan"/>
              </w:rPr>
              <w:t xml:space="preserve">      controlResourceSetId_r</w:t>
            </w:r>
            <w:proofErr w:type="gramStart"/>
            <w:r w:rsidRPr="005F5662">
              <w:rPr>
                <w:highlight w:val="cyan"/>
              </w:rPr>
              <w:t>16 :</w:t>
            </w:r>
            <w:proofErr w:type="gramEnd"/>
            <w:r w:rsidRPr="005F5662">
              <w:rPr>
                <w:highlight w:val="cyan"/>
              </w:rPr>
              <w:t>= omit,</w:t>
            </w:r>
          </w:p>
          <w:p w14:paraId="52A7C716" w14:textId="77777777" w:rsidR="005F5662" w:rsidRPr="005F5662" w:rsidRDefault="005F5662" w:rsidP="005F5662">
            <w:pPr>
              <w:rPr>
                <w:highlight w:val="cyan"/>
              </w:rPr>
            </w:pPr>
            <w:r w:rsidRPr="005F5662">
              <w:rPr>
                <w:highlight w:val="cyan"/>
              </w:rPr>
              <w:t xml:space="preserve">      searchSpaceType_r</w:t>
            </w:r>
            <w:proofErr w:type="gramStart"/>
            <w:r w:rsidRPr="005F5662">
              <w:rPr>
                <w:highlight w:val="cyan"/>
              </w:rPr>
              <w:t>16 :</w:t>
            </w:r>
            <w:proofErr w:type="gramEnd"/>
            <w:r w:rsidRPr="005F5662">
              <w:rPr>
                <w:highlight w:val="cyan"/>
              </w:rPr>
              <w:t>= omit,</w:t>
            </w:r>
          </w:p>
          <w:p w14:paraId="098D781A" w14:textId="77777777" w:rsidR="005F5662" w:rsidRPr="005F5662" w:rsidRDefault="005F5662" w:rsidP="005F5662">
            <w:pPr>
              <w:rPr>
                <w:highlight w:val="cyan"/>
              </w:rPr>
            </w:pPr>
            <w:r w:rsidRPr="005F5662">
              <w:rPr>
                <w:highlight w:val="cyan"/>
              </w:rPr>
              <w:t xml:space="preserve">      searchSpaceGroupIdList_r</w:t>
            </w:r>
            <w:proofErr w:type="gramStart"/>
            <w:r w:rsidRPr="005F5662">
              <w:rPr>
                <w:highlight w:val="cyan"/>
              </w:rPr>
              <w:t>16 :</w:t>
            </w:r>
            <w:proofErr w:type="gramEnd"/>
            <w:r w:rsidRPr="005F5662">
              <w:rPr>
                <w:highlight w:val="cyan"/>
              </w:rPr>
              <w:t>= omit,</w:t>
            </w:r>
          </w:p>
          <w:p w14:paraId="13454082" w14:textId="77777777" w:rsidR="005F5662" w:rsidRPr="005F5662" w:rsidRDefault="005F5662" w:rsidP="005F5662">
            <w:pPr>
              <w:rPr>
                <w:highlight w:val="cyan"/>
              </w:rPr>
            </w:pPr>
            <w:r w:rsidRPr="005F5662">
              <w:rPr>
                <w:highlight w:val="cyan"/>
              </w:rPr>
              <w:t xml:space="preserve">      freqMonitorLocations_r</w:t>
            </w:r>
            <w:proofErr w:type="gramStart"/>
            <w:r w:rsidRPr="005F5662">
              <w:rPr>
                <w:highlight w:val="cyan"/>
              </w:rPr>
              <w:t>16 :</w:t>
            </w:r>
            <w:proofErr w:type="gramEnd"/>
            <w:r w:rsidRPr="005F5662">
              <w:rPr>
                <w:highlight w:val="cyan"/>
              </w:rPr>
              <w:t>= omit</w:t>
            </w:r>
          </w:p>
          <w:p w14:paraId="62C88481" w14:textId="77777777" w:rsidR="005F5662" w:rsidRDefault="005F5662" w:rsidP="005F5662">
            <w:r w:rsidRPr="005F5662">
              <w:rPr>
                <w:highlight w:val="cyan"/>
              </w:rPr>
              <w:lastRenderedPageBreak/>
              <w:t xml:space="preserve">  };</w:t>
            </w:r>
          </w:p>
          <w:p w14:paraId="419D15A4" w14:textId="0AAFF7DD" w:rsidR="005F5662" w:rsidRDefault="005F5662" w:rsidP="00AC4BB4">
            <w:r>
              <w:t>&lt;Skipped code&gt;</w:t>
            </w:r>
          </w:p>
        </w:tc>
      </w:tr>
    </w:tbl>
    <w:p w14:paraId="21408729" w14:textId="53E28368" w:rsidR="00C247C8" w:rsidRDefault="00C247C8" w:rsidP="00C247C8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21917398"/>
      <w:r>
        <w:rPr>
          <w:b/>
          <w:lang w:val="pt-BR"/>
        </w:rPr>
        <w:lastRenderedPageBreak/>
        <w:t xml:space="preserve">Change </w:t>
      </w:r>
      <w:r w:rsidR="003370D8">
        <w:rPr>
          <w:b/>
          <w:lang w:val="en-US"/>
        </w:rPr>
        <w:t>2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77777777" w:rsidR="00C247C8" w:rsidRDefault="00C247C8" w:rsidP="00AB177F">
            <w:pPr>
              <w:spacing w:after="0"/>
            </w:pPr>
            <w:r w:rsidRPr="008269F1">
              <w:t>f_TC_7_1_1_12_3_NR_Steps3_6</w:t>
            </w:r>
          </w:p>
        </w:tc>
      </w:tr>
      <w:tr w:rsidR="00C247C8" w14:paraId="0BF7478B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3B0E" w14:textId="3C1651AD" w:rsidR="002A1F34" w:rsidRDefault="00C247C8" w:rsidP="00AB177F">
            <w:pPr>
              <w:pStyle w:val="Listenabsatz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A1F34">
              <w:rPr>
                <w:rFonts w:ascii="Arial" w:hAnsi="Arial" w:cs="Arial"/>
              </w:rPr>
              <w:t xml:space="preserve">TTCN </w:t>
            </w:r>
            <w:r w:rsidR="002A1F34">
              <w:rPr>
                <w:rFonts w:ascii="Arial" w:hAnsi="Arial" w:cs="Arial"/>
              </w:rPr>
              <w:t xml:space="preserve">may </w:t>
            </w:r>
            <w:r w:rsidRPr="002A1F34">
              <w:rPr>
                <w:rFonts w:ascii="Arial" w:hAnsi="Arial" w:cs="Arial"/>
              </w:rPr>
              <w:t xml:space="preserve">receive unexpected HARQ ACK </w:t>
            </w:r>
            <w:r w:rsidR="00EB2949">
              <w:rPr>
                <w:rFonts w:ascii="Arial" w:hAnsi="Arial" w:cs="Arial"/>
              </w:rPr>
              <w:t>indication</w:t>
            </w:r>
            <w:r w:rsidRPr="002A1F34">
              <w:rPr>
                <w:rFonts w:ascii="Arial" w:hAnsi="Arial" w:cs="Arial"/>
              </w:rPr>
              <w:t xml:space="preserve"> caused by MAC PDU TA</w:t>
            </w:r>
            <w:r w:rsidR="002A1F34">
              <w:rPr>
                <w:rFonts w:ascii="Arial" w:hAnsi="Arial" w:cs="Arial"/>
              </w:rPr>
              <w:t xml:space="preserve"> during the test steps.</w:t>
            </w:r>
          </w:p>
          <w:p w14:paraId="11202403" w14:textId="77777777" w:rsidR="002A1F34" w:rsidRDefault="002A1F34" w:rsidP="002A1F34">
            <w:pPr>
              <w:pStyle w:val="Listenabsatz"/>
              <w:rPr>
                <w:rFonts w:ascii="Arial" w:hAnsi="Arial" w:cs="Arial"/>
              </w:rPr>
            </w:pPr>
          </w:p>
          <w:p w14:paraId="147095D6" w14:textId="77777777" w:rsidR="00A26126" w:rsidRDefault="002A1F34" w:rsidP="00AB177F">
            <w:pPr>
              <w:pStyle w:val="Listenabsatz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Since </w:t>
            </w:r>
            <w:r w:rsidR="00C247C8" w:rsidRPr="002A1F34">
              <w:rPr>
                <w:rFonts w:ascii="Arial" w:hAnsi="Arial" w:cs="Arial"/>
              </w:rPr>
              <w:t xml:space="preserve">the drx_LongCycle is 10240ms, </w:t>
            </w:r>
            <w:r>
              <w:rPr>
                <w:rFonts w:ascii="Arial" w:hAnsi="Arial" w:cs="Arial"/>
              </w:rPr>
              <w:t xml:space="preserve">a </w:t>
            </w:r>
            <w:r w:rsidR="00C247C8" w:rsidRPr="002A1F34">
              <w:rPr>
                <w:rFonts w:ascii="Arial" w:hAnsi="Arial" w:cs="Arial"/>
              </w:rPr>
              <w:t>5s watchdog is too short</w:t>
            </w:r>
          </w:p>
          <w:p w14:paraId="3E30E758" w14:textId="77777777" w:rsidR="00A26126" w:rsidRPr="00A26126" w:rsidRDefault="00A26126" w:rsidP="00A26126">
            <w:pPr>
              <w:pStyle w:val="Listenabsatz"/>
              <w:rPr>
                <w:rFonts w:ascii="Arial" w:hAnsi="Arial" w:cs="Arial"/>
              </w:rPr>
            </w:pPr>
          </w:p>
          <w:p w14:paraId="4372DBCB" w14:textId="77777777" w:rsidR="00163481" w:rsidRDefault="00A26126" w:rsidP="00AB177F">
            <w:pPr>
              <w:pStyle w:val="Listenabsatz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WakeUp signal and PDSCH may be sent at the wrong time, </w:t>
            </w:r>
            <w:r w:rsidR="00163481">
              <w:rPr>
                <w:rFonts w:ascii="Arial" w:hAnsi="Arial" w:cs="Arial"/>
              </w:rPr>
              <w:t xml:space="preserve">additional parameters needed for the calculation, </w:t>
            </w:r>
            <w:r>
              <w:rPr>
                <w:rFonts w:ascii="Arial" w:hAnsi="Arial" w:cs="Arial"/>
              </w:rPr>
              <w:t xml:space="preserve">see </w:t>
            </w:r>
            <w:r w:rsidR="00C247C8" w:rsidRPr="00A26126">
              <w:rPr>
                <w:rFonts w:ascii="Arial" w:hAnsi="Arial" w:cs="Arial"/>
              </w:rPr>
              <w:t xml:space="preserve">change </w:t>
            </w:r>
            <w:r w:rsidR="00163481">
              <w:rPr>
                <w:rFonts w:ascii="Arial" w:hAnsi="Arial" w:cs="Arial"/>
              </w:rPr>
              <w:t>6</w:t>
            </w:r>
          </w:p>
          <w:p w14:paraId="2866C920" w14:textId="77777777" w:rsidR="00163481" w:rsidRPr="00163481" w:rsidRDefault="00163481" w:rsidP="00163481">
            <w:pPr>
              <w:pStyle w:val="Listenabsatz"/>
              <w:rPr>
                <w:rFonts w:ascii="Arial" w:hAnsi="Arial" w:cs="Arial"/>
              </w:rPr>
            </w:pPr>
          </w:p>
          <w:p w14:paraId="33C0657A" w14:textId="77777777" w:rsidR="003D4E6C" w:rsidRDefault="00C247C8" w:rsidP="00AB177F">
            <w:pPr>
              <w:pStyle w:val="Listenabsatz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 w:rsidR="00163481"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 w:rsidR="00163481"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 w:rsidR="00163481"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rrcReconfiguration pocedure </w:t>
            </w:r>
            <w:r w:rsidR="00163481">
              <w:rPr>
                <w:rFonts w:ascii="Arial" w:hAnsi="Arial" w:cs="Arial"/>
              </w:rPr>
              <w:t>because indications are still enable</w:t>
            </w:r>
            <w:r w:rsidR="003D4E6C">
              <w:rPr>
                <w:rFonts w:ascii="Arial" w:hAnsi="Arial" w:cs="Arial"/>
              </w:rPr>
              <w:t>d</w:t>
            </w:r>
          </w:p>
          <w:p w14:paraId="7701D255" w14:textId="77777777" w:rsidR="003D4E6C" w:rsidRPr="003D4E6C" w:rsidRDefault="003D4E6C" w:rsidP="003D4E6C">
            <w:pPr>
              <w:pStyle w:val="Listenabsatz"/>
              <w:rPr>
                <w:rFonts w:ascii="Arial" w:hAnsi="Arial" w:cs="Arial"/>
              </w:rPr>
            </w:pPr>
          </w:p>
          <w:p w14:paraId="15A592A3" w14:textId="1FB30997" w:rsidR="00C247C8" w:rsidRPr="00163481" w:rsidRDefault="00C247C8" w:rsidP="00AB177F">
            <w:pPr>
              <w:pStyle w:val="Listenabsatz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 xml:space="preserve">for the test purpose, DCI_2_6 with one block is enough. It is </w:t>
            </w:r>
            <w:bookmarkStart w:id="17" w:name="_GoBack"/>
            <w:r w:rsidRPr="00163481">
              <w:rPr>
                <w:rFonts w:ascii="Arial" w:hAnsi="Arial" w:cs="Arial"/>
              </w:rPr>
              <w:t>not needed</w:t>
            </w:r>
            <w:bookmarkEnd w:id="17"/>
            <w:r w:rsidRPr="00163481">
              <w:rPr>
                <w:rFonts w:ascii="Arial" w:hAnsi="Arial" w:cs="Arial"/>
              </w:rPr>
              <w:t xml:space="preserve"> to config</w:t>
            </w:r>
            <w:r w:rsidR="003D4E6C">
              <w:rPr>
                <w:rFonts w:ascii="Arial" w:hAnsi="Arial" w:cs="Arial"/>
              </w:rPr>
              <w:t>ure</w:t>
            </w:r>
            <w:r w:rsidRPr="00163481">
              <w:rPr>
                <w:rFonts w:ascii="Arial" w:hAnsi="Arial" w:cs="Arial"/>
              </w:rPr>
              <w:t xml:space="preserve"> 6 blocks </w:t>
            </w:r>
          </w:p>
        </w:tc>
      </w:tr>
      <w:tr w:rsidR="00C247C8" w14:paraId="0149ED5D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8D1D" w14:textId="77777777" w:rsidR="004C3C4E" w:rsidRPr="003D4E6C" w:rsidRDefault="002A1F34" w:rsidP="00AB177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S</w:t>
            </w:r>
            <w:r w:rsidR="00C247C8" w:rsidRPr="003D4E6C">
              <w:rPr>
                <w:lang w:val="en-SG"/>
              </w:rPr>
              <w:t xml:space="preserve">top </w:t>
            </w:r>
            <w:r w:rsidRPr="003D4E6C">
              <w:rPr>
                <w:lang w:val="en-SG"/>
              </w:rPr>
              <w:t xml:space="preserve">TA transmission using </w:t>
            </w:r>
            <w:r w:rsidR="00C247C8" w:rsidRPr="003D4E6C">
              <w:rPr>
                <w:lang w:val="en-SG"/>
              </w:rPr>
              <w:t>cs_NR_UplinkTimeAlignment_Stop</w:t>
            </w:r>
          </w:p>
          <w:p w14:paraId="7C618CC3" w14:textId="77777777" w:rsidR="004C3C4E" w:rsidRPr="003D4E6C" w:rsidRDefault="004C3C4E" w:rsidP="004C3C4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5CF4545" w14:textId="5E6F3D16" w:rsidR="00C247C8" w:rsidRPr="003D4E6C" w:rsidRDefault="004C3C4E" w:rsidP="00AB177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G</w:t>
            </w:r>
            <w:r w:rsidR="00C247C8" w:rsidRPr="003D4E6C">
              <w:rPr>
                <w:lang w:val="en-SG"/>
              </w:rPr>
              <w:t>et duration for watchdog depend on the actual PDCCH occasion</w:t>
            </w:r>
          </w:p>
          <w:p w14:paraId="4BA115D9" w14:textId="77777777" w:rsidR="00C247C8" w:rsidRPr="003D4E6C" w:rsidRDefault="00C247C8" w:rsidP="00AB177F">
            <w:pPr>
              <w:pStyle w:val="CRCoverPage"/>
              <w:spacing w:after="0"/>
              <w:rPr>
                <w:lang w:val="en-SG"/>
              </w:rPr>
            </w:pPr>
          </w:p>
          <w:p w14:paraId="7DCFFEFE" w14:textId="5F90762B" w:rsidR="00C247C8" w:rsidRPr="003D4E6C" w:rsidRDefault="00163481" w:rsidP="00163481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bookmarkStart w:id="18" w:name="OLE_LINK21"/>
            <w:bookmarkStart w:id="19" w:name="OLE_LINK18"/>
            <w:r w:rsidRPr="003D4E6C">
              <w:rPr>
                <w:lang w:val="en-SG"/>
              </w:rPr>
              <w:t>Additional parameters for WUS timing calculation, see change 6</w:t>
            </w:r>
          </w:p>
          <w:bookmarkEnd w:id="18"/>
          <w:p w14:paraId="2F765C52" w14:textId="77777777" w:rsidR="00C247C8" w:rsidRPr="003D4E6C" w:rsidRDefault="00C247C8" w:rsidP="00AB177F">
            <w:pPr>
              <w:pStyle w:val="CRCoverPage"/>
              <w:spacing w:after="0"/>
              <w:rPr>
                <w:lang w:val="en-SG"/>
              </w:rPr>
            </w:pPr>
          </w:p>
          <w:p w14:paraId="6F165068" w14:textId="77777777" w:rsidR="003D4E6C" w:rsidRPr="003D4E6C" w:rsidRDefault="00C247C8" w:rsidP="00AB177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 xml:space="preserve"> enable/disable </w:t>
            </w:r>
            <w:r w:rsidR="00163481" w:rsidRPr="003D4E6C">
              <w:rPr>
                <w:lang w:val="en-SG"/>
              </w:rPr>
              <w:t>UL HARQ indications</w:t>
            </w:r>
            <w:r w:rsidRPr="003D4E6C">
              <w:rPr>
                <w:lang w:val="en-SG"/>
              </w:rPr>
              <w:t xml:space="preserve"> in each sub function</w:t>
            </w:r>
            <w:bookmarkStart w:id="20" w:name="OLE_LINK20"/>
            <w:bookmarkEnd w:id="19"/>
          </w:p>
          <w:p w14:paraId="4617A010" w14:textId="77777777" w:rsidR="003D4E6C" w:rsidRPr="003D4E6C" w:rsidRDefault="003D4E6C" w:rsidP="003D4E6C">
            <w:pPr>
              <w:pStyle w:val="Listenabsatz"/>
              <w:rPr>
                <w:lang w:val="en-SG"/>
              </w:rPr>
            </w:pPr>
          </w:p>
          <w:p w14:paraId="252115B1" w14:textId="43A6BFBB" w:rsidR="00C247C8" w:rsidRPr="003D4E6C" w:rsidRDefault="00C247C8" w:rsidP="00AB177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replace cs_NR_DciFormat_2_6_Block_List_6Items with {cs_NR_DciFormat_2_6_Block_Type</w:t>
            </w:r>
            <w:bookmarkEnd w:id="20"/>
          </w:p>
        </w:tc>
      </w:tr>
      <w:tr w:rsidR="00C247C8" w14:paraId="677CB746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77777777" w:rsidR="00C247C8" w:rsidRDefault="00C247C8" w:rsidP="00AB177F">
            <w:pPr>
              <w:spacing w:after="0"/>
              <w:rPr>
                <w:rFonts w:ascii="Arial" w:hAnsi="Arial" w:cs="Arial"/>
              </w:rPr>
            </w:pPr>
            <w:r w:rsidRPr="008269F1">
              <w:rPr>
                <w:rFonts w:ascii="Arial" w:hAnsi="Arial" w:cs="Arial"/>
              </w:rPr>
              <w:t>MAC_PowerSaving_TC_Common_NR</w:t>
            </w:r>
          </w:p>
        </w:tc>
      </w:tr>
      <w:tr w:rsidR="00C247C8" w14:paraId="4A671E2A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C483" w14:textId="77777777" w:rsidR="00C247C8" w:rsidRDefault="0081413B" w:rsidP="0081413B">
            <w:pPr>
              <w:pStyle w:val="Listenabsatz"/>
              <w:numPr>
                <w:ilvl w:val="0"/>
                <w:numId w:val="3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025F6C99" w14:textId="77777777" w:rsidR="0081413B" w:rsidRDefault="0081413B" w:rsidP="0081413B">
            <w:pPr>
              <w:pStyle w:val="Listenabsatz"/>
              <w:numPr>
                <w:ilvl w:val="0"/>
                <w:numId w:val="3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38507354" w14:textId="450300E9" w:rsidR="0081413B" w:rsidRDefault="0081413B" w:rsidP="0081413B">
            <w:pPr>
              <w:pStyle w:val="Listenabsatz"/>
              <w:numPr>
                <w:ilvl w:val="0"/>
                <w:numId w:val="3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Accepted, but it is proposed to reduce amount of new </w:t>
            </w:r>
            <w:proofErr w:type="gramStart"/>
            <w:r>
              <w:rPr>
                <w:rFonts w:ascii="Arial" w:hAnsi="Arial"/>
                <w:highlight w:val="cyan"/>
              </w:rPr>
              <w:t>parameters</w:t>
            </w:r>
            <w:r w:rsidR="003B4F66">
              <w:rPr>
                <w:rFonts w:ascii="Arial" w:hAnsi="Arial"/>
                <w:highlight w:val="cyan"/>
              </w:rPr>
              <w:t>,see</w:t>
            </w:r>
            <w:proofErr w:type="gramEnd"/>
            <w:r w:rsidR="003B4F66">
              <w:rPr>
                <w:rFonts w:ascii="Arial" w:hAnsi="Arial"/>
                <w:highlight w:val="cyan"/>
              </w:rPr>
              <w:t xml:space="preserve"> change 6</w:t>
            </w:r>
          </w:p>
          <w:p w14:paraId="5ACBCC6A" w14:textId="77777777" w:rsidR="0081413B" w:rsidRDefault="0081413B" w:rsidP="0081413B">
            <w:pPr>
              <w:pStyle w:val="Listenabsatz"/>
              <w:numPr>
                <w:ilvl w:val="0"/>
                <w:numId w:val="3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47EF8250" w14:textId="687DFF76" w:rsidR="0081413B" w:rsidRPr="0081413B" w:rsidRDefault="0081413B" w:rsidP="0081413B">
            <w:pPr>
              <w:pStyle w:val="Listenabsatz"/>
              <w:numPr>
                <w:ilvl w:val="0"/>
                <w:numId w:val="35"/>
              </w:numPr>
              <w:rPr>
                <w:rFonts w:ascii="Arial" w:hAnsi="Arial"/>
                <w:highlight w:val="cyan"/>
              </w:rPr>
            </w:pPr>
            <w:r w:rsidRPr="0081413B">
              <w:rPr>
                <w:rFonts w:ascii="Arial" w:hAnsi="Arial"/>
                <w:highlight w:val="red"/>
              </w:rPr>
              <w:t>Rejected</w:t>
            </w:r>
            <w:r>
              <w:rPr>
                <w:rFonts w:ascii="Arial" w:hAnsi="Arial"/>
                <w:highlight w:val="red"/>
              </w:rPr>
              <w:t>, prose</w:t>
            </w:r>
            <w:r w:rsidR="00D02098">
              <w:rPr>
                <w:rFonts w:ascii="Arial" w:hAnsi="Arial"/>
                <w:highlight w:val="red"/>
              </w:rPr>
              <w:t xml:space="preserve"> requires 6 items</w:t>
            </w:r>
            <w:r>
              <w:rPr>
                <w:rFonts w:ascii="Arial" w:hAnsi="Arial"/>
                <w:highlight w:val="red"/>
              </w:rPr>
              <w:t xml:space="preserve">. </w:t>
            </w:r>
          </w:p>
        </w:tc>
      </w:tr>
    </w:tbl>
    <w:p w14:paraId="70FD08B2" w14:textId="77777777" w:rsidR="00C247C8" w:rsidRDefault="00C247C8" w:rsidP="00C247C8"/>
    <w:p w14:paraId="364393E5" w14:textId="77777777" w:rsidR="00C247C8" w:rsidRDefault="00C247C8" w:rsidP="00C247C8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7C26" w14:textId="77777777" w:rsidR="00C247C8" w:rsidRDefault="00C247C8" w:rsidP="00AB177F">
            <w:r>
              <w:t>function f_TC_7_1_1_12_3_NR_Steps3_6(UInt_Type p_LongDRXCycle,</w:t>
            </w:r>
          </w:p>
          <w:p w14:paraId="23E0B458" w14:textId="77777777" w:rsidR="00C247C8" w:rsidRDefault="00C247C8" w:rsidP="00AB177F">
            <w:r>
              <w:t xml:space="preserve">                                      UInt_Type p_DrxStartOffset,</w:t>
            </w:r>
          </w:p>
          <w:p w14:paraId="7E735514" w14:textId="77777777" w:rsidR="00C247C8" w:rsidRDefault="00C247C8" w:rsidP="00AB177F">
            <w:r>
              <w:t xml:space="preserve">                                      DRB_Identity p_DRBId) runs on NR_BASE_PTC</w:t>
            </w:r>
          </w:p>
          <w:p w14:paraId="2993DA8D" w14:textId="77777777" w:rsidR="00C247C8" w:rsidRDefault="00C247C8" w:rsidP="00AB177F">
            <w:r>
              <w:t xml:space="preserve">  {//DRX adaptation / UE wakeup indication</w:t>
            </w:r>
          </w:p>
          <w:p w14:paraId="2834177C" w14:textId="77777777" w:rsidR="00C247C8" w:rsidRDefault="00C247C8" w:rsidP="00AB177F"/>
          <w:p w14:paraId="7175B5BA" w14:textId="77777777" w:rsidR="00C247C8" w:rsidRDefault="00C247C8" w:rsidP="00AB177F">
            <w:r>
              <w:t xml:space="preserve">     var SubFrameTiming_Type v_WakeUpTiming;</w:t>
            </w:r>
          </w:p>
          <w:p w14:paraId="4BC99DED" w14:textId="77777777" w:rsidR="00C247C8" w:rsidRDefault="00C247C8" w:rsidP="00AB177F">
            <w:r>
              <w:t xml:space="preserve">     var template (value) NR_MAC_PDUList_Type v_MAC_PDUListDL;</w:t>
            </w:r>
          </w:p>
          <w:p w14:paraId="10BC6298" w14:textId="77777777" w:rsidR="00C247C8" w:rsidRDefault="00C247C8" w:rsidP="00AB177F">
            <w:r>
              <w:t xml:space="preserve">     </w:t>
            </w:r>
          </w:p>
          <w:p w14:paraId="261F1E5D" w14:textId="77777777" w:rsidR="00C247C8" w:rsidRDefault="00C247C8" w:rsidP="00AB177F">
            <w:r>
              <w:lastRenderedPageBreak/>
              <w:t xml:space="preserve">     timer t_</w:t>
            </w:r>
            <w:proofErr w:type="gramStart"/>
            <w:r>
              <w:t>Watchdog :</w:t>
            </w:r>
            <w:proofErr w:type="gramEnd"/>
            <w:r>
              <w:t>= 5.0;</w:t>
            </w:r>
          </w:p>
          <w:p w14:paraId="12DC91A8" w14:textId="77777777" w:rsidR="00C247C8" w:rsidRDefault="00C247C8" w:rsidP="00AB177F">
            <w:r>
              <w:t xml:space="preserve">     </w:t>
            </w:r>
          </w:p>
          <w:p w14:paraId="32CC9287" w14:textId="77777777" w:rsidR="00C247C8" w:rsidRDefault="00C247C8" w:rsidP="00AB177F">
            <w:r>
              <w:t xml:space="preserve">    // suppress number of DL retransmissions:</w:t>
            </w:r>
          </w:p>
          <w:p w14:paraId="6D1E1D3B" w14:textId="77777777" w:rsidR="00C247C8" w:rsidRDefault="00C247C8" w:rsidP="00AB177F">
            <w:r>
              <w:t xml:space="preserve">    f_NR_SS_CellConfig_DciDlInfo_NoRetransmission(nr_Cell1);</w:t>
            </w:r>
          </w:p>
          <w:p w14:paraId="3754589F" w14:textId="77777777" w:rsidR="00C247C8" w:rsidRDefault="00C247C8" w:rsidP="00AB177F">
            <w:r>
              <w:t xml:space="preserve">    // to configure SS to report reception of HARQ ACK or NACK</w:t>
            </w:r>
          </w:p>
          <w:p w14:paraId="39D88CBA" w14:textId="77777777" w:rsidR="00C247C8" w:rsidRDefault="00C247C8" w:rsidP="00AB177F">
            <w:r>
              <w:t xml:space="preserve">    f_NR_SS_</w:t>
            </w:r>
            <w:proofErr w:type="gramStart"/>
            <w:r>
              <w:t>SystemIndCtrlConfig(</w:t>
            </w:r>
            <w:proofErr w:type="gramEnd"/>
            <w:r>
              <w:t>nr_Cell1, cds_NR_SystemIndCtrl_UL_HARQ(enable));</w:t>
            </w:r>
          </w:p>
          <w:p w14:paraId="439B818E" w14:textId="77777777" w:rsidR="00C247C8" w:rsidRDefault="00C247C8" w:rsidP="00AB177F">
            <w:r>
              <w:t xml:space="preserve">     </w:t>
            </w:r>
          </w:p>
          <w:p w14:paraId="3FC5F117" w14:textId="77777777" w:rsidR="00C247C8" w:rsidRDefault="00C247C8" w:rsidP="00AB177F">
            <w:r>
              <w:t xml:space="preserve">    //@siclog Step 3 siclog@</w:t>
            </w:r>
          </w:p>
          <w:p w14:paraId="27BEC44B" w14:textId="77777777" w:rsidR="00C247C8" w:rsidRDefault="00C247C8" w:rsidP="00AB177F">
            <w:r>
              <w:t xml:space="preserve">    //Wait 1280ms to ensure UE is out DRX active time</w:t>
            </w:r>
          </w:p>
          <w:p w14:paraId="5C7D28EB" w14:textId="77777777" w:rsidR="00C247C8" w:rsidRDefault="00C247C8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1.28);</w:t>
            </w:r>
          </w:p>
          <w:p w14:paraId="489797A3" w14:textId="77777777" w:rsidR="00C247C8" w:rsidRDefault="00C247C8" w:rsidP="00AB177F">
            <w:r>
              <w:t xml:space="preserve">      </w:t>
            </w:r>
          </w:p>
          <w:p w14:paraId="7AA12100" w14:textId="77777777" w:rsidR="00C247C8" w:rsidRDefault="00C247C8" w:rsidP="00AB177F">
            <w:r>
              <w:t xml:space="preserve">    //@siclog Steps 3A siclog@</w:t>
            </w:r>
          </w:p>
          <w:p w14:paraId="127C0692" w14:textId="77777777" w:rsidR="00C247C8" w:rsidRDefault="00C247C8" w:rsidP="00AB177F">
            <w:r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3B14D566" w14:textId="17A17ECC" w:rsidR="00C247C8" w:rsidRDefault="00C247C8" w:rsidP="00AB177F">
            <w:r>
              <w:t xml:space="preserve">    </w:t>
            </w:r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WakeUpTiming :</w:t>
            </w:r>
            <w:proofErr w:type="gramEnd"/>
            <w:r w:rsidRPr="003D4E6C">
              <w:rPr>
                <w:highlight w:val="yellow"/>
              </w:rPr>
              <w:t>= f_NR_GetWakeUpSi</w:t>
            </w:r>
            <w:r w:rsidR="00E770EE">
              <w:rPr>
                <w:highlight w:val="yellow"/>
              </w:rPr>
              <w:t>ng</w:t>
            </w:r>
            <w:r w:rsidRPr="003D4E6C">
              <w:rPr>
                <w:highlight w:val="yellow"/>
              </w:rPr>
              <w:t>alTiming (nr_Cell1, p_LongDRXCycle, p_DrxStartOffset);</w:t>
            </w:r>
          </w:p>
          <w:p w14:paraId="294B7309" w14:textId="77777777" w:rsidR="00C247C8" w:rsidRDefault="00C247C8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cs_TimingInfo_NR(v_WakeUpTiming), cs_NR_DciFormat_2_6_Block_List_6Items)); //off</w:t>
            </w:r>
          </w:p>
          <w:p w14:paraId="4E88F6F6" w14:textId="77777777" w:rsidR="00C247C8" w:rsidRDefault="00C247C8" w:rsidP="00AB177F">
            <w:r>
              <w:t xml:space="preserve">    </w:t>
            </w:r>
          </w:p>
          <w:p w14:paraId="77771B46" w14:textId="77777777" w:rsidR="00C247C8" w:rsidRDefault="00C247C8" w:rsidP="00AB177F">
            <w:r>
              <w:t xml:space="preserve">    //@siclog Steps 3B siclog@</w:t>
            </w:r>
          </w:p>
          <w:p w14:paraId="2F5E3974" w14:textId="77777777" w:rsidR="00C247C8" w:rsidRDefault="00C247C8" w:rsidP="00AB177F">
            <w:r>
              <w:t xml:space="preserve">    //In a PDCCH occasion the SS indicates the transmission of a DL MAC PDU on the PDCCH.</w:t>
            </w:r>
          </w:p>
          <w:p w14:paraId="4CCED5B5" w14:textId="77777777" w:rsidR="00C247C8" w:rsidRDefault="00C247C8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f_NR_GetMAC_PDUListDL(0, p_DRBId);</w:t>
            </w:r>
          </w:p>
          <w:p w14:paraId="35E94DEE" w14:textId="77777777" w:rsidR="00C247C8" w:rsidRDefault="00C247C8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3D4E6C">
              <w:rPr>
                <w:highlight w:val="yellow"/>
              </w:rPr>
              <w:t>v_WakeUpTiming</w:t>
            </w:r>
            <w:r>
              <w:t>), v_MAC_PDUListDL));</w:t>
            </w:r>
          </w:p>
          <w:p w14:paraId="525F80BF" w14:textId="77777777" w:rsidR="00C247C8" w:rsidRDefault="00C247C8" w:rsidP="00AB177F">
            <w:r>
              <w:t xml:space="preserve">    </w:t>
            </w:r>
          </w:p>
          <w:p w14:paraId="34DAFEB2" w14:textId="77777777" w:rsidR="00C247C8" w:rsidRDefault="00C247C8" w:rsidP="00AB177F">
            <w:r>
              <w:t xml:space="preserve">    </w:t>
            </w:r>
            <w:r w:rsidRPr="003D4E6C">
              <w:rPr>
                <w:highlight w:val="yellow"/>
              </w:rPr>
              <w:t>t_Watchdog.start;</w:t>
            </w:r>
          </w:p>
          <w:p w14:paraId="5069CE4D" w14:textId="77777777" w:rsidR="00C247C8" w:rsidRDefault="00C247C8" w:rsidP="00AB177F">
            <w:r>
              <w:t xml:space="preserve">    alt</w:t>
            </w:r>
          </w:p>
          <w:p w14:paraId="061C3F6F" w14:textId="77777777" w:rsidR="00C247C8" w:rsidRDefault="00C247C8" w:rsidP="00AB177F">
            <w:r>
              <w:t xml:space="preserve">    {</w:t>
            </w:r>
          </w:p>
          <w:p w14:paraId="04BA488A" w14:textId="77777777" w:rsidR="00C247C8" w:rsidRDefault="00C247C8" w:rsidP="00AB177F">
            <w:r>
              <w:t xml:space="preserve">       [] SYSIND.receive(car_NR_SYSTEM_UL_HARQ_</w:t>
            </w:r>
            <w:proofErr w:type="gramStart"/>
            <w:r>
              <w:t>IND(</w:t>
            </w:r>
            <w:proofErr w:type="gramEnd"/>
            <w:r>
              <w:t>nr_Cell1, ack))</w:t>
            </w:r>
          </w:p>
          <w:p w14:paraId="797D86FC" w14:textId="77777777" w:rsidR="00C247C8" w:rsidRDefault="00C247C8" w:rsidP="00AB177F">
            <w:r>
              <w:t xml:space="preserve">        {</w:t>
            </w:r>
          </w:p>
          <w:p w14:paraId="5FB05BDE" w14:textId="77777777" w:rsidR="00C247C8" w:rsidRDefault="00C247C8" w:rsidP="00AB177F">
            <w:r>
              <w:t xml:space="preserve">            f_NR_</w:t>
            </w:r>
            <w:proofErr w:type="gramStart"/>
            <w:r>
              <w:t>SetVerdictFailOrInconc(</w:t>
            </w:r>
            <w:proofErr w:type="gramEnd"/>
            <w:r>
              <w:t>__FILE__, __LINE__, "Step 3B");</w:t>
            </w:r>
          </w:p>
          <w:p w14:paraId="0BC14A43" w14:textId="77777777" w:rsidR="00C247C8" w:rsidRDefault="00C247C8" w:rsidP="00AB177F">
            <w:r>
              <w:t xml:space="preserve">            t_Watchdog.stop;</w:t>
            </w:r>
          </w:p>
          <w:p w14:paraId="114AB46D" w14:textId="77777777" w:rsidR="00C247C8" w:rsidRDefault="00C247C8" w:rsidP="00AB177F">
            <w:r>
              <w:t xml:space="preserve">        }</w:t>
            </w:r>
          </w:p>
          <w:p w14:paraId="79F86308" w14:textId="77777777" w:rsidR="00C247C8" w:rsidRDefault="00C247C8" w:rsidP="00AB177F">
            <w:r>
              <w:t xml:space="preserve">       [] t_Watchdog.timeout</w:t>
            </w:r>
          </w:p>
          <w:p w14:paraId="48FC14E7" w14:textId="77777777" w:rsidR="00C247C8" w:rsidRDefault="00C247C8" w:rsidP="00AB177F">
            <w:r>
              <w:t xml:space="preserve">        {}</w:t>
            </w:r>
          </w:p>
          <w:p w14:paraId="09BACA72" w14:textId="77777777" w:rsidR="00C247C8" w:rsidRDefault="00C247C8" w:rsidP="00AB177F">
            <w:r>
              <w:t xml:space="preserve">    }</w:t>
            </w:r>
          </w:p>
          <w:p w14:paraId="5DF539CD" w14:textId="77777777" w:rsidR="00C247C8" w:rsidRDefault="00C247C8" w:rsidP="00AB177F">
            <w:r>
              <w:t xml:space="preserve">    </w:t>
            </w:r>
          </w:p>
          <w:p w14:paraId="23B744C4" w14:textId="77777777" w:rsidR="00C247C8" w:rsidRDefault="00C247C8" w:rsidP="00AB177F">
            <w:r>
              <w:lastRenderedPageBreak/>
              <w:t xml:space="preserve">    </w:t>
            </w:r>
          </w:p>
          <w:p w14:paraId="48D5DE22" w14:textId="77777777" w:rsidR="00C247C8" w:rsidRDefault="00C247C8" w:rsidP="00AB177F">
            <w:r>
              <w:t xml:space="preserve">    //@siclog Steps 4 siclog@</w:t>
            </w:r>
          </w:p>
          <w:p w14:paraId="4FB78A67" w14:textId="77777777" w:rsidR="00C247C8" w:rsidRDefault="00C247C8" w:rsidP="00AB177F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4F457945" w14:textId="7E1DADA9" w:rsidR="00C247C8" w:rsidRDefault="00C247C8" w:rsidP="00AB177F">
            <w:r>
              <w:t xml:space="preserve">    </w:t>
            </w:r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WakeUpTiming :</w:t>
            </w:r>
            <w:proofErr w:type="gramEnd"/>
            <w:r w:rsidRPr="003D4E6C">
              <w:rPr>
                <w:highlight w:val="yellow"/>
              </w:rPr>
              <w:t>= 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3D4E6C">
              <w:rPr>
                <w:highlight w:val="yellow"/>
              </w:rPr>
              <w:t>Timing (nr_Cell1, p_LongDRXCycle, p_DrxStartOffset);</w:t>
            </w:r>
          </w:p>
          <w:p w14:paraId="374A1C77" w14:textId="77777777" w:rsidR="00C247C8" w:rsidRDefault="00C247C8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 xml:space="preserve">nr_Cell1, cads_NR_DciTrigger_WakeUP_REQ(nr_Cell1, cs_TimingInfo_NR(v_WakeUpTiming), </w:t>
            </w:r>
            <w:r w:rsidRPr="003D4E6C">
              <w:rPr>
                <w:highlight w:val="yellow"/>
              </w:rPr>
              <w:t>cs_NR_DciFormat_2_6_Block_List_6Items</w:t>
            </w:r>
            <w:r>
              <w:t>('1'B)));</w:t>
            </w:r>
          </w:p>
          <w:p w14:paraId="3132D740" w14:textId="77777777" w:rsidR="00C247C8" w:rsidRDefault="00C247C8" w:rsidP="00AB177F">
            <w:r>
              <w:t xml:space="preserve">    </w:t>
            </w:r>
          </w:p>
          <w:p w14:paraId="067879CF" w14:textId="77777777" w:rsidR="00C247C8" w:rsidRDefault="00C247C8" w:rsidP="00AB177F">
            <w:r>
              <w:t xml:space="preserve">    //@siclog Steps 5 siclog@</w:t>
            </w:r>
          </w:p>
          <w:p w14:paraId="56E5BF95" w14:textId="77777777" w:rsidR="00C247C8" w:rsidRDefault="00C247C8" w:rsidP="00AB177F">
            <w:r>
              <w:t xml:space="preserve">    // In the first PDCCH occasion when the Drx-onDurationTimer is running, the SS indicates the transmission of a DL MAC PDU on the PDCCH.</w:t>
            </w:r>
          </w:p>
          <w:p w14:paraId="46F3989C" w14:textId="77777777" w:rsidR="00C247C8" w:rsidRDefault="00C247C8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f_NR_GetMAC_PDUListDL(1, p_DRBId);</w:t>
            </w:r>
          </w:p>
          <w:p w14:paraId="0A327E94" w14:textId="77777777" w:rsidR="00C247C8" w:rsidRDefault="00C247C8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3D4E6C">
              <w:rPr>
                <w:highlight w:val="yellow"/>
              </w:rPr>
              <w:t>v_WakeUpTiming</w:t>
            </w:r>
            <w:r>
              <w:t>), v_MAC_PDUListDL));</w:t>
            </w:r>
          </w:p>
          <w:p w14:paraId="4E2EA871" w14:textId="77777777" w:rsidR="00C247C8" w:rsidRDefault="00C247C8" w:rsidP="00AB177F">
            <w:r>
              <w:t xml:space="preserve">      </w:t>
            </w:r>
          </w:p>
          <w:p w14:paraId="6F00C520" w14:textId="77777777" w:rsidR="00C247C8" w:rsidRDefault="00C247C8" w:rsidP="00AB177F">
            <w:r>
              <w:t xml:space="preserve">    //@siclog Steps 6 siclog@</w:t>
            </w:r>
          </w:p>
          <w:p w14:paraId="0B9740CF" w14:textId="77777777" w:rsidR="00C247C8" w:rsidRDefault="00C247C8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5?</w:t>
            </w:r>
          </w:p>
          <w:p w14:paraId="449DF321" w14:textId="77777777" w:rsidR="00C247C8" w:rsidRDefault="00C247C8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7A852016" w14:textId="77777777" w:rsidR="00C247C8" w:rsidRDefault="00C247C8" w:rsidP="00AB177F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6");</w:t>
            </w:r>
          </w:p>
          <w:p w14:paraId="602CE9CC" w14:textId="77777777" w:rsidR="00C247C8" w:rsidRDefault="00C247C8" w:rsidP="00AB177F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Default="00C247C8" w:rsidP="00C247C8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5FD" w14:textId="77777777" w:rsidR="00C247C8" w:rsidRDefault="00C247C8" w:rsidP="00AB177F">
            <w:r>
              <w:t>function f_TC_7_1_1_12_3_NR_Steps3_6(UInt_Type p_LongDRXCycle,</w:t>
            </w:r>
          </w:p>
          <w:p w14:paraId="1A3EB188" w14:textId="77777777" w:rsidR="00C247C8" w:rsidRDefault="00C247C8" w:rsidP="00AB177F">
            <w:r>
              <w:t xml:space="preserve">                                      UInt_Type p_DrxStartOffset,</w:t>
            </w:r>
          </w:p>
          <w:p w14:paraId="722D60FB" w14:textId="77777777" w:rsidR="00C247C8" w:rsidRDefault="00C247C8" w:rsidP="00AB177F">
            <w:r>
              <w:t xml:space="preserve">                                      DRB_Identity p_DRBId) runs on NR_BASE_PTC</w:t>
            </w:r>
          </w:p>
          <w:p w14:paraId="51EE6E53" w14:textId="77777777" w:rsidR="00C247C8" w:rsidRDefault="00C247C8" w:rsidP="00AB177F">
            <w:r>
              <w:t xml:space="preserve">  {//DRX adaptation / UE wakeup indication</w:t>
            </w:r>
          </w:p>
          <w:p w14:paraId="430B4AC8" w14:textId="77777777" w:rsidR="00C247C8" w:rsidRDefault="00C247C8" w:rsidP="00AB177F"/>
          <w:p w14:paraId="2340B253" w14:textId="77777777" w:rsidR="00C247C8" w:rsidRDefault="00C247C8" w:rsidP="00AB177F">
            <w:r>
              <w:t xml:space="preserve">     var SubFrameTiming_Type v_WakeUpTiming;</w:t>
            </w:r>
          </w:p>
          <w:p w14:paraId="0405E190" w14:textId="77777777" w:rsidR="00C247C8" w:rsidRDefault="00C247C8" w:rsidP="00AB177F">
            <w:r>
              <w:t xml:space="preserve">     var template (value) NR_MAC_PDUList_Type v_MAC_PDUListDL;</w:t>
            </w:r>
          </w:p>
          <w:p w14:paraId="70AB08C2" w14:textId="77777777" w:rsidR="00C247C8" w:rsidRDefault="00C247C8" w:rsidP="00AB177F">
            <w:r>
              <w:t xml:space="preserve">     </w:t>
            </w:r>
          </w:p>
          <w:p w14:paraId="6C7BE433" w14:textId="77777777" w:rsidR="00C247C8" w:rsidRDefault="00C247C8" w:rsidP="00AB177F">
            <w:r>
              <w:t xml:space="preserve">     timer t_</w:t>
            </w:r>
            <w:proofErr w:type="gramStart"/>
            <w:r>
              <w:t>Watchdog :</w:t>
            </w:r>
            <w:proofErr w:type="gramEnd"/>
            <w:r>
              <w:t>= 5.0;</w:t>
            </w:r>
          </w:p>
          <w:p w14:paraId="67EE5DC1" w14:textId="77777777" w:rsidR="00C247C8" w:rsidRPr="003D4E6C" w:rsidRDefault="00C247C8" w:rsidP="00AB177F">
            <w:pPr>
              <w:rPr>
                <w:highlight w:val="yellow"/>
              </w:rPr>
            </w:pPr>
            <w:r>
              <w:t xml:space="preserve">     </w:t>
            </w:r>
            <w:r w:rsidRPr="003D4E6C">
              <w:rPr>
                <w:highlight w:val="yellow"/>
              </w:rPr>
              <w:t>var SubFrameTiming_Type v_NextOccasion;</w:t>
            </w:r>
          </w:p>
          <w:p w14:paraId="3E8F9E3D" w14:textId="77777777" w:rsidR="00C247C8" w:rsidRPr="003D4E6C" w:rsidRDefault="00C247C8" w:rsidP="00AB177F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var SubFrameTiming_Type v_DrxActiveTiming;     </w:t>
            </w:r>
          </w:p>
          <w:p w14:paraId="26B65DEF" w14:textId="77777777" w:rsidR="00C247C8" w:rsidRPr="003D4E6C" w:rsidRDefault="00C247C8" w:rsidP="00AB177F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</w:t>
            </w:r>
            <w:proofErr w:type="gramStart"/>
            <w:r w:rsidRPr="003D4E6C">
              <w:rPr>
                <w:highlight w:val="yellow"/>
              </w:rPr>
              <w:t>var  integer</w:t>
            </w:r>
            <w:proofErr w:type="gramEnd"/>
            <w:r w:rsidRPr="003D4E6C">
              <w:rPr>
                <w:highlight w:val="yellow"/>
              </w:rPr>
              <w:t xml:space="preserve"> v_Duration; </w:t>
            </w:r>
          </w:p>
          <w:p w14:paraId="3D3E5026" w14:textId="77777777" w:rsidR="00C247C8" w:rsidRPr="003D4E6C" w:rsidRDefault="00C247C8" w:rsidP="00AB177F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</w:t>
            </w:r>
          </w:p>
          <w:p w14:paraId="1A958FBC" w14:textId="77777777" w:rsidR="00C247C8" w:rsidRDefault="00C247C8" w:rsidP="00AB177F">
            <w:r w:rsidRPr="003D4E6C">
              <w:rPr>
                <w:highlight w:val="yellow"/>
              </w:rPr>
              <w:t xml:space="preserve">    f_NR_ULGrantConfiguration_</w:t>
            </w:r>
            <w:proofErr w:type="gramStart"/>
            <w:r w:rsidRPr="003D4E6C">
              <w:rPr>
                <w:highlight w:val="yellow"/>
              </w:rPr>
              <w:t>Start(</w:t>
            </w:r>
            <w:proofErr w:type="gramEnd"/>
            <w:r w:rsidRPr="003D4E6C">
              <w:rPr>
                <w:highlight w:val="yellow"/>
              </w:rPr>
              <w:t>nr_Cell1,-, -, -, cs_NR_UplinkTimeAlignment_Stop);</w:t>
            </w:r>
            <w:r>
              <w:t xml:space="preserve"> </w:t>
            </w:r>
          </w:p>
          <w:p w14:paraId="76B7CF2C" w14:textId="77777777" w:rsidR="00C247C8" w:rsidRDefault="00C247C8" w:rsidP="00AB177F">
            <w:r>
              <w:lastRenderedPageBreak/>
              <w:t xml:space="preserve">         </w:t>
            </w:r>
          </w:p>
          <w:p w14:paraId="0493CDD0" w14:textId="77777777" w:rsidR="00C247C8" w:rsidRDefault="00C247C8" w:rsidP="00AB177F">
            <w:r>
              <w:t xml:space="preserve">    // suppress number of DL retransmissions:</w:t>
            </w:r>
          </w:p>
          <w:p w14:paraId="354B5DBC" w14:textId="77777777" w:rsidR="00C247C8" w:rsidRDefault="00C247C8" w:rsidP="00AB177F">
            <w:r>
              <w:t xml:space="preserve">    f_NR_SS_CellConfig_DciDlInfo_NoRetransmission(nr_Cell1);</w:t>
            </w:r>
          </w:p>
          <w:p w14:paraId="2757BF7A" w14:textId="77777777" w:rsidR="00C247C8" w:rsidRDefault="00C247C8" w:rsidP="00AB177F">
            <w:r>
              <w:t xml:space="preserve">    // to configure SS to report reception of HARQ ACK or NACK</w:t>
            </w:r>
          </w:p>
          <w:p w14:paraId="6C597E6A" w14:textId="77777777" w:rsidR="00C247C8" w:rsidRDefault="00C247C8" w:rsidP="00AB177F">
            <w:r>
              <w:t xml:space="preserve">    f_NR_SS_</w:t>
            </w:r>
            <w:proofErr w:type="gramStart"/>
            <w:r>
              <w:t>SystemIndCtrlConfig(</w:t>
            </w:r>
            <w:proofErr w:type="gramEnd"/>
            <w:r>
              <w:t>nr_Cell1, cds_NR_SystemIndCtrl_UL_HARQ(enable));</w:t>
            </w:r>
          </w:p>
          <w:p w14:paraId="40539335" w14:textId="77777777" w:rsidR="00C247C8" w:rsidRDefault="00C247C8" w:rsidP="00AB177F">
            <w:r>
              <w:t xml:space="preserve">     </w:t>
            </w:r>
          </w:p>
          <w:p w14:paraId="614324E7" w14:textId="77777777" w:rsidR="00C247C8" w:rsidRDefault="00C247C8" w:rsidP="00AB177F">
            <w:r>
              <w:t xml:space="preserve">    //@siclog "Step 3" siclog@</w:t>
            </w:r>
          </w:p>
          <w:p w14:paraId="67EBAB26" w14:textId="77777777" w:rsidR="00C247C8" w:rsidRDefault="00C247C8" w:rsidP="00AB177F">
            <w:r>
              <w:t xml:space="preserve">    //Wait 1280ms to ensure UE is out DRX active time</w:t>
            </w:r>
          </w:p>
          <w:p w14:paraId="5711CCF6" w14:textId="77777777" w:rsidR="00C247C8" w:rsidRDefault="00C247C8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1.28);</w:t>
            </w:r>
          </w:p>
          <w:p w14:paraId="60F0D261" w14:textId="77777777" w:rsidR="00C247C8" w:rsidRDefault="00C247C8" w:rsidP="00AB177F">
            <w:r>
              <w:t xml:space="preserve">      </w:t>
            </w:r>
          </w:p>
          <w:p w14:paraId="11C3CB5A" w14:textId="77777777" w:rsidR="00C247C8" w:rsidRDefault="00C247C8" w:rsidP="00AB177F">
            <w:r>
              <w:t xml:space="preserve">    //@siclog "Steps 3A" siclog@</w:t>
            </w:r>
          </w:p>
          <w:p w14:paraId="1F5CF5B1" w14:textId="77777777" w:rsidR="00C247C8" w:rsidRDefault="00C247C8" w:rsidP="00AB177F">
            <w:r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4C4A5168" w14:textId="33CBD228" w:rsidR="00C247C8" w:rsidRPr="003D4E6C" w:rsidRDefault="00C247C8" w:rsidP="00AB177F">
            <w:pPr>
              <w:rPr>
                <w:highlight w:val="yellow"/>
              </w:rPr>
            </w:pPr>
            <w:r>
              <w:t xml:space="preserve">    </w:t>
            </w:r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WakeUpTiming :</w:t>
            </w:r>
            <w:proofErr w:type="gramEnd"/>
            <w:r w:rsidRPr="003D4E6C">
              <w:rPr>
                <w:highlight w:val="yellow"/>
              </w:rPr>
              <w:t>= 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gn</w:t>
            </w:r>
            <w:r w:rsidR="009423F7">
              <w:rPr>
                <w:highlight w:val="yellow"/>
              </w:rPr>
              <w:t>al</w:t>
            </w:r>
            <w:r w:rsidRPr="003D4E6C">
              <w:rPr>
                <w:highlight w:val="yellow"/>
              </w:rPr>
              <w:t>Timing (v_DrxActiveTiming, v_NextOccasion, nr_Cell1, p_LongDRXCycle, p_DrxStartOffset);</w:t>
            </w:r>
          </w:p>
          <w:p w14:paraId="5A21CEE8" w14:textId="77777777" w:rsidR="00C247C8" w:rsidRDefault="00C247C8" w:rsidP="00AB177F">
            <w:r w:rsidRPr="003D4E6C">
              <w:rPr>
                <w:highlight w:val="yellow"/>
              </w:rPr>
              <w:t xml:space="preserve">    v_</w:t>
            </w:r>
            <w:proofErr w:type="gramStart"/>
            <w:r w:rsidRPr="003D4E6C">
              <w:rPr>
                <w:highlight w:val="yellow"/>
              </w:rPr>
              <w:t>Duration :</w:t>
            </w:r>
            <w:proofErr w:type="gramEnd"/>
            <w:r w:rsidRPr="003D4E6C">
              <w:rPr>
                <w:highlight w:val="yellow"/>
              </w:rPr>
              <w:t>= f_SubFrameTiming_Duration(f_NR_GetCurrentTiming(nr_Cell1), v_NextOccasion);</w:t>
            </w:r>
            <w:r>
              <w:t xml:space="preserve"> </w:t>
            </w:r>
          </w:p>
          <w:p w14:paraId="5E0B8919" w14:textId="77777777" w:rsidR="00C247C8" w:rsidRDefault="00C247C8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</w:t>
            </w:r>
            <w:r w:rsidRPr="00067A2B">
              <w:t>v_WakeUpTiming</w:t>
            </w:r>
            <w:r>
              <w:t xml:space="preserve">), </w:t>
            </w:r>
            <w:bookmarkStart w:id="21" w:name="OLE_LINK17"/>
            <w:r w:rsidRPr="003D4E6C">
              <w:rPr>
                <w:highlight w:val="yellow"/>
              </w:rPr>
              <w:t>{cs_NR_DciFormat_2_6_Block_Type</w:t>
            </w:r>
            <w:bookmarkEnd w:id="21"/>
            <w:r w:rsidRPr="003D4E6C">
              <w:rPr>
                <w:highlight w:val="yellow"/>
              </w:rPr>
              <w:t>}));</w:t>
            </w:r>
            <w:r>
              <w:t xml:space="preserve"> //off</w:t>
            </w:r>
          </w:p>
          <w:p w14:paraId="7B9776B8" w14:textId="77777777" w:rsidR="00C247C8" w:rsidRDefault="00C247C8" w:rsidP="00AB177F">
            <w:r>
              <w:t xml:space="preserve">  </w:t>
            </w:r>
          </w:p>
          <w:p w14:paraId="7CB26D99" w14:textId="77777777" w:rsidR="00C247C8" w:rsidRDefault="00C247C8" w:rsidP="00AB177F">
            <w:r>
              <w:t xml:space="preserve">    //@siclog "Steps 3B" siclog@</w:t>
            </w:r>
          </w:p>
          <w:p w14:paraId="6423710E" w14:textId="77777777" w:rsidR="00C247C8" w:rsidRDefault="00C247C8" w:rsidP="00AB177F">
            <w:r>
              <w:t xml:space="preserve">    //In a PDCCH occasion the SS indicates the transmission of a DL MAC PDU on the PDCCH.</w:t>
            </w:r>
          </w:p>
          <w:p w14:paraId="3EB50445" w14:textId="77777777" w:rsidR="00C247C8" w:rsidRDefault="00C247C8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f_NR_GetMAC_PDUListDL(0, p_DRBId);</w:t>
            </w:r>
          </w:p>
          <w:p w14:paraId="4171B145" w14:textId="77777777" w:rsidR="00C247C8" w:rsidRDefault="00C247C8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3D4E6C">
              <w:rPr>
                <w:highlight w:val="yellow"/>
              </w:rPr>
              <w:t>v_NextOccasion</w:t>
            </w:r>
            <w:r>
              <w:t>), v_MAC_PDUListDL));</w:t>
            </w:r>
          </w:p>
          <w:p w14:paraId="41AA749D" w14:textId="77777777" w:rsidR="00C247C8" w:rsidRDefault="00C247C8" w:rsidP="00AB177F">
            <w:r>
              <w:t xml:space="preserve">    </w:t>
            </w:r>
          </w:p>
          <w:p w14:paraId="43488EFD" w14:textId="77777777" w:rsidR="00C247C8" w:rsidRDefault="00C247C8" w:rsidP="00AB177F">
            <w:r>
              <w:t xml:space="preserve">    </w:t>
            </w:r>
            <w:r w:rsidRPr="00EB2949">
              <w:rPr>
                <w:highlight w:val="yellow"/>
              </w:rPr>
              <w:t>t_</w:t>
            </w:r>
            <w:r w:rsidRPr="003D4E6C">
              <w:rPr>
                <w:highlight w:val="yellow"/>
              </w:rPr>
              <w:t>Watchdog.start(0.001 * int2float(v_Duration) + 1.0);</w:t>
            </w:r>
          </w:p>
          <w:p w14:paraId="51A26596" w14:textId="77777777" w:rsidR="00C247C8" w:rsidRDefault="00C247C8" w:rsidP="00AB177F">
            <w:r>
              <w:t xml:space="preserve">    alt</w:t>
            </w:r>
          </w:p>
          <w:p w14:paraId="5E2017FD" w14:textId="77777777" w:rsidR="00C247C8" w:rsidRDefault="00C247C8" w:rsidP="00AB177F">
            <w:r>
              <w:t xml:space="preserve">    {</w:t>
            </w:r>
          </w:p>
          <w:p w14:paraId="10451F5A" w14:textId="77777777" w:rsidR="00C247C8" w:rsidRDefault="00C247C8" w:rsidP="00AB177F">
            <w:r>
              <w:t xml:space="preserve">       [] SYSIND.receive(car_NR_SYSTEM_UL_HARQ_</w:t>
            </w:r>
            <w:proofErr w:type="gramStart"/>
            <w:r>
              <w:t>IND(</w:t>
            </w:r>
            <w:proofErr w:type="gramEnd"/>
            <w:r>
              <w:t>nr_Cell1, ack))</w:t>
            </w:r>
          </w:p>
          <w:p w14:paraId="46D07C63" w14:textId="77777777" w:rsidR="00C247C8" w:rsidRDefault="00C247C8" w:rsidP="00AB177F">
            <w:r>
              <w:t xml:space="preserve">        {</w:t>
            </w:r>
          </w:p>
          <w:p w14:paraId="4740C0C0" w14:textId="77777777" w:rsidR="00C247C8" w:rsidRDefault="00C247C8" w:rsidP="00AB177F">
            <w:r>
              <w:t xml:space="preserve">            f_NR_</w:t>
            </w:r>
            <w:proofErr w:type="gramStart"/>
            <w:r>
              <w:t>SetVerdictFailOrInconc(</w:t>
            </w:r>
            <w:proofErr w:type="gramEnd"/>
            <w:r>
              <w:t>__FILE__, __LINE__, "Step 3B");</w:t>
            </w:r>
          </w:p>
          <w:p w14:paraId="1A2F56FA" w14:textId="77777777" w:rsidR="00C247C8" w:rsidRDefault="00C247C8" w:rsidP="00AB177F">
            <w:r>
              <w:t xml:space="preserve">            t_Watchdog.stop;</w:t>
            </w:r>
          </w:p>
          <w:p w14:paraId="25286467" w14:textId="77777777" w:rsidR="00C247C8" w:rsidRDefault="00C247C8" w:rsidP="00AB177F">
            <w:r>
              <w:t xml:space="preserve">        }</w:t>
            </w:r>
          </w:p>
          <w:p w14:paraId="19A08402" w14:textId="77777777" w:rsidR="00C247C8" w:rsidRDefault="00C247C8" w:rsidP="00AB177F">
            <w:r>
              <w:t xml:space="preserve">       [] t_Watchdog.timeout</w:t>
            </w:r>
          </w:p>
          <w:p w14:paraId="3DF50A3B" w14:textId="77777777" w:rsidR="00C247C8" w:rsidRDefault="00C247C8" w:rsidP="00AB177F">
            <w:r>
              <w:t xml:space="preserve">        {}</w:t>
            </w:r>
          </w:p>
          <w:p w14:paraId="7C965A8A" w14:textId="77777777" w:rsidR="00C247C8" w:rsidRDefault="00C247C8" w:rsidP="00AB177F">
            <w:r>
              <w:t xml:space="preserve">    }</w:t>
            </w:r>
          </w:p>
          <w:p w14:paraId="2F1C498F" w14:textId="77777777" w:rsidR="00C247C8" w:rsidRDefault="00C247C8" w:rsidP="00AB177F">
            <w:r>
              <w:lastRenderedPageBreak/>
              <w:t xml:space="preserve">    </w:t>
            </w:r>
          </w:p>
          <w:p w14:paraId="6B3EBC4D" w14:textId="77777777" w:rsidR="00C247C8" w:rsidRDefault="00C247C8" w:rsidP="00AB177F">
            <w:r>
              <w:t xml:space="preserve">    //@siclog "Steps 4" siclog@</w:t>
            </w:r>
          </w:p>
          <w:p w14:paraId="60CACF81" w14:textId="77777777" w:rsidR="00C247C8" w:rsidRDefault="00C247C8" w:rsidP="00AB177F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5F8779AE" w14:textId="5ADFFA3E" w:rsidR="00C247C8" w:rsidRDefault="00C247C8" w:rsidP="00AB177F">
            <w:r>
              <w:t xml:space="preserve">    </w:t>
            </w:r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WakeUpTiming :</w:t>
            </w:r>
            <w:proofErr w:type="gramEnd"/>
            <w:r w:rsidRPr="003D4E6C">
              <w:rPr>
                <w:highlight w:val="yellow"/>
              </w:rPr>
              <w:t>= f_NR_GetWakeUp</w:t>
            </w:r>
            <w:r w:rsidR="009423F7">
              <w:rPr>
                <w:highlight w:val="yellow"/>
              </w:rPr>
              <w:t>Signal</w:t>
            </w:r>
            <w:r w:rsidRPr="003D4E6C">
              <w:rPr>
                <w:highlight w:val="yellow"/>
              </w:rPr>
              <w:t>Timing (v_DrxActiveTiming, v_NextOccasion, nr_Cell1, p_LongDRXCycle, p_DrxStartOffset);</w:t>
            </w:r>
          </w:p>
          <w:p w14:paraId="6B53DEAD" w14:textId="77777777" w:rsidR="00C247C8" w:rsidRDefault="00C247C8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</w:t>
            </w:r>
            <w:r w:rsidRPr="00067A2B">
              <w:t>v_WakeUpTiming</w:t>
            </w:r>
            <w:r w:rsidRPr="003D4E6C">
              <w:rPr>
                <w:highlight w:val="yellow"/>
              </w:rPr>
              <w:t>),{cs_NR_DciFormat_2_6_Block_Type('1'B)}));</w:t>
            </w:r>
          </w:p>
          <w:p w14:paraId="0B928438" w14:textId="77777777" w:rsidR="00C247C8" w:rsidRDefault="00C247C8" w:rsidP="00AB177F">
            <w:r>
              <w:t xml:space="preserve">    </w:t>
            </w:r>
          </w:p>
          <w:p w14:paraId="0EE70514" w14:textId="77777777" w:rsidR="00C247C8" w:rsidRDefault="00C247C8" w:rsidP="00AB177F">
            <w:r>
              <w:t xml:space="preserve">    //@siclog "Steps 5" siclog@</w:t>
            </w:r>
          </w:p>
          <w:p w14:paraId="4FBA9499" w14:textId="77777777" w:rsidR="00C247C8" w:rsidRDefault="00C247C8" w:rsidP="00AB177F">
            <w:r>
              <w:t xml:space="preserve">    // In the first PDCCH occasion when the Drx-onDurationTimer is running, the SS indicates the transmission of a DL MAC PDU on the PDCCH.</w:t>
            </w:r>
          </w:p>
          <w:p w14:paraId="43E3A499" w14:textId="77777777" w:rsidR="00C247C8" w:rsidRDefault="00C247C8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f_NR_GetMAC_PDUListDL(1, p_DRBId);</w:t>
            </w:r>
          </w:p>
          <w:p w14:paraId="0F2E5475" w14:textId="77777777" w:rsidR="00C247C8" w:rsidRDefault="00C247C8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EB2949">
              <w:rPr>
                <w:highlight w:val="yellow"/>
              </w:rPr>
              <w:t>v_NextOccasion</w:t>
            </w:r>
            <w:r>
              <w:t>), v_MAC_PDUListDL));</w:t>
            </w:r>
          </w:p>
          <w:p w14:paraId="7F6ABBEE" w14:textId="77777777" w:rsidR="00C247C8" w:rsidRDefault="00C247C8" w:rsidP="00AB177F">
            <w:r>
              <w:t xml:space="preserve">      </w:t>
            </w:r>
          </w:p>
          <w:p w14:paraId="3CB898D7" w14:textId="77777777" w:rsidR="00C247C8" w:rsidRDefault="00C247C8" w:rsidP="00AB177F">
            <w:r>
              <w:t xml:space="preserve">    //@siclog "Steps 6" siclog@</w:t>
            </w:r>
          </w:p>
          <w:p w14:paraId="10CC41DB" w14:textId="77777777" w:rsidR="00C247C8" w:rsidRDefault="00C247C8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5?</w:t>
            </w:r>
          </w:p>
          <w:p w14:paraId="0707288F" w14:textId="77777777" w:rsidR="00C247C8" w:rsidRDefault="00C247C8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38AB99B1" w14:textId="77777777" w:rsidR="00C247C8" w:rsidRDefault="00C247C8" w:rsidP="00AB177F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6");</w:t>
            </w:r>
          </w:p>
          <w:p w14:paraId="2A33E76E" w14:textId="77777777" w:rsidR="00C247C8" w:rsidRDefault="00C247C8" w:rsidP="00AB177F">
            <w:r>
              <w:t xml:space="preserve">    </w:t>
            </w:r>
          </w:p>
          <w:p w14:paraId="24422F6B" w14:textId="77777777" w:rsidR="00C247C8" w:rsidRDefault="00C247C8" w:rsidP="00AB177F">
            <w:pPr>
              <w:ind w:firstLine="204"/>
            </w:pPr>
            <w:r w:rsidRPr="003D4E6C">
              <w:rPr>
                <w:highlight w:val="yellow"/>
              </w:rPr>
              <w:t>f_NR_SS_</w:t>
            </w:r>
            <w:proofErr w:type="gramStart"/>
            <w:r w:rsidRPr="003D4E6C">
              <w:rPr>
                <w:highlight w:val="yellow"/>
              </w:rPr>
              <w:t>SystemIndCtrlConfig(</w:t>
            </w:r>
            <w:proofErr w:type="gramEnd"/>
            <w:r w:rsidRPr="003D4E6C">
              <w:rPr>
                <w:highlight w:val="yellow"/>
              </w:rPr>
              <w:t>nr_Cell1, cds_NR_SystemIndCtrl_UL_HARQ(disable));</w:t>
            </w:r>
          </w:p>
          <w:p w14:paraId="1A21E827" w14:textId="77777777" w:rsidR="00C247C8" w:rsidRDefault="00C247C8" w:rsidP="00AB177F">
            <w:pPr>
              <w:ind w:firstLine="204"/>
            </w:pPr>
            <w:r>
              <w:t xml:space="preserve">  }</w:t>
            </w:r>
          </w:p>
        </w:tc>
      </w:tr>
    </w:tbl>
    <w:p w14:paraId="16BEBF00" w14:textId="015A12CF" w:rsidR="007A7BA4" w:rsidRDefault="007A7BA4" w:rsidP="007A7BA4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121917399"/>
      <w:r>
        <w:rPr>
          <w:b/>
          <w:lang w:val="pt-BR"/>
        </w:rPr>
        <w:lastRenderedPageBreak/>
        <w:t xml:space="preserve">Change </w:t>
      </w:r>
      <w:r w:rsidR="00DF3D68">
        <w:rPr>
          <w:b/>
          <w:lang w:val="en-US"/>
        </w:rPr>
        <w:t>3</w:t>
      </w:r>
      <w:bookmarkEnd w:id="2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5A0294E7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2563" w14:textId="77777777" w:rsidR="007A7BA4" w:rsidRDefault="007A7BA4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E43" w14:textId="77777777" w:rsidR="007A7BA4" w:rsidRDefault="007A7BA4" w:rsidP="00AB177F">
            <w:pPr>
              <w:spacing w:after="0"/>
            </w:pPr>
            <w:r w:rsidRPr="004B2381">
              <w:t>f_TC_7_1_1_12_3_NR_Steps9_11</w:t>
            </w:r>
          </w:p>
        </w:tc>
      </w:tr>
      <w:tr w:rsidR="007A7BA4" w14:paraId="3E6EB555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5456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1F9F" w14:textId="77777777" w:rsidR="00D63737" w:rsidRDefault="00D63737" w:rsidP="00D63737">
            <w:pPr>
              <w:pStyle w:val="Listenabsatz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WakeUp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215D13F8" w14:textId="77777777" w:rsidR="00D63737" w:rsidRPr="00163481" w:rsidRDefault="00D63737" w:rsidP="00D63737">
            <w:pPr>
              <w:pStyle w:val="Listenabsatz"/>
              <w:rPr>
                <w:rFonts w:ascii="Arial" w:hAnsi="Arial" w:cs="Arial"/>
              </w:rPr>
            </w:pPr>
          </w:p>
          <w:p w14:paraId="0AD3D894" w14:textId="77777777" w:rsidR="00D63737" w:rsidRDefault="00D63737" w:rsidP="00D63737">
            <w:pPr>
              <w:pStyle w:val="Listenabsatz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rrcReconfiguration pocedure </w:t>
            </w:r>
            <w:r>
              <w:rPr>
                <w:rFonts w:ascii="Arial" w:hAnsi="Arial" w:cs="Arial"/>
              </w:rPr>
              <w:t>because indications are still enabled</w:t>
            </w:r>
          </w:p>
          <w:p w14:paraId="6C98D6A0" w14:textId="5D823EC6" w:rsidR="007A7BA4" w:rsidRDefault="007A7BA4" w:rsidP="00AB177F">
            <w:pPr>
              <w:rPr>
                <w:rFonts w:ascii="Arial" w:hAnsi="Arial" w:cs="Arial"/>
              </w:rPr>
            </w:pPr>
          </w:p>
        </w:tc>
      </w:tr>
      <w:tr w:rsidR="007A7BA4" w14:paraId="4CF8ADE2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4570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78A" w14:textId="77777777" w:rsidR="00D63737" w:rsidRPr="003D4E6C" w:rsidRDefault="00D63737" w:rsidP="00D63737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385A633B" w14:textId="77777777" w:rsidR="00D63737" w:rsidRPr="003D4E6C" w:rsidRDefault="00D63737" w:rsidP="00D63737">
            <w:pPr>
              <w:pStyle w:val="CRCoverPage"/>
              <w:spacing w:after="0"/>
              <w:rPr>
                <w:lang w:val="en-SG"/>
              </w:rPr>
            </w:pPr>
          </w:p>
          <w:p w14:paraId="7E9DB010" w14:textId="77777777" w:rsidR="00D63737" w:rsidRPr="003D4E6C" w:rsidRDefault="00D63737" w:rsidP="00D63737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 xml:space="preserve"> enable/disable UL HARQ indications in each sub function</w:t>
            </w:r>
          </w:p>
          <w:p w14:paraId="338D40B8" w14:textId="21D453A3" w:rsidR="007A7BA4" w:rsidRDefault="007A7BA4" w:rsidP="00AB177F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5AF35656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852C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F388" w14:textId="77777777" w:rsidR="007A7BA4" w:rsidRDefault="007A7BA4" w:rsidP="00AB177F">
            <w:pPr>
              <w:spacing w:after="0"/>
              <w:rPr>
                <w:rFonts w:ascii="Arial" w:hAnsi="Arial" w:cs="Arial"/>
              </w:rPr>
            </w:pPr>
            <w:r w:rsidRPr="004B2381">
              <w:rPr>
                <w:rFonts w:ascii="Arial" w:hAnsi="Arial" w:cs="Arial"/>
              </w:rPr>
              <w:t>MAC_PowerSaving_TC_Common_NR</w:t>
            </w:r>
          </w:p>
        </w:tc>
      </w:tr>
      <w:tr w:rsidR="007A7BA4" w14:paraId="1F5FE04F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0859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066B" w14:textId="5432D95D" w:rsidR="007A7BA4" w:rsidRDefault="001C71C1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C2CFB56" w14:textId="77777777" w:rsidR="007A7BA4" w:rsidRDefault="007A7BA4" w:rsidP="007A7BA4"/>
    <w:p w14:paraId="24B2DFE8" w14:textId="77777777" w:rsidR="007A7BA4" w:rsidRDefault="007A7BA4" w:rsidP="007A7BA4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F946379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85A" w14:textId="77777777" w:rsidR="007A7BA4" w:rsidRDefault="007A7BA4" w:rsidP="00AB177F">
            <w:r>
              <w:lastRenderedPageBreak/>
              <w:t xml:space="preserve">  function f_TC_7_1_1_12_3_NR_Steps9_11(UInt_Type p_LongDRXCycle,</w:t>
            </w:r>
          </w:p>
          <w:p w14:paraId="4B95A310" w14:textId="77777777" w:rsidR="007A7BA4" w:rsidRDefault="007A7BA4" w:rsidP="00AB177F">
            <w:r>
              <w:t xml:space="preserve">                                      UInt_Type p_DrxStartOffset,</w:t>
            </w:r>
          </w:p>
          <w:p w14:paraId="469D8C15" w14:textId="77777777" w:rsidR="007A7BA4" w:rsidRDefault="007A7BA4" w:rsidP="00AB177F">
            <w:r>
              <w:t xml:space="preserve">                                      DRB_Identity p_DRBId) runs on NR_BASE_PTC</w:t>
            </w:r>
          </w:p>
          <w:p w14:paraId="2513D15B" w14:textId="77777777" w:rsidR="007A7BA4" w:rsidRDefault="007A7BA4" w:rsidP="00AB177F">
            <w:r>
              <w:t xml:space="preserve">  {//DRX adaptation / UE wakeup indication</w:t>
            </w:r>
          </w:p>
          <w:p w14:paraId="04534DBB" w14:textId="77777777" w:rsidR="007A7BA4" w:rsidRDefault="007A7BA4" w:rsidP="00AB177F"/>
          <w:p w14:paraId="0AD99EDB" w14:textId="77777777" w:rsidR="007A7BA4" w:rsidRDefault="007A7BA4" w:rsidP="00AB177F">
            <w:r>
              <w:t xml:space="preserve">     var SubFrameTiming_Type v_Timing;</w:t>
            </w:r>
          </w:p>
          <w:p w14:paraId="59AFF992" w14:textId="77777777" w:rsidR="007A7BA4" w:rsidRDefault="007A7BA4" w:rsidP="00AB177F">
            <w:r>
              <w:t xml:space="preserve">     var template (value) NR_MAC_PDUList_Type v_MAC_PDUListDL;</w:t>
            </w:r>
          </w:p>
          <w:p w14:paraId="4F0630DA" w14:textId="77777777" w:rsidR="007A7BA4" w:rsidRDefault="007A7BA4" w:rsidP="00AB177F">
            <w:r>
              <w:t xml:space="preserve">     </w:t>
            </w:r>
          </w:p>
          <w:p w14:paraId="3B8CFABB" w14:textId="77777777" w:rsidR="007A7BA4" w:rsidRDefault="007A7BA4" w:rsidP="00AB177F">
            <w:r>
              <w:t xml:space="preserve">       </w:t>
            </w:r>
          </w:p>
          <w:p w14:paraId="2A7BA21D" w14:textId="77777777" w:rsidR="007A7BA4" w:rsidRDefault="007A7BA4" w:rsidP="00AB177F">
            <w:r>
              <w:t xml:space="preserve">    //@siclog Step 9 siclog@</w:t>
            </w:r>
          </w:p>
          <w:p w14:paraId="640705A1" w14:textId="77777777" w:rsidR="007A7BA4" w:rsidRDefault="007A7BA4" w:rsidP="00AB177F">
            <w:r>
              <w:t xml:space="preserve">    //Wait 1280ms to ensure UE is out DRX active time</w:t>
            </w:r>
          </w:p>
          <w:p w14:paraId="7C6FDC2F" w14:textId="77777777" w:rsidR="007A7BA4" w:rsidRDefault="007A7BA4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1.28);</w:t>
            </w:r>
          </w:p>
          <w:p w14:paraId="6A5EEA16" w14:textId="77777777" w:rsidR="007A7BA4" w:rsidRDefault="007A7BA4" w:rsidP="00AB177F">
            <w:r>
              <w:t xml:space="preserve">      </w:t>
            </w:r>
          </w:p>
          <w:p w14:paraId="5647474D" w14:textId="77777777" w:rsidR="007A7BA4" w:rsidRDefault="007A7BA4" w:rsidP="00AB177F">
            <w:r>
              <w:t xml:space="preserve">    //@siclog Steps 10 siclog@</w:t>
            </w:r>
          </w:p>
          <w:p w14:paraId="078731BD" w14:textId="77777777" w:rsidR="007A7BA4" w:rsidRDefault="007A7BA4" w:rsidP="00AB177F">
            <w:r>
              <w:t xml:space="preserve">    //In the first PDCCH occasion when the Drx-onDurationTimer is running, the SS indicates the transmission of a DL MAC PDU on the PDCCH.</w:t>
            </w:r>
          </w:p>
          <w:p w14:paraId="688BCE30" w14:textId="77777777" w:rsidR="007A7BA4" w:rsidRDefault="007A7BA4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f_NR_GetMAC_PDUListDL(2, p_DRBId);</w:t>
            </w:r>
          </w:p>
          <w:p w14:paraId="5671FFEC" w14:textId="77777777" w:rsidR="007A7BA4" w:rsidRDefault="007A7BA4" w:rsidP="00AB177F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f_NR_GetNextSendOccasion_7_1_1_5_X(nr_Cell1, p_LongDRXCycle, p_DrxStartOffset);</w:t>
            </w:r>
          </w:p>
          <w:p w14:paraId="6E73DD91" w14:textId="77777777" w:rsidR="007A7BA4" w:rsidRDefault="007A7BA4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cs_TimingInfo_NR(v_Timing), v_MAC_PDUListDL));</w:t>
            </w:r>
          </w:p>
          <w:p w14:paraId="6E0805E6" w14:textId="77777777" w:rsidR="007A7BA4" w:rsidRDefault="007A7BA4" w:rsidP="00AB177F">
            <w:r>
              <w:t xml:space="preserve">    </w:t>
            </w:r>
          </w:p>
          <w:p w14:paraId="44D73D11" w14:textId="77777777" w:rsidR="007A7BA4" w:rsidRDefault="007A7BA4" w:rsidP="00AB177F">
            <w:r>
              <w:t xml:space="preserve">    //@siclog Steps 11 siclog@</w:t>
            </w:r>
          </w:p>
          <w:p w14:paraId="104EA067" w14:textId="77777777" w:rsidR="007A7BA4" w:rsidRDefault="007A7BA4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10?</w:t>
            </w:r>
          </w:p>
          <w:p w14:paraId="336C401F" w14:textId="77777777" w:rsidR="007A7BA4" w:rsidRDefault="007A7BA4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5AE4C1A6" w14:textId="77777777" w:rsidR="007A7BA4" w:rsidRDefault="007A7BA4" w:rsidP="00AB177F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11");</w:t>
            </w:r>
          </w:p>
          <w:p w14:paraId="14E5D5B9" w14:textId="77777777" w:rsidR="007A7BA4" w:rsidRDefault="007A7BA4" w:rsidP="00AB177F">
            <w:r>
              <w:t xml:space="preserve">   </w:t>
            </w:r>
          </w:p>
          <w:p w14:paraId="5044DA92" w14:textId="77777777" w:rsidR="007A7BA4" w:rsidRDefault="007A7BA4" w:rsidP="00AB177F">
            <w:r>
              <w:t xml:space="preserve">      </w:t>
            </w:r>
          </w:p>
          <w:p w14:paraId="7C81EE00" w14:textId="77777777" w:rsidR="007A7BA4" w:rsidRDefault="007A7BA4" w:rsidP="00AB177F">
            <w:r>
              <w:t xml:space="preserve">  }</w:t>
            </w:r>
          </w:p>
        </w:tc>
      </w:tr>
    </w:tbl>
    <w:p w14:paraId="1AB8DAF9" w14:textId="77777777" w:rsidR="007A7BA4" w:rsidRDefault="007A7BA4" w:rsidP="007A7BA4"/>
    <w:p w14:paraId="40B536E8" w14:textId="77777777" w:rsidR="007A7BA4" w:rsidRDefault="007A7BA4" w:rsidP="007A7BA4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4E7E8E80" w14:textId="77777777" w:rsidTr="00AB177F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41D2" w14:textId="77777777" w:rsidR="007A7BA4" w:rsidRDefault="007A7BA4" w:rsidP="00AB177F">
            <w:r>
              <w:t xml:space="preserve">  function f_TC_7_1_1_12_3_NR_Steps9_11(UInt_Type p_LongDRXCycle,</w:t>
            </w:r>
          </w:p>
          <w:p w14:paraId="6ED1B91A" w14:textId="77777777" w:rsidR="007A7BA4" w:rsidRDefault="007A7BA4" w:rsidP="00AB177F">
            <w:r>
              <w:t xml:space="preserve">                                      UInt_Type p_DrxStartOffset,</w:t>
            </w:r>
          </w:p>
          <w:p w14:paraId="7EB713E7" w14:textId="77777777" w:rsidR="007A7BA4" w:rsidRDefault="007A7BA4" w:rsidP="00AB177F">
            <w:r>
              <w:t xml:space="preserve">                                      DRB_Identity p_DRBId) runs on NR_BASE_PTC</w:t>
            </w:r>
          </w:p>
          <w:p w14:paraId="5083869E" w14:textId="77777777" w:rsidR="007A7BA4" w:rsidRDefault="007A7BA4" w:rsidP="00AB177F">
            <w:r>
              <w:t xml:space="preserve">  {//DRX adaptation / UE wakeup indication</w:t>
            </w:r>
          </w:p>
          <w:p w14:paraId="60D0456C" w14:textId="77777777" w:rsidR="007A7BA4" w:rsidRDefault="007A7BA4" w:rsidP="00AB177F"/>
          <w:p w14:paraId="31041AE6" w14:textId="77777777" w:rsidR="007A7BA4" w:rsidRDefault="007A7BA4" w:rsidP="00AB177F">
            <w:r>
              <w:lastRenderedPageBreak/>
              <w:t xml:space="preserve">     var SubFrameTiming_Type v_Timing;</w:t>
            </w:r>
          </w:p>
          <w:p w14:paraId="0588BB28" w14:textId="77777777" w:rsidR="007A7BA4" w:rsidRDefault="007A7BA4" w:rsidP="00AB177F">
            <w:r>
              <w:t xml:space="preserve">     var template (value) NR_MAC_PDUList_Type v_MAC_PDUListDL;</w:t>
            </w:r>
          </w:p>
          <w:p w14:paraId="69809996" w14:textId="77777777" w:rsidR="007A7BA4" w:rsidRPr="00D63737" w:rsidRDefault="007A7BA4" w:rsidP="00AB177F">
            <w:pPr>
              <w:rPr>
                <w:highlight w:val="yellow"/>
              </w:rPr>
            </w:pPr>
            <w:r>
              <w:t xml:space="preserve">     </w:t>
            </w:r>
            <w:r w:rsidRPr="00D63737">
              <w:rPr>
                <w:highlight w:val="yellow"/>
              </w:rPr>
              <w:t>var NR_SchedulingParameters_Type v_</w:t>
            </w:r>
            <w:proofErr w:type="gramStart"/>
            <w:r w:rsidRPr="00D63737">
              <w:rPr>
                <w:highlight w:val="yellow"/>
              </w:rPr>
              <w:t>SchedulingParameters :</w:t>
            </w:r>
            <w:proofErr w:type="gramEnd"/>
            <w:r w:rsidRPr="00D63737">
              <w:rPr>
                <w:highlight w:val="yellow"/>
              </w:rPr>
              <w:t xml:space="preserve">= fl_NR_SchedulingParameters_DL(); </w:t>
            </w:r>
          </w:p>
          <w:p w14:paraId="05910835" w14:textId="77777777" w:rsidR="007A7BA4" w:rsidRPr="00D63737" w:rsidRDefault="007A7BA4" w:rsidP="00AB177F">
            <w:pPr>
              <w:rPr>
                <w:highlight w:val="yellow"/>
              </w:rPr>
            </w:pPr>
            <w:r w:rsidRPr="00D63737">
              <w:rPr>
                <w:highlight w:val="yellow"/>
              </w:rPr>
              <w:t xml:space="preserve">     </w:t>
            </w:r>
          </w:p>
          <w:p w14:paraId="27F47E45" w14:textId="77777777" w:rsidR="007A7BA4" w:rsidRPr="00D63737" w:rsidRDefault="007A7BA4" w:rsidP="00AB177F">
            <w:pPr>
              <w:rPr>
                <w:highlight w:val="yellow"/>
              </w:rPr>
            </w:pPr>
            <w:r w:rsidRPr="00D63737">
              <w:rPr>
                <w:highlight w:val="yellow"/>
              </w:rPr>
              <w:t xml:space="preserve">    //to configure SS to report reception of HARQ ACK or NACK</w:t>
            </w:r>
          </w:p>
          <w:p w14:paraId="699CEC90" w14:textId="77777777" w:rsidR="007A7BA4" w:rsidRDefault="007A7BA4" w:rsidP="00AB177F">
            <w:r w:rsidRPr="00D63737">
              <w:rPr>
                <w:highlight w:val="yellow"/>
              </w:rPr>
              <w:t xml:space="preserve">    f_NR_SS_</w:t>
            </w:r>
            <w:proofErr w:type="gramStart"/>
            <w:r w:rsidRPr="00D63737">
              <w:rPr>
                <w:highlight w:val="yellow"/>
              </w:rPr>
              <w:t>SystemIndCtrlConfig(</w:t>
            </w:r>
            <w:proofErr w:type="gramEnd"/>
            <w:r w:rsidRPr="00D63737">
              <w:rPr>
                <w:highlight w:val="yellow"/>
              </w:rPr>
              <w:t>nr_Cell1, cds_NR_SystemIndCtrl_UL_HARQ(enable));</w:t>
            </w:r>
            <w:r>
              <w:t xml:space="preserve"> </w:t>
            </w:r>
          </w:p>
          <w:p w14:paraId="442C45CD" w14:textId="77777777" w:rsidR="007A7BA4" w:rsidRDefault="007A7BA4" w:rsidP="00AB177F">
            <w:r>
              <w:t xml:space="preserve">       </w:t>
            </w:r>
          </w:p>
          <w:p w14:paraId="717E9C1E" w14:textId="77777777" w:rsidR="007A7BA4" w:rsidRDefault="007A7BA4" w:rsidP="00AB177F">
            <w:r>
              <w:t xml:space="preserve">    //@siclog "Step 9" siclog@</w:t>
            </w:r>
          </w:p>
          <w:p w14:paraId="21381227" w14:textId="77777777" w:rsidR="007A7BA4" w:rsidRDefault="007A7BA4" w:rsidP="00AB177F">
            <w:r>
              <w:t xml:space="preserve">    //Wait 1280ms to ensure UE is out DRX active time</w:t>
            </w:r>
          </w:p>
          <w:p w14:paraId="7F1D2154" w14:textId="77777777" w:rsidR="007A7BA4" w:rsidRDefault="007A7BA4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1.28);</w:t>
            </w:r>
          </w:p>
          <w:p w14:paraId="1B949871" w14:textId="77777777" w:rsidR="007A7BA4" w:rsidRDefault="007A7BA4" w:rsidP="00AB177F">
            <w:r>
              <w:t xml:space="preserve">      </w:t>
            </w:r>
          </w:p>
          <w:p w14:paraId="2EA8E385" w14:textId="77777777" w:rsidR="007A7BA4" w:rsidRDefault="007A7BA4" w:rsidP="00AB177F">
            <w:r>
              <w:t xml:space="preserve">    //@siclog "Steps 10" siclog@</w:t>
            </w:r>
          </w:p>
          <w:p w14:paraId="202D2F33" w14:textId="77777777" w:rsidR="007A7BA4" w:rsidRDefault="007A7BA4" w:rsidP="00AB177F">
            <w:r>
              <w:t xml:space="preserve">    //In the first PDCCH occasion when the Drx-onDurationTimer is running, the SS indicates the transmission of a DL MAC PDU on the PDCCH.</w:t>
            </w:r>
          </w:p>
          <w:p w14:paraId="00786EC1" w14:textId="77777777" w:rsidR="007A7BA4" w:rsidRDefault="007A7BA4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f_NR_GetMAC_PDUListDL(2, p_DRBId);</w:t>
            </w:r>
          </w:p>
          <w:p w14:paraId="273D9092" w14:textId="77777777" w:rsidR="007A7BA4" w:rsidRDefault="007A7BA4" w:rsidP="00AB177F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f_NR_GetNextSendOccasion_7_1_1_5_X(nr_Cell1, p_LongDRXCycle, p_DrxStartOffset);</w:t>
            </w:r>
          </w:p>
          <w:p w14:paraId="7FDFFC31" w14:textId="77777777" w:rsidR="007A7BA4" w:rsidRDefault="007A7BA4" w:rsidP="00AB177F">
            <w:r>
              <w:t xml:space="preserve">    </w:t>
            </w:r>
            <w:r w:rsidRPr="00D63737">
              <w:rPr>
                <w:highlight w:val="yellow"/>
              </w:rPr>
              <w:t>v_</w:t>
            </w:r>
            <w:proofErr w:type="gramStart"/>
            <w:r w:rsidRPr="00D63737">
              <w:rPr>
                <w:highlight w:val="yellow"/>
              </w:rPr>
              <w:t>Timing :</w:t>
            </w:r>
            <w:proofErr w:type="gramEnd"/>
            <w:r w:rsidRPr="00D63737">
              <w:rPr>
                <w:highlight w:val="yellow"/>
              </w:rPr>
              <w:t>= fl_NR_NextPdcchOcassion(nr_Cell1, v_Timing.HSFN, v_Timing.SFN, v_Timing.Subframe.Number, v_SchedulingParameters);</w:t>
            </w:r>
          </w:p>
          <w:p w14:paraId="4EDAD042" w14:textId="77777777" w:rsidR="007A7BA4" w:rsidRDefault="007A7BA4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cs_TimingInfo_NR(v_Timing), v_MAC_PDUListDL));</w:t>
            </w:r>
          </w:p>
          <w:p w14:paraId="3B745E27" w14:textId="77777777" w:rsidR="007A7BA4" w:rsidRDefault="007A7BA4" w:rsidP="00AB177F">
            <w:r>
              <w:t xml:space="preserve">    </w:t>
            </w:r>
          </w:p>
          <w:p w14:paraId="7A4CC067" w14:textId="77777777" w:rsidR="007A7BA4" w:rsidRDefault="007A7BA4" w:rsidP="00AB177F">
            <w:r>
              <w:t xml:space="preserve">    //@siclog "Steps 11" siclog@</w:t>
            </w:r>
          </w:p>
          <w:p w14:paraId="6D7E1F22" w14:textId="77777777" w:rsidR="007A7BA4" w:rsidRDefault="007A7BA4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10?</w:t>
            </w:r>
          </w:p>
          <w:p w14:paraId="1A7D54F6" w14:textId="77777777" w:rsidR="007A7BA4" w:rsidRDefault="007A7BA4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553133B6" w14:textId="77777777" w:rsidR="007A7BA4" w:rsidRDefault="007A7BA4" w:rsidP="00AB177F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11");</w:t>
            </w:r>
          </w:p>
          <w:p w14:paraId="5B99BEDB" w14:textId="77777777" w:rsidR="007A7BA4" w:rsidRDefault="007A7BA4" w:rsidP="00AB177F">
            <w:r>
              <w:t xml:space="preserve">   </w:t>
            </w:r>
          </w:p>
          <w:p w14:paraId="343BCD6C" w14:textId="77777777" w:rsidR="007A7BA4" w:rsidRDefault="007A7BA4" w:rsidP="00AB177F">
            <w:r>
              <w:t xml:space="preserve">    </w:t>
            </w:r>
            <w:r w:rsidRPr="00D63737">
              <w:rPr>
                <w:highlight w:val="yellow"/>
              </w:rPr>
              <w:t>f_NR_SS_</w:t>
            </w:r>
            <w:proofErr w:type="gramStart"/>
            <w:r w:rsidRPr="00D63737">
              <w:rPr>
                <w:highlight w:val="yellow"/>
              </w:rPr>
              <w:t>SystemIndCtrlConfig(</w:t>
            </w:r>
            <w:proofErr w:type="gramEnd"/>
            <w:r w:rsidRPr="00D63737">
              <w:rPr>
                <w:highlight w:val="yellow"/>
              </w:rPr>
              <w:t>nr_Cell1, cds_NR_SystemIndCtrl_UL_HARQ(disable));</w:t>
            </w:r>
            <w:r>
              <w:t xml:space="preserve"> </w:t>
            </w:r>
          </w:p>
          <w:p w14:paraId="7544775B" w14:textId="77777777" w:rsidR="007A7BA4" w:rsidRDefault="007A7BA4" w:rsidP="00AB177F">
            <w:r>
              <w:t xml:space="preserve">    </w:t>
            </w:r>
          </w:p>
          <w:p w14:paraId="5EA3D711" w14:textId="77777777" w:rsidR="007A7BA4" w:rsidRDefault="007A7BA4" w:rsidP="00AB177F">
            <w:r>
              <w:t xml:space="preserve">  }</w:t>
            </w:r>
          </w:p>
        </w:tc>
      </w:tr>
    </w:tbl>
    <w:p w14:paraId="682DB0D8" w14:textId="0C94DF56" w:rsidR="007A7BA4" w:rsidRDefault="007A7BA4" w:rsidP="007A7BA4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21917400"/>
      <w:r>
        <w:rPr>
          <w:b/>
          <w:lang w:val="pt-BR"/>
        </w:rPr>
        <w:lastRenderedPageBreak/>
        <w:t xml:space="preserve">Change </w:t>
      </w:r>
      <w:r w:rsidR="003370D8">
        <w:rPr>
          <w:b/>
          <w:lang w:val="en-US"/>
        </w:rPr>
        <w:t>4</w:t>
      </w:r>
      <w:bookmarkEnd w:id="2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471BAD62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4156" w14:textId="77777777" w:rsidR="007A7BA4" w:rsidRDefault="007A7BA4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452E" w14:textId="75387E42" w:rsidR="007A7BA4" w:rsidRPr="00D20DE0" w:rsidRDefault="007A7BA4" w:rsidP="00AB177F">
            <w:pPr>
              <w:spacing w:after="0"/>
              <w:rPr>
                <w:lang w:val="en-US"/>
              </w:rPr>
            </w:pPr>
            <w:r w:rsidRPr="00DF0F97">
              <w:t>f_TC_7_1_1_12_3_NR_Steps14_19</w:t>
            </w:r>
            <w:r w:rsidR="00D20DE0">
              <w:rPr>
                <w:lang w:val="en-US"/>
              </w:rPr>
              <w:t>()</w:t>
            </w:r>
          </w:p>
        </w:tc>
      </w:tr>
      <w:tr w:rsidR="007A7BA4" w14:paraId="29779696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60DF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75D3" w14:textId="3DB1CEEE" w:rsidR="00267E81" w:rsidRDefault="00B546B3" w:rsidP="00DF3D68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rrcReconfiguration pocedure </w:t>
            </w:r>
            <w:r>
              <w:rPr>
                <w:rFonts w:ascii="Arial" w:hAnsi="Arial" w:cs="Arial"/>
              </w:rPr>
              <w:t>because indications are still enabled</w:t>
            </w:r>
          </w:p>
          <w:p w14:paraId="695C59D9" w14:textId="77777777" w:rsidR="00267E81" w:rsidRPr="00267E81" w:rsidRDefault="00267E81" w:rsidP="00267E81">
            <w:pPr>
              <w:pStyle w:val="Listenabsatz"/>
              <w:rPr>
                <w:rFonts w:ascii="Arial" w:hAnsi="Arial" w:cs="Arial"/>
              </w:rPr>
            </w:pPr>
          </w:p>
          <w:p w14:paraId="19BFF3DC" w14:textId="77777777" w:rsidR="00AB57BC" w:rsidRDefault="00B546B3" w:rsidP="00DF3D68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267E81">
              <w:rPr>
                <w:rFonts w:ascii="Arial" w:hAnsi="Arial" w:cs="Arial"/>
              </w:rPr>
              <w:t xml:space="preserve">for the test purpose, DCI_2_6 with one block is enough. It is not needed to configure 6 blocks </w:t>
            </w:r>
          </w:p>
          <w:p w14:paraId="73FAFD1C" w14:textId="77777777" w:rsidR="00AB57BC" w:rsidRPr="00AB57BC" w:rsidRDefault="00AB57BC" w:rsidP="00AB57BC">
            <w:pPr>
              <w:pStyle w:val="Listenabsatz"/>
              <w:rPr>
                <w:rFonts w:ascii="Arial" w:hAnsi="Arial" w:cs="Arial"/>
                <w:lang w:val="en-US"/>
              </w:rPr>
            </w:pPr>
          </w:p>
          <w:p w14:paraId="002ADB8E" w14:textId="771C105C" w:rsidR="007A7BA4" w:rsidRPr="00AB57BC" w:rsidRDefault="008303E6" w:rsidP="00DF3D68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T</w:t>
            </w:r>
            <w:r w:rsidR="00597F71">
              <w:rPr>
                <w:rFonts w:ascii="Arial" w:hAnsi="Arial" w:cs="Arial"/>
                <w:lang w:val="en-US"/>
              </w:rPr>
              <w:t xml:space="preserve">he parameter </w:t>
            </w:r>
            <w:r w:rsidR="003B1A92" w:rsidRPr="003B1A92">
              <w:rPr>
                <w:rFonts w:ascii="Arial" w:hAnsi="Arial" w:cs="Arial"/>
                <w:lang w:val="en-US"/>
              </w:rPr>
              <w:t>p_DRX_HARQ_RTT_TimerDL</w:t>
            </w:r>
            <w:r w:rsidR="003B1A92">
              <w:rPr>
                <w:rFonts w:ascii="Arial" w:hAnsi="Arial" w:cs="Arial"/>
                <w:lang w:val="en-US"/>
              </w:rPr>
              <w:t xml:space="preserve"> will be measured in symbols (not slots)</w:t>
            </w:r>
          </w:p>
          <w:p w14:paraId="40F189F8" w14:textId="77777777" w:rsidR="00DF3D68" w:rsidRDefault="00DF3D68" w:rsidP="00DF3D68">
            <w:pPr>
              <w:pStyle w:val="Listenabsatz"/>
              <w:rPr>
                <w:rFonts w:ascii="Arial" w:hAnsi="Arial" w:cs="Arial"/>
              </w:rPr>
            </w:pPr>
          </w:p>
          <w:p w14:paraId="742F9A75" w14:textId="6F3CCEE8" w:rsidR="00DF3D68" w:rsidRDefault="00DF3D68" w:rsidP="00DF3D68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WakeUp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7FB8B4F7" w14:textId="77777777" w:rsidR="002778C9" w:rsidRPr="002778C9" w:rsidRDefault="002778C9" w:rsidP="002778C9">
            <w:pPr>
              <w:pStyle w:val="Listenabsatz"/>
              <w:rPr>
                <w:rFonts w:ascii="Arial" w:hAnsi="Arial" w:cs="Arial"/>
              </w:rPr>
            </w:pPr>
          </w:p>
          <w:p w14:paraId="5EDFB35D" w14:textId="38F8D2C2" w:rsidR="002778C9" w:rsidRDefault="002778C9" w:rsidP="002778C9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the test purpose, below conditions should be satisfied</w:t>
            </w:r>
          </w:p>
          <w:p w14:paraId="46F0D199" w14:textId="77777777" w:rsidR="002778C9" w:rsidRPr="004266ED" w:rsidRDefault="002778C9" w:rsidP="002778C9">
            <w:pPr>
              <w:pStyle w:val="Listenabsatz"/>
              <w:rPr>
                <w:rFonts w:ascii="Arial" w:hAnsi="Arial" w:cs="Arial"/>
              </w:rPr>
            </w:pPr>
          </w:p>
          <w:p w14:paraId="1FA5BA1E" w14:textId="77777777" w:rsidR="002778C9" w:rsidRDefault="002778C9" w:rsidP="002778C9">
            <w:pPr>
              <w:pStyle w:val="Listenabsatz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Step 15 and step 16 should happen in the same cycle </w:t>
            </w:r>
          </w:p>
          <w:p w14:paraId="33E1DB14" w14:textId="77777777" w:rsidR="002778C9" w:rsidRDefault="002778C9" w:rsidP="002778C9">
            <w:pPr>
              <w:pStyle w:val="Listenabsatz"/>
              <w:ind w:left="1440"/>
              <w:rPr>
                <w:rFonts w:ascii="Arial" w:hAnsi="Arial" w:cs="Arial"/>
              </w:rPr>
            </w:pPr>
          </w:p>
          <w:p w14:paraId="7A9E615C" w14:textId="77777777" w:rsidR="002778C9" w:rsidRDefault="002778C9" w:rsidP="002778C9">
            <w:pPr>
              <w:pStyle w:val="Listenabsatz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Step 17A and step 18 should happen in the same cycle </w:t>
            </w:r>
          </w:p>
          <w:p w14:paraId="2909F11F" w14:textId="77777777" w:rsidR="002778C9" w:rsidRPr="004266ED" w:rsidRDefault="002778C9" w:rsidP="002778C9">
            <w:pPr>
              <w:pStyle w:val="Listenabsatz"/>
              <w:rPr>
                <w:rFonts w:ascii="Arial" w:hAnsi="Arial" w:cs="Arial"/>
              </w:rPr>
            </w:pPr>
          </w:p>
          <w:p w14:paraId="7D73FEE9" w14:textId="77777777" w:rsidR="002778C9" w:rsidRDefault="002778C9" w:rsidP="002778C9">
            <w:pPr>
              <w:pStyle w:val="Listenabsatz"/>
              <w:ind w:left="1440"/>
              <w:rPr>
                <w:rFonts w:ascii="Arial" w:hAnsi="Arial" w:cs="Arial"/>
              </w:rPr>
            </w:pPr>
          </w:p>
          <w:p w14:paraId="660729E0" w14:textId="77777777" w:rsidR="002778C9" w:rsidRDefault="002778C9" w:rsidP="002778C9">
            <w:pPr>
              <w:pStyle w:val="Listenabsatz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Duration between step 15 and step17A = N * </w:t>
            </w:r>
            <w:r w:rsidRPr="000F75F7">
              <w:rPr>
                <w:rFonts w:ascii="Arial" w:hAnsi="Arial" w:cs="Arial"/>
              </w:rPr>
              <w:t>p_LongDRXCycle</w:t>
            </w:r>
          </w:p>
          <w:p w14:paraId="3BDE72AE" w14:textId="77777777" w:rsidR="002778C9" w:rsidRDefault="002778C9" w:rsidP="002778C9">
            <w:pPr>
              <w:pStyle w:val="Listenabsatz"/>
              <w:ind w:left="1440"/>
              <w:rPr>
                <w:rFonts w:ascii="Arial" w:hAnsi="Arial" w:cs="Arial"/>
              </w:rPr>
            </w:pPr>
          </w:p>
          <w:p w14:paraId="5FE26429" w14:textId="77777777" w:rsidR="002778C9" w:rsidRDefault="002778C9" w:rsidP="002778C9">
            <w:pPr>
              <w:pStyle w:val="Listenabsatz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Duration between step 16 and step 17A &gt; </w:t>
            </w:r>
            <w:r w:rsidRPr="00DC7D76">
              <w:rPr>
                <w:rFonts w:ascii="Arial" w:hAnsi="Arial" w:cs="Arial"/>
              </w:rPr>
              <w:t>v_NR_SlotOffsetK1 + p_DRX_HARQ_RTT_TimerDL</w:t>
            </w:r>
          </w:p>
          <w:p w14:paraId="0B2968C4" w14:textId="77777777" w:rsidR="002778C9" w:rsidRPr="004266ED" w:rsidRDefault="002778C9" w:rsidP="002778C9">
            <w:pPr>
              <w:pStyle w:val="Listenabsatz"/>
              <w:rPr>
                <w:rFonts w:ascii="Arial" w:hAnsi="Arial" w:cs="Arial"/>
              </w:rPr>
            </w:pPr>
          </w:p>
          <w:p w14:paraId="4EA4E1F2" w14:textId="77777777" w:rsidR="002778C9" w:rsidRDefault="002778C9" w:rsidP="002778C9">
            <w:pPr>
              <w:pStyle w:val="Listenabsatz"/>
              <w:ind w:left="1440"/>
              <w:rPr>
                <w:rFonts w:ascii="Arial" w:hAnsi="Arial" w:cs="Arial"/>
              </w:rPr>
            </w:pPr>
          </w:p>
          <w:p w14:paraId="267CEA57" w14:textId="77777777" w:rsidR="002778C9" w:rsidRPr="00DC7D76" w:rsidRDefault="002778C9" w:rsidP="002778C9">
            <w:pPr>
              <w:pStyle w:val="Listenabsatz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 w:rsidRPr="00DC7D76">
              <w:rPr>
                <w:rFonts w:ascii="Arial" w:hAnsi="Arial" w:cs="Arial"/>
              </w:rPr>
              <w:t>v_NR_SlotOffsetK1 + p_DRX_HARQ_RTT_TimerDL</w:t>
            </w:r>
            <w:r>
              <w:rPr>
                <w:rFonts w:ascii="Arial" w:hAnsi="Arial" w:cs="Arial"/>
              </w:rPr>
              <w:t xml:space="preserve"> &lt;= duration between step 16 and step 18 &lt;= </w:t>
            </w:r>
            <w:r w:rsidRPr="00C90839">
              <w:rPr>
                <w:rFonts w:ascii="Arial" w:hAnsi="Arial" w:cs="Arial"/>
              </w:rPr>
              <w:tab/>
              <w:t>v_NR_SlotOffsetK1 + p_DRX_HARQ_RTT_TimerDL</w:t>
            </w:r>
            <w:r>
              <w:rPr>
                <w:rFonts w:ascii="Arial" w:hAnsi="Arial" w:cs="Arial"/>
              </w:rPr>
              <w:t xml:space="preserve"> + </w:t>
            </w:r>
            <w:r w:rsidRPr="00DB1D34">
              <w:rPr>
                <w:rFonts w:ascii="Arial" w:hAnsi="Arial" w:cs="Arial"/>
              </w:rPr>
              <w:t>drx-RetransmissionTimerDL</w:t>
            </w:r>
          </w:p>
          <w:p w14:paraId="2136D4E3" w14:textId="15B05A6C" w:rsidR="002778C9" w:rsidRDefault="002778C9" w:rsidP="00277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="003B640F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current implemation does not meet </w:t>
            </w:r>
            <w:r w:rsidR="003B640F">
              <w:rPr>
                <w:rFonts w:ascii="Arial" w:hAnsi="Arial" w:cs="Arial"/>
              </w:rPr>
              <w:t>these</w:t>
            </w:r>
            <w:r>
              <w:rPr>
                <w:rFonts w:ascii="Arial" w:hAnsi="Arial" w:cs="Arial"/>
              </w:rPr>
              <w:t xml:space="preserve"> requirement</w:t>
            </w:r>
            <w:r w:rsidR="003B640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</w:p>
          <w:p w14:paraId="0ADA9CA9" w14:textId="4C4F349C" w:rsidR="002778C9" w:rsidRDefault="003B640F" w:rsidP="00DF3D68">
            <w:pPr>
              <w:pStyle w:val="Listenabsatz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B640F">
              <w:rPr>
                <w:rFonts w:ascii="Arial" w:hAnsi="Arial" w:cs="Arial"/>
              </w:rPr>
              <w:t xml:space="preserve">he default </w:t>
            </w:r>
            <w:r w:rsidR="006E6C37">
              <w:rPr>
                <w:rFonts w:ascii="Arial" w:hAnsi="Arial" w:cs="Arial"/>
              </w:rPr>
              <w:t xml:space="preserve">timing </w:t>
            </w:r>
            <w:r w:rsidR="00FA3530">
              <w:rPr>
                <w:rFonts w:ascii="Arial" w:hAnsi="Arial" w:cs="Arial"/>
              </w:rPr>
              <w:t xml:space="preserve">advance </w:t>
            </w:r>
            <w:r w:rsidR="006E6C37">
              <w:rPr>
                <w:rFonts w:ascii="Arial" w:hAnsi="Arial" w:cs="Arial"/>
              </w:rPr>
              <w:t>of 2</w:t>
            </w:r>
            <w:r w:rsidRPr="003B640F">
              <w:rPr>
                <w:rFonts w:ascii="Arial" w:hAnsi="Arial" w:cs="Arial"/>
              </w:rPr>
              <w:t xml:space="preserve"> cycle</w:t>
            </w:r>
            <w:r w:rsidR="00FA3530">
              <w:rPr>
                <w:rFonts w:ascii="Arial" w:hAnsi="Arial" w:cs="Arial"/>
              </w:rPr>
              <w:t xml:space="preserve">s </w:t>
            </w:r>
            <w:r w:rsidRPr="003B640F">
              <w:rPr>
                <w:rFonts w:ascii="Arial" w:hAnsi="Arial" w:cs="Arial"/>
              </w:rPr>
              <w:t xml:space="preserve">ahead is too short for </w:t>
            </w:r>
            <w:r w:rsidR="00FA3530">
              <w:rPr>
                <w:rFonts w:ascii="Arial" w:hAnsi="Arial" w:cs="Arial"/>
              </w:rPr>
              <w:t>all the SS reconfigurations</w:t>
            </w:r>
          </w:p>
          <w:p w14:paraId="07357935" w14:textId="7790418C" w:rsidR="007A7BA4" w:rsidRPr="00952906" w:rsidRDefault="007A7BA4" w:rsidP="00AB177F">
            <w:pPr>
              <w:rPr>
                <w:rFonts w:ascii="Arial" w:hAnsi="Arial" w:cs="Arial"/>
                <w:lang w:val="en-US"/>
              </w:rPr>
            </w:pPr>
          </w:p>
        </w:tc>
      </w:tr>
      <w:tr w:rsidR="007A7BA4" w14:paraId="5F3F5456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069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086" w14:textId="77777777" w:rsidR="003370D8" w:rsidRDefault="003370D8" w:rsidP="003370D8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enable/disable UL HARQ indications in each sub function</w:t>
            </w:r>
          </w:p>
          <w:p w14:paraId="22B2DBEB" w14:textId="77777777" w:rsidR="003370D8" w:rsidRDefault="003370D8" w:rsidP="003370D8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4CAAABD2" w14:textId="5F1CC625" w:rsidR="007A7BA4" w:rsidRDefault="003370D8" w:rsidP="003370D8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370D8">
              <w:rPr>
                <w:lang w:val="en-SG"/>
              </w:rPr>
              <w:t>replace cs_NR_DciFormat_2_6_Block_List_6Items with {cs_NR_DciFormat_2_6_Block_Type</w:t>
            </w:r>
            <w:r>
              <w:rPr>
                <w:lang w:val="en-SG"/>
              </w:rPr>
              <w:t>}</w:t>
            </w:r>
          </w:p>
          <w:p w14:paraId="299F4B69" w14:textId="77777777" w:rsidR="003370D8" w:rsidRDefault="003370D8" w:rsidP="003370D8">
            <w:pPr>
              <w:pStyle w:val="Listenabsatz"/>
              <w:rPr>
                <w:lang w:val="en-SG"/>
              </w:rPr>
            </w:pPr>
          </w:p>
          <w:p w14:paraId="40F572E1" w14:textId="6E0292B4" w:rsidR="00AB57BC" w:rsidRPr="00FC1A7C" w:rsidRDefault="003B1A92" w:rsidP="00AB177F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FC1A7C">
              <w:rPr>
                <w:lang w:val="en-SG"/>
              </w:rPr>
              <w:t xml:space="preserve">Convert p_DRX_HARQ_RTT_TimerDL from symbols to slots </w:t>
            </w:r>
          </w:p>
          <w:p w14:paraId="511A494B" w14:textId="0AACA265" w:rsidR="00AB57BC" w:rsidRPr="00AB57BC" w:rsidRDefault="00AB57BC" w:rsidP="00AB57BC">
            <w:pPr>
              <w:pStyle w:val="CRCoverPage"/>
              <w:spacing w:after="0"/>
              <w:rPr>
                <w:lang w:val="en-SG"/>
              </w:rPr>
            </w:pPr>
          </w:p>
          <w:p w14:paraId="58F529DC" w14:textId="77777777" w:rsidR="007A7BA4" w:rsidRDefault="007A7BA4" w:rsidP="00AB177F">
            <w:pPr>
              <w:pStyle w:val="CRCoverPage"/>
              <w:spacing w:after="0"/>
              <w:rPr>
                <w:lang w:val="en-SG"/>
              </w:rPr>
            </w:pPr>
          </w:p>
          <w:p w14:paraId="3A858B4C" w14:textId="6B5BD303" w:rsidR="00E22BED" w:rsidRDefault="00E22BED" w:rsidP="00E22BED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3CBAF820" w14:textId="6BCDBBF7" w:rsidR="00627662" w:rsidRDefault="00627662" w:rsidP="00627662">
            <w:pPr>
              <w:pStyle w:val="CRCoverPage"/>
              <w:spacing w:after="0"/>
              <w:rPr>
                <w:lang w:val="en-SG"/>
              </w:rPr>
            </w:pPr>
          </w:p>
          <w:p w14:paraId="4EB0D27D" w14:textId="75989102" w:rsidR="00627662" w:rsidRDefault="00627662" w:rsidP="00627662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Modify the timing for each step</w:t>
            </w:r>
          </w:p>
          <w:p w14:paraId="0B443DE7" w14:textId="77777777" w:rsidR="00627662" w:rsidRDefault="00627662" w:rsidP="00627662">
            <w:pPr>
              <w:pStyle w:val="Listenabsatz"/>
              <w:rPr>
                <w:lang w:val="en-SG"/>
              </w:rPr>
            </w:pPr>
          </w:p>
          <w:p w14:paraId="78FFE013" w14:textId="2E70314E" w:rsidR="00627662" w:rsidRPr="003D4E6C" w:rsidRDefault="00627662" w:rsidP="00627662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 additional time </w:t>
            </w:r>
            <w:r w:rsidR="00FA3530">
              <w:rPr>
                <w:lang w:val="en-SG"/>
              </w:rPr>
              <w:t xml:space="preserve">advance </w:t>
            </w:r>
          </w:p>
          <w:p w14:paraId="3AF83613" w14:textId="77777777" w:rsidR="007A7BA4" w:rsidRDefault="007A7BA4" w:rsidP="00AB177F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3C67490B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547D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2CD" w14:textId="77777777" w:rsidR="007A7BA4" w:rsidRDefault="007A7BA4" w:rsidP="00AB177F">
            <w:pPr>
              <w:spacing w:after="0"/>
              <w:rPr>
                <w:rFonts w:ascii="Arial" w:hAnsi="Arial" w:cs="Arial"/>
              </w:rPr>
            </w:pPr>
            <w:r w:rsidRPr="00DF0F97">
              <w:rPr>
                <w:rFonts w:ascii="Arial" w:hAnsi="Arial" w:cs="Arial"/>
              </w:rPr>
              <w:t>MAC_PowerSaving_TC_Common_NR</w:t>
            </w:r>
          </w:p>
        </w:tc>
      </w:tr>
      <w:tr w:rsidR="007A7BA4" w14:paraId="59365237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0D86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ABB8" w14:textId="77777777" w:rsidR="001C71C1" w:rsidRDefault="001C71C1" w:rsidP="001C71C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 Accepted</w:t>
            </w:r>
          </w:p>
          <w:p w14:paraId="6E392371" w14:textId="7F671D7F" w:rsidR="001C71C1" w:rsidRPr="001C71C1" w:rsidRDefault="001C71C1" w:rsidP="001C71C1">
            <w:pPr>
              <w:rPr>
                <w:rFonts w:ascii="Arial" w:hAnsi="Arial"/>
                <w:highlight w:val="red"/>
              </w:rPr>
            </w:pPr>
            <w:r w:rsidRPr="001C71C1">
              <w:rPr>
                <w:rFonts w:ascii="Arial" w:hAnsi="Arial"/>
                <w:highlight w:val="red"/>
              </w:rPr>
              <w:t>2 Rejected</w:t>
            </w:r>
          </w:p>
          <w:p w14:paraId="57B27D7D" w14:textId="26BBFACA" w:rsidR="001C71C1" w:rsidRPr="00C2059E" w:rsidRDefault="001C71C1" w:rsidP="001C71C1">
            <w:pPr>
              <w:rPr>
                <w:rFonts w:ascii="Arial" w:hAnsi="Arial"/>
                <w:highlight w:val="red"/>
              </w:rPr>
            </w:pPr>
            <w:r w:rsidRPr="00C2059E">
              <w:rPr>
                <w:rFonts w:ascii="Arial" w:hAnsi="Arial"/>
                <w:highlight w:val="red"/>
              </w:rPr>
              <w:t>3</w:t>
            </w:r>
            <w:r w:rsidR="004E28B9" w:rsidRPr="00C2059E">
              <w:rPr>
                <w:rFonts w:ascii="Arial" w:hAnsi="Arial"/>
                <w:highlight w:val="red"/>
              </w:rPr>
              <w:t>.</w:t>
            </w:r>
            <w:r w:rsidR="00C32BB0" w:rsidRPr="00C2059E">
              <w:rPr>
                <w:rFonts w:ascii="Arial" w:hAnsi="Arial"/>
                <w:highlight w:val="red"/>
              </w:rPr>
              <w:t>Not needed, see 5</w:t>
            </w:r>
          </w:p>
          <w:p w14:paraId="6AC1575E" w14:textId="77777777" w:rsidR="001E2419" w:rsidRDefault="001E2419" w:rsidP="001C71C1">
            <w:pPr>
              <w:rPr>
                <w:rFonts w:ascii="Arial" w:hAnsi="Arial"/>
                <w:highlight w:val="magenta"/>
              </w:rPr>
            </w:pPr>
          </w:p>
          <w:p w14:paraId="6D720714" w14:textId="61EB4B14" w:rsidR="00560CE9" w:rsidRDefault="00560CE9" w:rsidP="001C71C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4. </w:t>
            </w:r>
            <w:r w:rsidR="003B4F66">
              <w:rPr>
                <w:rFonts w:ascii="Arial" w:hAnsi="Arial"/>
                <w:highlight w:val="cyan"/>
              </w:rPr>
              <w:t>Accepted</w:t>
            </w:r>
            <w:r>
              <w:rPr>
                <w:rFonts w:ascii="Arial" w:hAnsi="Arial"/>
                <w:highlight w:val="cyan"/>
              </w:rPr>
              <w:t xml:space="preserve">, but it is proposed to get rid of v_DrxActiveTiming as it is actually used only once, in step 16. </w:t>
            </w:r>
            <w:proofErr w:type="gramStart"/>
            <w:r>
              <w:rPr>
                <w:rFonts w:ascii="Arial" w:hAnsi="Arial"/>
                <w:highlight w:val="cyan"/>
              </w:rPr>
              <w:t>So</w:t>
            </w:r>
            <w:proofErr w:type="gramEnd"/>
            <w:r>
              <w:rPr>
                <w:rFonts w:ascii="Arial" w:hAnsi="Arial"/>
                <w:highlight w:val="cyan"/>
              </w:rPr>
              <w:t xml:space="preserve"> no need to propag</w:t>
            </w:r>
            <w:r w:rsidR="00576663">
              <w:rPr>
                <w:rFonts w:ascii="Arial" w:hAnsi="Arial"/>
                <w:highlight w:val="cyan"/>
              </w:rPr>
              <w:t>a</w:t>
            </w:r>
            <w:r>
              <w:rPr>
                <w:rFonts w:ascii="Arial" w:hAnsi="Arial"/>
                <w:highlight w:val="cyan"/>
              </w:rPr>
              <w:t>t</w:t>
            </w:r>
            <w:r w:rsidR="00576663">
              <w:rPr>
                <w:rFonts w:ascii="Arial" w:hAnsi="Arial"/>
                <w:highlight w:val="cyan"/>
              </w:rPr>
              <w:t>e</w:t>
            </w:r>
            <w:r>
              <w:rPr>
                <w:rFonts w:ascii="Arial" w:hAnsi="Arial"/>
                <w:highlight w:val="cyan"/>
              </w:rPr>
              <w:t xml:space="preserve"> it though the whole TC.</w:t>
            </w:r>
          </w:p>
          <w:p w14:paraId="3C95C86A" w14:textId="71C4B1C7" w:rsidR="00904165" w:rsidRPr="001C71C1" w:rsidRDefault="001E2419" w:rsidP="00D0209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5 </w:t>
            </w:r>
            <w:r w:rsidR="00D02098">
              <w:rPr>
                <w:rFonts w:ascii="Arial" w:hAnsi="Arial"/>
                <w:highlight w:val="cyan"/>
              </w:rPr>
              <w:t>Accepted, a</w:t>
            </w:r>
            <w:r w:rsidR="00A903ED">
              <w:rPr>
                <w:rFonts w:ascii="Arial" w:hAnsi="Arial"/>
                <w:highlight w:val="cyan"/>
              </w:rPr>
              <w:t>ltenrative proposal</w:t>
            </w:r>
            <w:r w:rsidR="00D02098">
              <w:rPr>
                <w:rFonts w:ascii="Arial" w:hAnsi="Arial"/>
                <w:highlight w:val="cyan"/>
              </w:rPr>
              <w:t xml:space="preserve"> will be implemented</w:t>
            </w:r>
          </w:p>
        </w:tc>
      </w:tr>
    </w:tbl>
    <w:p w14:paraId="13FCDB4E" w14:textId="77777777" w:rsidR="007A7BA4" w:rsidRDefault="007A7BA4" w:rsidP="007A7BA4"/>
    <w:p w14:paraId="6675F236" w14:textId="77777777" w:rsidR="007A7BA4" w:rsidRDefault="007A7BA4" w:rsidP="007A7BA4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D1D9459" w14:textId="77777777" w:rsidTr="0090416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845" w14:textId="77777777" w:rsidR="007A7BA4" w:rsidRDefault="007A7BA4" w:rsidP="00AB177F">
            <w:r>
              <w:lastRenderedPageBreak/>
              <w:t xml:space="preserve">  function f_TC_7_1_1_12_3_NR_Steps14_19(UInt_Type p_LongDRXCycle,</w:t>
            </w:r>
          </w:p>
          <w:p w14:paraId="23B07310" w14:textId="77777777" w:rsidR="007A7BA4" w:rsidRDefault="007A7BA4" w:rsidP="00AB177F">
            <w:r>
              <w:t xml:space="preserve">                                      UInt_Type p_DrxStartOffset,</w:t>
            </w:r>
          </w:p>
          <w:p w14:paraId="433AF80A" w14:textId="77777777" w:rsidR="007A7BA4" w:rsidRDefault="007A7BA4" w:rsidP="00AB177F">
            <w:r>
              <w:t xml:space="preserve">                                      DRB_Identity p_DRBId,</w:t>
            </w:r>
          </w:p>
          <w:p w14:paraId="484A7F8F" w14:textId="77777777" w:rsidR="007A7BA4" w:rsidRDefault="007A7BA4" w:rsidP="00AB177F">
            <w:r>
              <w:t xml:space="preserve">                                      DRX_Config.drx_HARQ_RTT_TimerDL p_DRX_HARQ_RTT_TimerDL) runs on NR_BASE_PTC</w:t>
            </w:r>
          </w:p>
          <w:p w14:paraId="6D0C6850" w14:textId="77777777" w:rsidR="007A7BA4" w:rsidRDefault="007A7BA4" w:rsidP="00AB177F">
            <w:r>
              <w:t xml:space="preserve">  {//DRX adaptation / UE wakeup indication</w:t>
            </w:r>
          </w:p>
          <w:p w14:paraId="100ABD53" w14:textId="77777777" w:rsidR="007A7BA4" w:rsidRDefault="007A7BA4" w:rsidP="00AB177F"/>
          <w:p w14:paraId="070DE12A" w14:textId="77777777" w:rsidR="007A7BA4" w:rsidRDefault="007A7BA4" w:rsidP="00AB177F">
            <w:r>
              <w:t xml:space="preserve">     var SubFrameTiming_Type v_WakeUpTiming;</w:t>
            </w:r>
          </w:p>
          <w:p w14:paraId="3A83AABA" w14:textId="77777777" w:rsidR="007A7BA4" w:rsidRDefault="007A7BA4" w:rsidP="00AB177F">
            <w:r>
              <w:t xml:space="preserve">     var SubFrameTiming_Type v_Timing;</w:t>
            </w:r>
          </w:p>
          <w:p w14:paraId="68396A53" w14:textId="77777777" w:rsidR="007A7BA4" w:rsidRDefault="007A7BA4" w:rsidP="00AB177F">
            <w:r>
              <w:t xml:space="preserve">     var template (value) NR_MAC_PDUList_Type v_MAC_PDUListDL;</w:t>
            </w:r>
          </w:p>
          <w:p w14:paraId="7DB0DA4D" w14:textId="77777777" w:rsidR="007A7BA4" w:rsidRDefault="007A7BA4" w:rsidP="00AB177F">
            <w:r>
              <w:t xml:space="preserve">     var integer v_SlotsInSubframe;</w:t>
            </w:r>
          </w:p>
          <w:p w14:paraId="04B3A83F" w14:textId="77777777" w:rsidR="007A7BA4" w:rsidRDefault="007A7BA4" w:rsidP="00AB177F">
            <w:r>
              <w:t xml:space="preserve">     var integer v_NR_SlotOffsetK1;</w:t>
            </w:r>
          </w:p>
          <w:p w14:paraId="7B4A3E7E" w14:textId="77777777" w:rsidR="007A7BA4" w:rsidRDefault="007A7BA4" w:rsidP="00AB177F">
            <w:r>
              <w:t xml:space="preserve">     var integer v_DRC_onDurationTimer;</w:t>
            </w:r>
          </w:p>
          <w:p w14:paraId="6A4C5E28" w14:textId="77777777" w:rsidR="007A7BA4" w:rsidRDefault="007A7BA4" w:rsidP="00AB177F"/>
          <w:p w14:paraId="0EC52470" w14:textId="77777777" w:rsidR="007A7BA4" w:rsidRDefault="007A7BA4" w:rsidP="00AB177F">
            <w:r>
              <w:t xml:space="preserve">     timer t_</w:t>
            </w:r>
            <w:proofErr w:type="gramStart"/>
            <w:r>
              <w:t>Watchdog :</w:t>
            </w:r>
            <w:proofErr w:type="gramEnd"/>
            <w:r>
              <w:t>= 5.0;</w:t>
            </w:r>
          </w:p>
          <w:p w14:paraId="3C13927D" w14:textId="77777777" w:rsidR="007A7BA4" w:rsidRDefault="007A7BA4" w:rsidP="00AB177F">
            <w:r>
              <w:t xml:space="preserve">     </w:t>
            </w:r>
          </w:p>
          <w:p w14:paraId="55E788EB" w14:textId="77777777" w:rsidR="007A7BA4" w:rsidRDefault="007A7BA4" w:rsidP="00AB177F">
            <w:r>
              <w:t xml:space="preserve">     </w:t>
            </w:r>
          </w:p>
          <w:p w14:paraId="2E7C9276" w14:textId="77777777" w:rsidR="007A7BA4" w:rsidRDefault="007A7BA4" w:rsidP="00AB177F">
            <w:r>
              <w:t xml:space="preserve">    //@siclog Step 14 siclog@</w:t>
            </w:r>
          </w:p>
          <w:p w14:paraId="7C0B92B4" w14:textId="77777777" w:rsidR="007A7BA4" w:rsidRDefault="007A7BA4" w:rsidP="00AB177F">
            <w:r>
              <w:t xml:space="preserve">    //Wait 20ms to ensure UE is out DRX active time.</w:t>
            </w:r>
          </w:p>
          <w:p w14:paraId="6307FB6D" w14:textId="77777777" w:rsidR="007A7BA4" w:rsidRDefault="007A7BA4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0.02);</w:t>
            </w:r>
          </w:p>
          <w:p w14:paraId="44455E23" w14:textId="77777777" w:rsidR="007A7BA4" w:rsidRDefault="007A7BA4" w:rsidP="00AB177F">
            <w:r>
              <w:t xml:space="preserve">    </w:t>
            </w:r>
          </w:p>
          <w:p w14:paraId="343940E1" w14:textId="77777777" w:rsidR="007A7BA4" w:rsidRDefault="007A7BA4" w:rsidP="00AB177F">
            <w:r>
              <w:t xml:space="preserve">    //@siclog Step 15 siclog@</w:t>
            </w:r>
          </w:p>
          <w:p w14:paraId="137ABB40" w14:textId="77777777" w:rsidR="007A7BA4" w:rsidRDefault="007A7BA4" w:rsidP="00AB177F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666E52F9" w14:textId="65CEB6F5" w:rsidR="007A7BA4" w:rsidRDefault="007A7BA4" w:rsidP="00AB177F">
            <w:r>
              <w:t xml:space="preserve">    </w:t>
            </w:r>
            <w:r w:rsidRPr="00D20DE0">
              <w:rPr>
                <w:highlight w:val="yellow"/>
              </w:rPr>
              <w:t>v_</w:t>
            </w:r>
            <w:proofErr w:type="gramStart"/>
            <w:r w:rsidRPr="00D20DE0">
              <w:rPr>
                <w:highlight w:val="yellow"/>
              </w:rPr>
              <w:t>WakeUpTiming :</w:t>
            </w:r>
            <w:proofErr w:type="gramEnd"/>
            <w:r w:rsidRPr="00D20DE0">
              <w:rPr>
                <w:highlight w:val="yellow"/>
              </w:rPr>
              <w:t>= 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D20DE0">
              <w:rPr>
                <w:highlight w:val="yellow"/>
              </w:rPr>
              <w:t>Timing (nr_Cell1, p_LongDRXCycle, p_DrxStartOffset</w:t>
            </w:r>
            <w:r>
              <w:t>);</w:t>
            </w:r>
          </w:p>
          <w:p w14:paraId="31721AA9" w14:textId="77777777" w:rsidR="007A7BA4" w:rsidRDefault="007A7BA4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cs_TimingInfo_NR(v_WakeUpTiming),</w:t>
            </w:r>
            <w:r w:rsidRPr="00D20DE0">
              <w:rPr>
                <w:highlight w:val="yellow"/>
              </w:rPr>
              <w:t>cs_NR_DciFormat_2_6_Block_List_6Items('1'B)));</w:t>
            </w:r>
          </w:p>
          <w:p w14:paraId="01759712" w14:textId="77777777" w:rsidR="007A7BA4" w:rsidRDefault="007A7BA4" w:rsidP="00AB177F">
            <w:r>
              <w:t xml:space="preserve">    </w:t>
            </w:r>
          </w:p>
          <w:p w14:paraId="17314091" w14:textId="77777777" w:rsidR="007A7BA4" w:rsidRDefault="007A7BA4" w:rsidP="00AB177F">
            <w:r>
              <w:t xml:space="preserve">    //@siclog Step 16 siclog@</w:t>
            </w:r>
          </w:p>
          <w:p w14:paraId="5786C8E7" w14:textId="77777777" w:rsidR="007A7BA4" w:rsidRDefault="007A7BA4" w:rsidP="00AB177F">
            <w:r>
              <w:t xml:space="preserve">    //In the last PDCCH occasion when the Drx-onDurationTimer is running, the SS indicates the transmission of an invalid DL MAC PDU on the PDCCH.</w:t>
            </w:r>
          </w:p>
          <w:p w14:paraId="68D61D2B" w14:textId="77777777" w:rsidR="007A7BA4" w:rsidRDefault="007A7BA4" w:rsidP="00AB177F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Erroneous));</w:t>
            </w:r>
          </w:p>
          <w:p w14:paraId="7929FBA5" w14:textId="77777777" w:rsidR="007A7BA4" w:rsidRDefault="007A7BA4" w:rsidP="00AB177F">
            <w:r>
              <w:t xml:space="preserve">    </w:t>
            </w:r>
            <w:r w:rsidRPr="00D20DE0">
              <w:rPr>
                <w:highlight w:val="yellow"/>
              </w:rPr>
              <w:t>v_</w:t>
            </w:r>
            <w:proofErr w:type="gramStart"/>
            <w:r w:rsidRPr="00D20DE0">
              <w:rPr>
                <w:highlight w:val="yellow"/>
              </w:rPr>
              <w:t>Timing :</w:t>
            </w:r>
            <w:proofErr w:type="gramEnd"/>
            <w:r w:rsidRPr="00D20DE0">
              <w:rPr>
                <w:highlight w:val="yellow"/>
              </w:rPr>
              <w:t>= f_NR_GetNextSendOccasion_7_1_1_5_X(nr_Cell1, p_LongDRXCycle, p_DrxStartOffset);</w:t>
            </w:r>
          </w:p>
          <w:p w14:paraId="5AA7E0E6" w14:textId="77777777" w:rsidR="007A7BA4" w:rsidRDefault="007A7BA4" w:rsidP="00AB177F">
            <w:r>
              <w:t xml:space="preserve">    // Last PDCCH occasion while On Duration Timer is running.</w:t>
            </w:r>
          </w:p>
          <w:p w14:paraId="756BD069" w14:textId="77777777" w:rsidR="007A7BA4" w:rsidRDefault="007A7BA4" w:rsidP="00AB177F">
            <w:r>
              <w:t xml:space="preserve">    v_</w:t>
            </w:r>
            <w:proofErr w:type="gramStart"/>
            <w:r>
              <w:t>SlotsInSubframe :</w:t>
            </w:r>
            <w:proofErr w:type="gramEnd"/>
            <w:r>
              <w:t>= f_NR_CellInfo_GetSlotsNumberPerSubframe(nr_Cell1) ;</w:t>
            </w:r>
          </w:p>
          <w:p w14:paraId="44274BD3" w14:textId="77777777" w:rsidR="007A7BA4" w:rsidRDefault="007A7BA4" w:rsidP="00AB177F">
            <w:r>
              <w:t xml:space="preserve">     </w:t>
            </w:r>
          </w:p>
          <w:p w14:paraId="3294A4E9" w14:textId="77777777" w:rsidR="007A7BA4" w:rsidRDefault="007A7BA4" w:rsidP="00AB177F">
            <w:r>
              <w:lastRenderedPageBreak/>
              <w:t xml:space="preserve">    v_DRC_</w:t>
            </w:r>
            <w:proofErr w:type="gramStart"/>
            <w:r>
              <w:t>onDurationTimer :</w:t>
            </w:r>
            <w:proofErr w:type="gramEnd"/>
            <w:r>
              <w:t>= 10;  //Table 7.1.1.12.3.3.3-6</w:t>
            </w:r>
          </w:p>
          <w:p w14:paraId="0B874E86" w14:textId="77777777" w:rsidR="007A7BA4" w:rsidRDefault="007A7BA4" w:rsidP="00AB177F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f_NR_SubFrameTiming_AddSlots(v_Timing, (v_DRC_onDurationTimer * v_SlotsInSubframe) - 1);</w:t>
            </w:r>
          </w:p>
          <w:p w14:paraId="60DC0FEB" w14:textId="77777777" w:rsidR="007A7BA4" w:rsidRDefault="007A7BA4" w:rsidP="00AB177F">
            <w:r>
              <w:t xml:space="preserve">    // - the last slot during onDurationTimer</w:t>
            </w:r>
          </w:p>
          <w:p w14:paraId="755B8EC6" w14:textId="77777777" w:rsidR="007A7BA4" w:rsidRDefault="007A7BA4" w:rsidP="00AB177F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f_NR_LastDL_Slot(nr_Cell1,v_Timing);</w:t>
            </w:r>
          </w:p>
          <w:p w14:paraId="54812B0E" w14:textId="77777777" w:rsidR="007A7BA4" w:rsidRDefault="007A7BA4" w:rsidP="00AB177F">
            <w:r>
              <w:t xml:space="preserve">      </w:t>
            </w:r>
          </w:p>
          <w:p w14:paraId="7A5D8BED" w14:textId="77777777" w:rsidR="007A7BA4" w:rsidRDefault="007A7BA4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f_NR_GetMAC_PDUListDL(3, p_DRBId);</w:t>
            </w:r>
          </w:p>
          <w:p w14:paraId="71CE0D1D" w14:textId="77777777" w:rsidR="007A7BA4" w:rsidRDefault="007A7BA4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cs_TimingInfo_NR(v_Timing), v_MAC_PDUListDL, cs_NR_HarqProcessAssignment));</w:t>
            </w:r>
          </w:p>
          <w:p w14:paraId="08DA01DB" w14:textId="77777777" w:rsidR="007A7BA4" w:rsidRDefault="007A7BA4" w:rsidP="00AB177F"/>
          <w:p w14:paraId="2E85ECD3" w14:textId="77777777" w:rsidR="007A7BA4" w:rsidRDefault="007A7BA4" w:rsidP="00AB177F">
            <w:r>
              <w:t xml:space="preserve">    //@siclog "Step 17A" siclog@</w:t>
            </w:r>
          </w:p>
          <w:p w14:paraId="62DB3251" w14:textId="77777777" w:rsidR="007A7BA4" w:rsidRDefault="007A7BA4" w:rsidP="00AB177F">
            <w:r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0E263B33" w14:textId="77777777" w:rsidR="007A7BA4" w:rsidRDefault="007A7BA4" w:rsidP="00AB177F">
            <w:r>
              <w:t xml:space="preserve">    </w:t>
            </w:r>
            <w:r w:rsidRPr="00D20DE0">
              <w:rPr>
                <w:highlight w:val="yellow"/>
              </w:rPr>
              <w:t>v_</w:t>
            </w:r>
            <w:proofErr w:type="gramStart"/>
            <w:r w:rsidRPr="00D20DE0">
              <w:rPr>
                <w:highlight w:val="yellow"/>
              </w:rPr>
              <w:t>WakeUpTiming :</w:t>
            </w:r>
            <w:proofErr w:type="gramEnd"/>
            <w:r w:rsidRPr="00D20DE0">
              <w:rPr>
                <w:highlight w:val="yellow"/>
              </w:rPr>
              <w:t>= f_SubFrameTiming_AddMilliSeconds(v_WakeUpTiming, p_LongDRXCycle);</w:t>
            </w:r>
          </w:p>
          <w:p w14:paraId="6BB9CAF9" w14:textId="77777777" w:rsidR="007A7BA4" w:rsidRDefault="007A7BA4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cs_TimingInfo_NR(v_WakeUpTiming),cs_NR_DciFormat_2_6_Block_List_6Items));</w:t>
            </w:r>
          </w:p>
          <w:p w14:paraId="51AC9C2E" w14:textId="77777777" w:rsidR="007A7BA4" w:rsidRDefault="007A7BA4" w:rsidP="00AB177F">
            <w:r>
              <w:t xml:space="preserve">    </w:t>
            </w:r>
          </w:p>
          <w:p w14:paraId="65F075F0" w14:textId="77777777" w:rsidR="007A7BA4" w:rsidRDefault="007A7BA4" w:rsidP="00AB177F">
            <w:r>
              <w:t xml:space="preserve">    //@siclog "Step 18" siclog@</w:t>
            </w:r>
          </w:p>
          <w:p w14:paraId="54E9613C" w14:textId="77777777" w:rsidR="007A7BA4" w:rsidRDefault="007A7BA4" w:rsidP="00AB177F">
            <w:r>
              <w:t xml:space="preserve">    //In the PDCCH occasion when the next Drx-onDurationTimer is running, the SS indicates the transmission of a DL MAC PDU on the PDCCH.</w:t>
            </w:r>
          </w:p>
          <w:p w14:paraId="18442DF7" w14:textId="77777777" w:rsidR="007A7BA4" w:rsidRPr="00D20DE0" w:rsidRDefault="007A7BA4" w:rsidP="00AB177F">
            <w:pPr>
              <w:rPr>
                <w:highlight w:val="yellow"/>
              </w:rPr>
            </w:pPr>
            <w:r>
              <w:t xml:space="preserve">    </w:t>
            </w:r>
            <w:r w:rsidRPr="00D20DE0">
              <w:rPr>
                <w:highlight w:val="yellow"/>
              </w:rPr>
              <w:t>v_NR_SlotOffsetK</w:t>
            </w:r>
            <w:proofErr w:type="gramStart"/>
            <w:r w:rsidRPr="00D20DE0">
              <w:rPr>
                <w:highlight w:val="yellow"/>
              </w:rPr>
              <w:t>1 :</w:t>
            </w:r>
            <w:proofErr w:type="gramEnd"/>
            <w:r w:rsidRPr="00D20DE0">
              <w:rPr>
                <w:highlight w:val="yellow"/>
              </w:rPr>
              <w:t>= f_NR_GetSlotOffsetK1(nr_Cell1);</w:t>
            </w:r>
          </w:p>
          <w:p w14:paraId="0AA4172E" w14:textId="77777777" w:rsidR="007A7BA4" w:rsidRPr="00D20DE0" w:rsidRDefault="007A7BA4" w:rsidP="00AB177F">
            <w:pPr>
              <w:rPr>
                <w:highlight w:val="yellow"/>
              </w:rPr>
            </w:pPr>
            <w:r w:rsidRPr="00D20DE0">
              <w:rPr>
                <w:highlight w:val="yellow"/>
              </w:rPr>
              <w:t xml:space="preserve">    v_</w:t>
            </w:r>
            <w:proofErr w:type="gramStart"/>
            <w:r w:rsidRPr="00D20DE0">
              <w:rPr>
                <w:highlight w:val="yellow"/>
              </w:rPr>
              <w:t>Timing :</w:t>
            </w:r>
            <w:proofErr w:type="gramEnd"/>
            <w:r w:rsidRPr="00D20DE0">
              <w:rPr>
                <w:highlight w:val="yellow"/>
              </w:rPr>
              <w:t>= f_NR_SubFrameTiming_AddSlots(v_Timing ,v_NR_SlotOffsetK1 + p_DRX_HARQ_RTT_TimerDL - 1);</w:t>
            </w:r>
          </w:p>
          <w:p w14:paraId="5419E6E6" w14:textId="77777777" w:rsidR="007A7BA4" w:rsidRDefault="007A7BA4" w:rsidP="00AB177F">
            <w:r w:rsidRPr="00D20DE0">
              <w:rPr>
                <w:highlight w:val="yellow"/>
              </w:rPr>
              <w:t xml:space="preserve">    v_</w:t>
            </w:r>
            <w:proofErr w:type="gramStart"/>
            <w:r w:rsidRPr="00D20DE0">
              <w:rPr>
                <w:highlight w:val="yellow"/>
              </w:rPr>
              <w:t>Timing :</w:t>
            </w:r>
            <w:proofErr w:type="gramEnd"/>
            <w:r w:rsidRPr="00D20DE0">
              <w:rPr>
                <w:highlight w:val="yellow"/>
              </w:rPr>
              <w:t>= f_NR_NextDL_Slot(nr_Cell1,v_Timing);</w:t>
            </w:r>
          </w:p>
          <w:p w14:paraId="00BBDF53" w14:textId="77777777" w:rsidR="007A7BA4" w:rsidRDefault="007A7BA4" w:rsidP="00AB177F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Normal,cs_TimingInfo_NR</w:t>
            </w:r>
            <w:r w:rsidRPr="00D20DE0">
              <w:rPr>
                <w:highlight w:val="yellow"/>
              </w:rPr>
              <w:t>(v_Timing</w:t>
            </w:r>
            <w:r>
              <w:t>)));</w:t>
            </w:r>
          </w:p>
          <w:p w14:paraId="4273177E" w14:textId="77777777" w:rsidR="007A7BA4" w:rsidRDefault="007A7BA4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</w:t>
            </w:r>
            <w:r w:rsidRPr="00D20DE0">
              <w:t>(</w:t>
            </w:r>
            <w:r w:rsidRPr="00D20DE0">
              <w:rPr>
                <w:highlight w:val="yellow"/>
              </w:rPr>
              <w:t>v_Timing</w:t>
            </w:r>
            <w:r>
              <w:t>), v_MAC_PDUListDL, cs_NR_HarqProcessAssignment));</w:t>
            </w:r>
          </w:p>
          <w:p w14:paraId="54591A49" w14:textId="77777777" w:rsidR="007A7BA4" w:rsidRDefault="007A7BA4" w:rsidP="00AB177F"/>
          <w:p w14:paraId="79523BD5" w14:textId="77777777" w:rsidR="007A7BA4" w:rsidRDefault="007A7BA4" w:rsidP="00AB177F">
            <w:r>
              <w:t xml:space="preserve">    t_Watchdog.start;</w:t>
            </w:r>
          </w:p>
          <w:p w14:paraId="62CE47FF" w14:textId="77777777" w:rsidR="007A7BA4" w:rsidRDefault="007A7BA4" w:rsidP="00AB177F">
            <w:r>
              <w:t xml:space="preserve">    //@siclog "Step 17" siclog@</w:t>
            </w:r>
          </w:p>
          <w:p w14:paraId="1EACF7F3" w14:textId="77777777" w:rsidR="007A7BA4" w:rsidRDefault="007A7BA4" w:rsidP="00AB177F">
            <w:r>
              <w:t xml:space="preserve">    // The UE transmit a HARQ NACK for the DL MAC PDU in Step 16.</w:t>
            </w:r>
          </w:p>
          <w:p w14:paraId="6CB0F7D9" w14:textId="77777777" w:rsidR="007A7BA4" w:rsidRDefault="007A7BA4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nack));</w:t>
            </w:r>
          </w:p>
          <w:p w14:paraId="5C21201D" w14:textId="77777777" w:rsidR="007A7BA4" w:rsidRDefault="007A7BA4" w:rsidP="00AB177F">
            <w:r>
              <w:t xml:space="preserve">    </w:t>
            </w:r>
          </w:p>
          <w:p w14:paraId="7DD9E21B" w14:textId="77777777" w:rsidR="007A7BA4" w:rsidRDefault="007A7BA4" w:rsidP="00AB177F">
            <w:r>
              <w:t xml:space="preserve">    //@siclog "Step 19" siclog@</w:t>
            </w:r>
          </w:p>
          <w:p w14:paraId="2AC42364" w14:textId="77777777" w:rsidR="007A7BA4" w:rsidRDefault="007A7BA4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18?</w:t>
            </w:r>
          </w:p>
          <w:p w14:paraId="418E774A" w14:textId="77777777" w:rsidR="007A7BA4" w:rsidRDefault="007A7BA4" w:rsidP="00AB177F">
            <w:r>
              <w:t xml:space="preserve">    </w:t>
            </w:r>
          </w:p>
          <w:p w14:paraId="1183220F" w14:textId="77777777" w:rsidR="007A7BA4" w:rsidRDefault="007A7BA4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6EBE5A8F" w14:textId="77777777" w:rsidR="007A7BA4" w:rsidRDefault="007A7BA4" w:rsidP="00AB177F">
            <w:r>
              <w:lastRenderedPageBreak/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19");</w:t>
            </w:r>
          </w:p>
          <w:p w14:paraId="17A51A3C" w14:textId="77777777" w:rsidR="007A7BA4" w:rsidRDefault="007A7BA4" w:rsidP="00AB177F">
            <w:r>
              <w:t xml:space="preserve">    t_Watchdog.stop;</w:t>
            </w:r>
          </w:p>
          <w:p w14:paraId="33EC340F" w14:textId="77777777" w:rsidR="007A7BA4" w:rsidRDefault="007A7BA4" w:rsidP="00AB177F">
            <w:r>
              <w:t xml:space="preserve">      </w:t>
            </w:r>
          </w:p>
          <w:p w14:paraId="0795E923" w14:textId="77777777" w:rsidR="007A7BA4" w:rsidRDefault="007A7BA4" w:rsidP="00AB177F">
            <w:r>
              <w:t xml:space="preserve">  }</w:t>
            </w:r>
          </w:p>
        </w:tc>
      </w:tr>
    </w:tbl>
    <w:p w14:paraId="12D17A49" w14:textId="77777777" w:rsidR="00904165" w:rsidRDefault="00904165" w:rsidP="00904165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04165" w14:paraId="16F3FCFB" w14:textId="77777777" w:rsidTr="00CC4BDE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FB05" w14:textId="77777777" w:rsidR="00904165" w:rsidRDefault="00904165" w:rsidP="00CC4BDE">
            <w:r>
              <w:t xml:space="preserve">  function f_TC_7_1_1_12_3_NR_Steps14_19(UInt_Type p_LongDRXCycle,</w:t>
            </w:r>
          </w:p>
          <w:p w14:paraId="6946A0A4" w14:textId="77777777" w:rsidR="00904165" w:rsidRDefault="00904165" w:rsidP="00CC4BDE">
            <w:r>
              <w:t xml:space="preserve">                                      UInt_Type p_DrxStartOffset,</w:t>
            </w:r>
          </w:p>
          <w:p w14:paraId="558DABC3" w14:textId="77777777" w:rsidR="00904165" w:rsidRDefault="00904165" w:rsidP="00CC4BDE">
            <w:r>
              <w:t xml:space="preserve">                                      DRB_Identity p_DRBId,</w:t>
            </w:r>
          </w:p>
          <w:p w14:paraId="37033F2B" w14:textId="77777777" w:rsidR="00904165" w:rsidRDefault="00904165" w:rsidP="00CC4BDE">
            <w:r>
              <w:t xml:space="preserve">                                      DRX_Config.drx_HARQ_RTT_TimerDL p_DRX_HARQ_RTT_TimerDL) runs on NR_BASE_PTC</w:t>
            </w:r>
          </w:p>
          <w:p w14:paraId="129B1A9B" w14:textId="77777777" w:rsidR="00904165" w:rsidRDefault="00904165" w:rsidP="00CC4BDE">
            <w:r>
              <w:t xml:space="preserve">  {//DRX adaptation / UE wakeup indication</w:t>
            </w:r>
          </w:p>
          <w:p w14:paraId="635878CF" w14:textId="77777777" w:rsidR="00904165" w:rsidRDefault="00904165" w:rsidP="00CC4BDE"/>
          <w:p w14:paraId="541F887F" w14:textId="77777777" w:rsidR="00904165" w:rsidRDefault="00904165" w:rsidP="00CC4BDE">
            <w:r>
              <w:t xml:space="preserve">     var SubFrameTiming_Type v_WakeUpTiming;</w:t>
            </w:r>
          </w:p>
          <w:p w14:paraId="58C44E2C" w14:textId="77777777" w:rsidR="00904165" w:rsidRDefault="00904165" w:rsidP="00CC4BDE">
            <w:r>
              <w:t xml:space="preserve">     var SubFrameTiming_Type v_Timing;</w:t>
            </w:r>
          </w:p>
          <w:p w14:paraId="7DF7C63F" w14:textId="77777777" w:rsidR="00904165" w:rsidRDefault="00904165" w:rsidP="00CC4BDE">
            <w:r>
              <w:t xml:space="preserve">     var template (value) NR_MAC_PDUList_Type v_MAC_PDUListDL;</w:t>
            </w:r>
          </w:p>
          <w:p w14:paraId="257D5E0B" w14:textId="77777777" w:rsidR="00904165" w:rsidRDefault="00904165" w:rsidP="00CC4BDE">
            <w:r>
              <w:t xml:space="preserve">     var integer v_SlotsInSubframe;</w:t>
            </w:r>
          </w:p>
          <w:p w14:paraId="558D88E9" w14:textId="77777777" w:rsidR="00904165" w:rsidRDefault="00904165" w:rsidP="00CC4BDE">
            <w:r>
              <w:t xml:space="preserve">     var integer v_NR_SlotOffsetK1;</w:t>
            </w:r>
          </w:p>
          <w:p w14:paraId="31CA4656" w14:textId="77777777" w:rsidR="00904165" w:rsidRDefault="00904165" w:rsidP="00CC4BDE">
            <w:r>
              <w:t xml:space="preserve">     var integer v_DRC_onDurationTimer;</w:t>
            </w:r>
          </w:p>
          <w:p w14:paraId="37F9161A" w14:textId="77777777" w:rsidR="00904165" w:rsidRPr="00D20DE0" w:rsidRDefault="00904165" w:rsidP="00CC4BDE">
            <w:pPr>
              <w:rPr>
                <w:highlight w:val="yellow"/>
              </w:rPr>
            </w:pPr>
            <w:r>
              <w:t xml:space="preserve">     </w:t>
            </w:r>
            <w:r w:rsidRPr="00D20DE0">
              <w:rPr>
                <w:highlight w:val="yellow"/>
              </w:rPr>
              <w:t xml:space="preserve">var SubFrameTiming_Type v_NextOccasion; </w:t>
            </w:r>
          </w:p>
          <w:p w14:paraId="69D1BA82" w14:textId="77777777" w:rsidR="00904165" w:rsidRDefault="00904165" w:rsidP="00CC4BDE">
            <w:r w:rsidRPr="00D20DE0">
              <w:rPr>
                <w:highlight w:val="yellow"/>
              </w:rPr>
              <w:t xml:space="preserve">     var SubFrameTiming_Type v_DrxActiveTiming;</w:t>
            </w:r>
          </w:p>
          <w:p w14:paraId="2DED0FFA" w14:textId="77777777" w:rsidR="00904165" w:rsidRDefault="00904165" w:rsidP="00CC4BDE">
            <w:r>
              <w:t xml:space="preserve">     timer t_</w:t>
            </w:r>
            <w:proofErr w:type="gramStart"/>
            <w:r>
              <w:t>Watchdog :</w:t>
            </w:r>
            <w:proofErr w:type="gramEnd"/>
            <w:r>
              <w:t>= 5.0;</w:t>
            </w:r>
          </w:p>
          <w:p w14:paraId="7A8AC23C" w14:textId="77777777" w:rsidR="00904165" w:rsidRPr="00AD7212" w:rsidRDefault="00904165" w:rsidP="00CC4BDE">
            <w:pPr>
              <w:rPr>
                <w:highlight w:val="yellow"/>
              </w:rPr>
            </w:pPr>
            <w:r>
              <w:t xml:space="preserve">     </w:t>
            </w:r>
            <w:r w:rsidRPr="00AD7212">
              <w:rPr>
                <w:highlight w:val="yellow"/>
              </w:rPr>
              <w:t>var integer v_</w:t>
            </w:r>
            <w:proofErr w:type="gramStart"/>
            <w:r w:rsidRPr="00AD7212">
              <w:rPr>
                <w:highlight w:val="yellow"/>
              </w:rPr>
              <w:t>AddSlots :</w:t>
            </w:r>
            <w:proofErr w:type="gramEnd"/>
            <w:r w:rsidRPr="00AD7212">
              <w:rPr>
                <w:highlight w:val="yellow"/>
              </w:rPr>
              <w:t>= 0;</w:t>
            </w:r>
          </w:p>
          <w:p w14:paraId="384A5E86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var integer v_</w:t>
            </w:r>
            <w:proofErr w:type="gramStart"/>
            <w:r w:rsidRPr="00AD7212">
              <w:rPr>
                <w:highlight w:val="yellow"/>
              </w:rPr>
              <w:t>NuOfLongDRXCycle :</w:t>
            </w:r>
            <w:proofErr w:type="gramEnd"/>
            <w:r w:rsidRPr="00AD7212">
              <w:rPr>
                <w:highlight w:val="yellow"/>
              </w:rPr>
              <w:t>= 2;</w:t>
            </w:r>
          </w:p>
          <w:p w14:paraId="181915B8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</w:t>
            </w:r>
          </w:p>
          <w:p w14:paraId="156301EC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v_</w:t>
            </w:r>
            <w:proofErr w:type="gramStart"/>
            <w:r w:rsidRPr="00AD7212">
              <w:rPr>
                <w:highlight w:val="yellow"/>
              </w:rPr>
              <w:t>SlotsInSubframe :</w:t>
            </w:r>
            <w:proofErr w:type="gramEnd"/>
            <w:r w:rsidRPr="00AD7212">
              <w:rPr>
                <w:highlight w:val="yellow"/>
              </w:rPr>
              <w:t>= f_NR_CellInfo_GetSlotsNumberPerSubframe(nr_Cell1) ;</w:t>
            </w:r>
          </w:p>
          <w:p w14:paraId="124D788E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v_NR_SlotOffsetK</w:t>
            </w:r>
            <w:proofErr w:type="gramStart"/>
            <w:r w:rsidRPr="00AD7212">
              <w:rPr>
                <w:highlight w:val="yellow"/>
              </w:rPr>
              <w:t>1 :</w:t>
            </w:r>
            <w:proofErr w:type="gramEnd"/>
            <w:r w:rsidRPr="00AD7212">
              <w:rPr>
                <w:highlight w:val="yellow"/>
              </w:rPr>
              <w:t xml:space="preserve">= f_NR_GetSlotOffsetK1(nr_Cell1);      </w:t>
            </w:r>
          </w:p>
          <w:p w14:paraId="41168D71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</w:t>
            </w:r>
          </w:p>
          <w:p w14:paraId="193D0830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v_</w:t>
            </w:r>
            <w:proofErr w:type="gramStart"/>
            <w:r w:rsidRPr="00AD7212">
              <w:rPr>
                <w:highlight w:val="yellow"/>
              </w:rPr>
              <w:t>AddSlots :</w:t>
            </w:r>
            <w:proofErr w:type="gramEnd"/>
            <w:r w:rsidRPr="00AD7212">
              <w:rPr>
                <w:highlight w:val="yellow"/>
              </w:rPr>
              <w:t>= v_NR_SlotOffsetK1 + p_DRX_HARQ_RTT_TimerDL/14;</w:t>
            </w:r>
          </w:p>
          <w:p w14:paraId="556FCEA3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</w:t>
            </w:r>
          </w:p>
          <w:p w14:paraId="3D571BB5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</w:t>
            </w:r>
            <w:proofErr w:type="gramStart"/>
            <w:r w:rsidRPr="00AD7212">
              <w:rPr>
                <w:highlight w:val="yellow"/>
              </w:rPr>
              <w:t>if(</w:t>
            </w:r>
            <w:proofErr w:type="gramEnd"/>
            <w:r w:rsidRPr="00AD7212">
              <w:rPr>
                <w:highlight w:val="yellow"/>
              </w:rPr>
              <w:t>v_AddSlots &lt;  v_NuOfLongDRXCycle * p_LongDRXCycle * v_SlotsInSubframe) {</w:t>
            </w:r>
          </w:p>
          <w:p w14:paraId="51CEB616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v_</w:t>
            </w:r>
            <w:proofErr w:type="gramStart"/>
            <w:r w:rsidRPr="00AD7212">
              <w:rPr>
                <w:highlight w:val="yellow"/>
              </w:rPr>
              <w:t>AddSlots :</w:t>
            </w:r>
            <w:proofErr w:type="gramEnd"/>
            <w:r w:rsidRPr="00AD7212">
              <w:rPr>
                <w:highlight w:val="yellow"/>
              </w:rPr>
              <w:t>= v_NuOfLongDRXCycle * p_LongDRXCycle * v_SlotsInSubframe;</w:t>
            </w:r>
          </w:p>
          <w:p w14:paraId="022C40D7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} else {</w:t>
            </w:r>
          </w:p>
          <w:p w14:paraId="76C01939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v_</w:t>
            </w:r>
            <w:proofErr w:type="gramStart"/>
            <w:r w:rsidRPr="00AD7212">
              <w:rPr>
                <w:highlight w:val="yellow"/>
              </w:rPr>
              <w:t>NuOfLongDRXCycle :</w:t>
            </w:r>
            <w:proofErr w:type="gramEnd"/>
            <w:r w:rsidRPr="00AD7212">
              <w:rPr>
                <w:highlight w:val="yellow"/>
              </w:rPr>
              <w:t>= v_AddSlots / (p_LongDRXCycle * v_SlotsInSubframe);</w:t>
            </w:r>
          </w:p>
          <w:p w14:paraId="4294847D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</w:t>
            </w:r>
            <w:proofErr w:type="gramStart"/>
            <w:r w:rsidRPr="00AD7212">
              <w:rPr>
                <w:highlight w:val="yellow"/>
              </w:rPr>
              <w:t>if(</w:t>
            </w:r>
            <w:proofErr w:type="gramEnd"/>
            <w:r w:rsidRPr="00AD7212">
              <w:rPr>
                <w:highlight w:val="yellow"/>
              </w:rPr>
              <w:t>v_AddSlots &gt; v_NuOfLongDRXCycle * p_LongDRXCycle * v_SlotsInSubframe){</w:t>
            </w:r>
          </w:p>
          <w:p w14:paraId="56AB85A7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  v_</w:t>
            </w:r>
            <w:proofErr w:type="gramStart"/>
            <w:r w:rsidRPr="00AD7212">
              <w:rPr>
                <w:highlight w:val="yellow"/>
              </w:rPr>
              <w:t>NuOfLongDRXCycle :</w:t>
            </w:r>
            <w:proofErr w:type="gramEnd"/>
            <w:r w:rsidRPr="00AD7212">
              <w:rPr>
                <w:highlight w:val="yellow"/>
              </w:rPr>
              <w:t>= v_NuOfLongDRXCycle + 1;</w:t>
            </w:r>
          </w:p>
          <w:p w14:paraId="0D333422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lastRenderedPageBreak/>
              <w:t xml:space="preserve">       }</w:t>
            </w:r>
          </w:p>
          <w:p w14:paraId="0063B560" w14:textId="77777777" w:rsidR="00904165" w:rsidRPr="00AD7212" w:rsidRDefault="00904165" w:rsidP="00CC4BDE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v_</w:t>
            </w:r>
            <w:proofErr w:type="gramStart"/>
            <w:r w:rsidRPr="00AD7212">
              <w:rPr>
                <w:highlight w:val="yellow"/>
              </w:rPr>
              <w:t>AddSlots :</w:t>
            </w:r>
            <w:proofErr w:type="gramEnd"/>
            <w:r w:rsidRPr="00AD7212">
              <w:rPr>
                <w:highlight w:val="yellow"/>
              </w:rPr>
              <w:t>= v_NuOfLongDRXCycle * p_LongDRXCycle * v_SlotsInSubframe;</w:t>
            </w:r>
          </w:p>
          <w:p w14:paraId="0C31E01F" w14:textId="77777777" w:rsidR="00904165" w:rsidRDefault="00904165" w:rsidP="00CC4BDE">
            <w:r w:rsidRPr="00AD7212">
              <w:rPr>
                <w:highlight w:val="yellow"/>
              </w:rPr>
              <w:t xml:space="preserve">    }</w:t>
            </w:r>
          </w:p>
          <w:p w14:paraId="706FBA3C" w14:textId="77777777" w:rsidR="00904165" w:rsidRDefault="00904165" w:rsidP="00CC4BDE">
            <w:r>
              <w:t xml:space="preserve">    </w:t>
            </w:r>
            <w:r w:rsidRPr="00952906">
              <w:rPr>
                <w:highlight w:val="yellow"/>
              </w:rPr>
              <w:t>f_NR_SS_</w:t>
            </w:r>
            <w:proofErr w:type="gramStart"/>
            <w:r w:rsidRPr="00952906">
              <w:rPr>
                <w:highlight w:val="yellow"/>
              </w:rPr>
              <w:t>SystemIndCtrlConfig(</w:t>
            </w:r>
            <w:proofErr w:type="gramEnd"/>
            <w:r w:rsidRPr="00952906">
              <w:rPr>
                <w:highlight w:val="yellow"/>
              </w:rPr>
              <w:t>nr_Cell1, cds_NR_SystemIndCtrl_UL_HARQ(enable));</w:t>
            </w:r>
            <w:r>
              <w:t xml:space="preserve"> </w:t>
            </w:r>
          </w:p>
          <w:p w14:paraId="09488820" w14:textId="77777777" w:rsidR="00904165" w:rsidRDefault="00904165" w:rsidP="00CC4BDE">
            <w:r>
              <w:t xml:space="preserve">    </w:t>
            </w:r>
          </w:p>
          <w:p w14:paraId="3E9AF364" w14:textId="77777777" w:rsidR="00904165" w:rsidRDefault="00904165" w:rsidP="00CC4BDE">
            <w:r>
              <w:t xml:space="preserve">    //@siclog "Step 14" siclog@</w:t>
            </w:r>
          </w:p>
          <w:p w14:paraId="59780CE8" w14:textId="77777777" w:rsidR="00904165" w:rsidRDefault="00904165" w:rsidP="00CC4BDE">
            <w:r>
              <w:t xml:space="preserve">    //Wait 20ms to ensure UE is out DRX active time.</w:t>
            </w:r>
          </w:p>
          <w:p w14:paraId="6D94085B" w14:textId="77777777" w:rsidR="00904165" w:rsidRDefault="00904165" w:rsidP="00CC4BDE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0.02);</w:t>
            </w:r>
          </w:p>
          <w:p w14:paraId="6311705C" w14:textId="77777777" w:rsidR="00904165" w:rsidRDefault="00904165" w:rsidP="00CC4BDE">
            <w:r>
              <w:t xml:space="preserve">    </w:t>
            </w:r>
          </w:p>
          <w:p w14:paraId="2F106971" w14:textId="77777777" w:rsidR="00904165" w:rsidRDefault="00904165" w:rsidP="00CC4BDE">
            <w:r>
              <w:t xml:space="preserve">    //@siclog "Step 15" siclog@</w:t>
            </w:r>
          </w:p>
          <w:p w14:paraId="23A9DCBC" w14:textId="77777777" w:rsidR="00904165" w:rsidRDefault="00904165" w:rsidP="00CC4BDE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4685D31E" w14:textId="77777777" w:rsidR="00904165" w:rsidRDefault="00904165" w:rsidP="00CC4BDE">
            <w:r>
              <w:t xml:space="preserve">    v_</w:t>
            </w:r>
            <w:proofErr w:type="gramStart"/>
            <w:r>
              <w:t xml:space="preserve">WakeUpTiming </w:t>
            </w:r>
            <w:r w:rsidRPr="00D20DE0">
              <w:rPr>
                <w:highlight w:val="yellow"/>
              </w:rPr>
              <w:t>:</w:t>
            </w:r>
            <w:proofErr w:type="gramEnd"/>
            <w:r w:rsidRPr="00D20DE0">
              <w:rPr>
                <w:highlight w:val="yellow"/>
              </w:rPr>
              <w:t>= f_NR_GetWakeUp</w:t>
            </w:r>
            <w:r>
              <w:rPr>
                <w:highlight w:val="yellow"/>
              </w:rPr>
              <w:t>Signal</w:t>
            </w:r>
            <w:r w:rsidRPr="00D20DE0">
              <w:rPr>
                <w:highlight w:val="yellow"/>
              </w:rPr>
              <w:t xml:space="preserve">Timing (v_DrxActiveTiming, v_NextOccasion, nr_Cell1, p_LongDRXCycle, p_DrxStartOffset, </w:t>
            </w:r>
            <w:r>
              <w:rPr>
                <w:highlight w:val="yellow"/>
              </w:rPr>
              <w:t>13</w:t>
            </w:r>
            <w:r w:rsidRPr="00D20DE0">
              <w:rPr>
                <w:highlight w:val="yellow"/>
              </w:rPr>
              <w:t>);</w:t>
            </w:r>
          </w:p>
          <w:p w14:paraId="1700EFEE" w14:textId="77777777" w:rsidR="00904165" w:rsidRDefault="00904165" w:rsidP="00CC4BDE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 xml:space="preserve">nr_Cell1, cads_NR_DciTrigger_WakeUP_REQ(nr_Cell1, cs_TimingInfo_NR(v_WakeUpTiming), </w:t>
            </w:r>
            <w:r w:rsidRPr="00D20DE0">
              <w:rPr>
                <w:highlight w:val="yellow"/>
              </w:rPr>
              <w:t>{cs_NR_DciFormat_2_6_Block_Type('1'B)}</w:t>
            </w:r>
            <w:r>
              <w:t>));</w:t>
            </w:r>
          </w:p>
          <w:p w14:paraId="1A01429F" w14:textId="77777777" w:rsidR="00904165" w:rsidRDefault="00904165" w:rsidP="00CC4BDE">
            <w:r>
              <w:t xml:space="preserve">    </w:t>
            </w:r>
          </w:p>
          <w:p w14:paraId="3D659A57" w14:textId="77777777" w:rsidR="00904165" w:rsidRDefault="00904165" w:rsidP="00CC4BDE">
            <w:r>
              <w:t xml:space="preserve">    //@siclog "Step 16" siclog@</w:t>
            </w:r>
          </w:p>
          <w:p w14:paraId="7DDEC781" w14:textId="77777777" w:rsidR="00904165" w:rsidRDefault="00904165" w:rsidP="00CC4BDE">
            <w:r>
              <w:t xml:space="preserve">    //In the last PDCCH occasion when the Drx-onDurationTimer is running, the SS indicates the transmission of an invalid DL MAC PDU on the PDCCH.</w:t>
            </w:r>
          </w:p>
          <w:p w14:paraId="6698A023" w14:textId="77777777" w:rsidR="00904165" w:rsidRDefault="00904165" w:rsidP="00CC4BDE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Erroneous));</w:t>
            </w:r>
          </w:p>
          <w:p w14:paraId="08445DB9" w14:textId="77777777" w:rsidR="00904165" w:rsidRDefault="00904165" w:rsidP="00CC4BDE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 xml:space="preserve">= </w:t>
            </w:r>
            <w:r w:rsidRPr="00D20DE0">
              <w:rPr>
                <w:highlight w:val="yellow"/>
              </w:rPr>
              <w:t>v_DrxActiveTiming</w:t>
            </w:r>
            <w:r>
              <w:t>;</w:t>
            </w:r>
          </w:p>
          <w:p w14:paraId="41CC311D" w14:textId="77777777" w:rsidR="00904165" w:rsidRDefault="00904165" w:rsidP="00CC4BDE">
            <w:r>
              <w:t xml:space="preserve">    // Last PDCCH occasion while On Duration Timer is running.</w:t>
            </w:r>
          </w:p>
          <w:p w14:paraId="5184F422" w14:textId="77777777" w:rsidR="00904165" w:rsidRDefault="00904165" w:rsidP="00CC4BDE">
            <w:r>
              <w:t xml:space="preserve">    v_</w:t>
            </w:r>
            <w:proofErr w:type="gramStart"/>
            <w:r>
              <w:t>SlotsInSubframe :</w:t>
            </w:r>
            <w:proofErr w:type="gramEnd"/>
            <w:r>
              <w:t>= f_NR_CellInfo_GetSlotsNumberPerSubframe(nr_Cell1) ;</w:t>
            </w:r>
          </w:p>
          <w:p w14:paraId="7496AAF1" w14:textId="77777777" w:rsidR="00904165" w:rsidRDefault="00904165" w:rsidP="00CC4BDE">
            <w:r>
              <w:t xml:space="preserve">     </w:t>
            </w:r>
          </w:p>
          <w:p w14:paraId="5328E3A6" w14:textId="77777777" w:rsidR="00904165" w:rsidRDefault="00904165" w:rsidP="00CC4BDE">
            <w:r>
              <w:t xml:space="preserve">    v_DRC_</w:t>
            </w:r>
            <w:proofErr w:type="gramStart"/>
            <w:r>
              <w:t>onDurationTimer :</w:t>
            </w:r>
            <w:proofErr w:type="gramEnd"/>
            <w:r>
              <w:t>= 10;  //Table 7.1.1.12.3.3.3-6</w:t>
            </w:r>
          </w:p>
          <w:p w14:paraId="62B23A22" w14:textId="77777777" w:rsidR="00904165" w:rsidRDefault="00904165" w:rsidP="00CC4BDE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f_NR_SubFrameTiming_AddSlots(v_Timing, (v_DRC_onDurationTimer * v_SlotsInSubframe) - 1);</w:t>
            </w:r>
          </w:p>
          <w:p w14:paraId="6A6D1A98" w14:textId="77777777" w:rsidR="00904165" w:rsidRDefault="00904165" w:rsidP="00CC4BDE">
            <w:r>
              <w:t xml:space="preserve">    // - the last slot during onDurationTimer</w:t>
            </w:r>
          </w:p>
          <w:p w14:paraId="76A216CD" w14:textId="77777777" w:rsidR="00904165" w:rsidRDefault="00904165" w:rsidP="00CC4BDE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f_NR_LastDL_Slot(nr_Cell1,v_Timing);</w:t>
            </w:r>
          </w:p>
          <w:p w14:paraId="4351B1A8" w14:textId="77777777" w:rsidR="00904165" w:rsidRDefault="00904165" w:rsidP="00CC4BDE">
            <w:r>
              <w:t xml:space="preserve">      </w:t>
            </w:r>
          </w:p>
          <w:p w14:paraId="30194530" w14:textId="77777777" w:rsidR="00904165" w:rsidRDefault="00904165" w:rsidP="00CC4BDE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f_NR_GetMAC_PDUListDL(3, p_DRBId);</w:t>
            </w:r>
          </w:p>
          <w:p w14:paraId="547FFD08" w14:textId="77777777" w:rsidR="00904165" w:rsidRDefault="00904165" w:rsidP="00CC4BDE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cs_TimingInfo_NR(v_Timing), v_MAC_PDUListDL, cs_NR_HarqProcessAssignment));</w:t>
            </w:r>
          </w:p>
          <w:p w14:paraId="4D1AF765" w14:textId="77777777" w:rsidR="00904165" w:rsidRDefault="00904165" w:rsidP="00CC4BDE"/>
          <w:p w14:paraId="1E91AF37" w14:textId="77777777" w:rsidR="00904165" w:rsidRDefault="00904165" w:rsidP="00CC4BDE">
            <w:r>
              <w:t xml:space="preserve">    //@siclog "Step 17A" siclog@</w:t>
            </w:r>
          </w:p>
          <w:p w14:paraId="55FB9C6F" w14:textId="77777777" w:rsidR="00904165" w:rsidRDefault="00904165" w:rsidP="00CC4BDE">
            <w:r>
              <w:lastRenderedPageBreak/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30AD24CB" w14:textId="77777777" w:rsidR="00904165" w:rsidRDefault="00904165" w:rsidP="00CC4BDE">
            <w:r>
              <w:t xml:space="preserve">    </w:t>
            </w:r>
            <w:r w:rsidRPr="007A42CC">
              <w:rPr>
                <w:highlight w:val="yellow"/>
              </w:rPr>
              <w:t>v_</w:t>
            </w:r>
            <w:proofErr w:type="gramStart"/>
            <w:r w:rsidRPr="007A42CC">
              <w:rPr>
                <w:highlight w:val="yellow"/>
              </w:rPr>
              <w:t>WakeUpTiming :</w:t>
            </w:r>
            <w:proofErr w:type="gramEnd"/>
            <w:r w:rsidRPr="007A42CC">
              <w:rPr>
                <w:highlight w:val="yellow"/>
              </w:rPr>
              <w:t>= f_SubFrameTiming_AddMilliSeconds(v_WakeUpTiming, (p_LongDRXCycle  * v_NuOfLongDRXCycle));</w:t>
            </w:r>
          </w:p>
          <w:p w14:paraId="7D694ABF" w14:textId="77777777" w:rsidR="00904165" w:rsidRPr="00D72D1F" w:rsidRDefault="00904165" w:rsidP="00CC4BDE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cs_TimingInfo_NR(v_WakeUpTiming),{cs_NR_DciFormat_2_6_Block_Type}));</w:t>
            </w:r>
          </w:p>
          <w:p w14:paraId="4B657AC5" w14:textId="77777777" w:rsidR="00904165" w:rsidRDefault="00904165" w:rsidP="00CC4BDE">
            <w:r>
              <w:t xml:space="preserve">    </w:t>
            </w:r>
          </w:p>
          <w:p w14:paraId="0F23BB4D" w14:textId="77777777" w:rsidR="00904165" w:rsidRDefault="00904165" w:rsidP="00CC4BDE">
            <w:r>
              <w:t xml:space="preserve">    //@siclog "Step 18" siclog@</w:t>
            </w:r>
          </w:p>
          <w:p w14:paraId="68D52361" w14:textId="77777777" w:rsidR="00904165" w:rsidRDefault="00904165" w:rsidP="00CC4BDE">
            <w:r>
              <w:t xml:space="preserve">    //In the PDCCH occasion when the next Drx-onDurationTimer is running, the SS indicates the transmission of a DL MAC PDU on the PDCCH.</w:t>
            </w:r>
          </w:p>
          <w:p w14:paraId="53BB3919" w14:textId="77777777" w:rsidR="00904165" w:rsidRDefault="00904165" w:rsidP="00CC4BDE">
            <w:r>
              <w:t xml:space="preserve">    </w:t>
            </w:r>
            <w:r w:rsidRPr="005D488B">
              <w:rPr>
                <w:highlight w:val="yellow"/>
              </w:rPr>
              <w:t>v_</w:t>
            </w:r>
            <w:proofErr w:type="gramStart"/>
            <w:r w:rsidRPr="005D488B">
              <w:rPr>
                <w:highlight w:val="yellow"/>
              </w:rPr>
              <w:t>Timing :</w:t>
            </w:r>
            <w:proofErr w:type="gramEnd"/>
            <w:r w:rsidRPr="005D488B">
              <w:rPr>
                <w:highlight w:val="yellow"/>
              </w:rPr>
              <w:t>= f_NR_SubFrameTiming_AddSlots(v_Timing ,v_AddSlots-1);</w:t>
            </w:r>
          </w:p>
          <w:p w14:paraId="508A4D65" w14:textId="77777777" w:rsidR="00904165" w:rsidRDefault="00904165" w:rsidP="00CC4BDE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Normal,cs_TimingInfo_NR(</w:t>
            </w:r>
            <w:r w:rsidRPr="00D20DE0">
              <w:rPr>
                <w:highlight w:val="yellow"/>
              </w:rPr>
              <w:t>v_WakeUpTiming</w:t>
            </w:r>
            <w:r>
              <w:t xml:space="preserve">)));  </w:t>
            </w:r>
          </w:p>
          <w:p w14:paraId="64C8094F" w14:textId="77777777" w:rsidR="00904165" w:rsidRDefault="00904165" w:rsidP="00CC4BDE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523634">
              <w:t xml:space="preserve">   </w:t>
            </w:r>
            <w:r w:rsidRPr="007A42CC">
              <w:rPr>
                <w:highlight w:val="yellow"/>
              </w:rPr>
              <w:t>v_WakeUpTiming</w:t>
            </w:r>
            <w:r>
              <w:t xml:space="preserve">), v_MAC_PDUListDL, cs_NR_HarqProcessAssignment)); </w:t>
            </w:r>
          </w:p>
          <w:p w14:paraId="691A11EF" w14:textId="77777777" w:rsidR="00904165" w:rsidRDefault="00904165" w:rsidP="00CC4BDE"/>
          <w:p w14:paraId="282EEFCB" w14:textId="77777777" w:rsidR="00904165" w:rsidRDefault="00904165" w:rsidP="00CC4BDE">
            <w:r>
              <w:t xml:space="preserve">    t_Watchdog.start;</w:t>
            </w:r>
          </w:p>
          <w:p w14:paraId="2BB1FCCA" w14:textId="77777777" w:rsidR="00904165" w:rsidRDefault="00904165" w:rsidP="00CC4BDE">
            <w:r>
              <w:t xml:space="preserve">    //@siclog "Step 17" siclog@</w:t>
            </w:r>
          </w:p>
          <w:p w14:paraId="663B9424" w14:textId="77777777" w:rsidR="00904165" w:rsidRDefault="00904165" w:rsidP="00CC4BDE">
            <w:r>
              <w:t xml:space="preserve">    // The UE transmit a HARQ NACK for the DL MAC PDU in Step 16.</w:t>
            </w:r>
          </w:p>
          <w:p w14:paraId="16AF2337" w14:textId="77777777" w:rsidR="00904165" w:rsidRDefault="00904165" w:rsidP="00CC4BDE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nack));</w:t>
            </w:r>
          </w:p>
          <w:p w14:paraId="57E6AB4D" w14:textId="77777777" w:rsidR="00904165" w:rsidRDefault="00904165" w:rsidP="00CC4BDE">
            <w:r>
              <w:t xml:space="preserve">    </w:t>
            </w:r>
          </w:p>
          <w:p w14:paraId="47469D43" w14:textId="77777777" w:rsidR="00904165" w:rsidRDefault="00904165" w:rsidP="00CC4BDE">
            <w:r>
              <w:t xml:space="preserve">    //@siclog "Step 19" siclog@</w:t>
            </w:r>
          </w:p>
          <w:p w14:paraId="7B0BE994" w14:textId="77777777" w:rsidR="00904165" w:rsidRDefault="00904165" w:rsidP="00CC4BDE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18?</w:t>
            </w:r>
          </w:p>
          <w:p w14:paraId="130CD598" w14:textId="77777777" w:rsidR="00904165" w:rsidRDefault="00904165" w:rsidP="00CC4BDE">
            <w:r>
              <w:t xml:space="preserve">    </w:t>
            </w:r>
          </w:p>
          <w:p w14:paraId="6E6AE163" w14:textId="77777777" w:rsidR="00904165" w:rsidRDefault="00904165" w:rsidP="00CC4BDE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15558383" w14:textId="77777777" w:rsidR="00904165" w:rsidRDefault="00904165" w:rsidP="00CC4BDE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19");</w:t>
            </w:r>
          </w:p>
          <w:p w14:paraId="0CA2E57A" w14:textId="77777777" w:rsidR="00904165" w:rsidRDefault="00904165" w:rsidP="00CC4BDE">
            <w:r>
              <w:t xml:space="preserve">    t_Watchdog.stop;</w:t>
            </w:r>
          </w:p>
          <w:p w14:paraId="604A253A" w14:textId="77777777" w:rsidR="00904165" w:rsidRDefault="00904165" w:rsidP="00CC4BDE">
            <w:r>
              <w:t xml:space="preserve">    </w:t>
            </w:r>
          </w:p>
          <w:p w14:paraId="17830CD9" w14:textId="77777777" w:rsidR="00904165" w:rsidRDefault="00904165" w:rsidP="00CC4BDE">
            <w:r>
              <w:t xml:space="preserve">    </w:t>
            </w:r>
            <w:r w:rsidRPr="00952906">
              <w:rPr>
                <w:highlight w:val="yellow"/>
              </w:rPr>
              <w:t>f_NR_SS_</w:t>
            </w:r>
            <w:proofErr w:type="gramStart"/>
            <w:r w:rsidRPr="00952906">
              <w:rPr>
                <w:highlight w:val="yellow"/>
              </w:rPr>
              <w:t>SystemIndCtrlConfig(</w:t>
            </w:r>
            <w:proofErr w:type="gramEnd"/>
            <w:r w:rsidRPr="00952906">
              <w:rPr>
                <w:highlight w:val="yellow"/>
              </w:rPr>
              <w:t>nr_Cell1, cds_NR_SystemIndCtrl_UL_HARQ(disable));</w:t>
            </w:r>
            <w:r>
              <w:t xml:space="preserve"> </w:t>
            </w:r>
          </w:p>
          <w:p w14:paraId="19908E17" w14:textId="77777777" w:rsidR="00904165" w:rsidRDefault="00904165" w:rsidP="00CC4BDE"/>
          <w:p w14:paraId="59A7D71B" w14:textId="77777777" w:rsidR="00904165" w:rsidRDefault="00904165" w:rsidP="00CC4BDE">
            <w:r>
              <w:t xml:space="preserve">  }</w:t>
            </w:r>
          </w:p>
        </w:tc>
      </w:tr>
    </w:tbl>
    <w:p w14:paraId="12D0C964" w14:textId="77777777" w:rsidR="007A7BA4" w:rsidRDefault="007A7BA4" w:rsidP="007A7BA4"/>
    <w:p w14:paraId="6ECAB780" w14:textId="10289CF3" w:rsidR="007A7BA4" w:rsidRDefault="00677390" w:rsidP="007A7BA4">
      <w:r>
        <w:rPr>
          <w:highlight w:val="cyan"/>
        </w:rPr>
        <w:t>Alternative</w:t>
      </w:r>
      <w:r w:rsidR="00904165" w:rsidRPr="00904165">
        <w:rPr>
          <w:highlight w:val="cyan"/>
        </w:rPr>
        <w:t xml:space="preserve"> implementation: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31F8C187" w14:textId="77777777" w:rsidTr="00AB177F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5AF" w14:textId="77777777" w:rsidR="00904165" w:rsidRDefault="007A7BA4" w:rsidP="00904165">
            <w:r>
              <w:t xml:space="preserve">  </w:t>
            </w:r>
            <w:r w:rsidR="00904165">
              <w:t>function f_TC_7_1_1_12_3_NR_Steps14_19(UInt_Type p_LongDRXCycle,</w:t>
            </w:r>
          </w:p>
          <w:p w14:paraId="5000E5FE" w14:textId="77777777" w:rsidR="00904165" w:rsidRDefault="00904165" w:rsidP="00904165">
            <w:r>
              <w:t xml:space="preserve">                                      UInt_Type p_DrxStartOffset,</w:t>
            </w:r>
          </w:p>
          <w:p w14:paraId="4D841CAF" w14:textId="624F8B78" w:rsidR="000920CA" w:rsidRDefault="00904165" w:rsidP="000920CA">
            <w:r>
              <w:t xml:space="preserve">                                      DRB_Identity p_DRBId</w:t>
            </w:r>
          </w:p>
          <w:p w14:paraId="604D567D" w14:textId="0BD3B556" w:rsidR="00904165" w:rsidRDefault="00904165" w:rsidP="00904165">
            <w:r>
              <w:t>) runs on NR_BASE_PTC</w:t>
            </w:r>
          </w:p>
          <w:p w14:paraId="11FBEF5A" w14:textId="77777777" w:rsidR="00904165" w:rsidRDefault="00904165" w:rsidP="00904165">
            <w:r>
              <w:lastRenderedPageBreak/>
              <w:t xml:space="preserve">  {//DRX adaptation / UE wakeup indication</w:t>
            </w:r>
          </w:p>
          <w:p w14:paraId="0919FF6E" w14:textId="77777777" w:rsidR="00904165" w:rsidRDefault="00904165" w:rsidP="00904165"/>
          <w:p w14:paraId="4568C71F" w14:textId="77777777" w:rsidR="00904165" w:rsidRDefault="00904165" w:rsidP="00904165">
            <w:r>
              <w:t xml:space="preserve">     var SubFrameTiming_Type v_WakeUpTiming;</w:t>
            </w:r>
          </w:p>
          <w:p w14:paraId="5FABD7E3" w14:textId="77777777" w:rsidR="00904165" w:rsidRDefault="00904165" w:rsidP="00904165">
            <w:r>
              <w:t xml:space="preserve">     var SubFrameTiming_Type v_Timing;</w:t>
            </w:r>
          </w:p>
          <w:p w14:paraId="5E860152" w14:textId="77777777" w:rsidR="00904165" w:rsidRDefault="00904165" w:rsidP="00904165">
            <w:r>
              <w:t xml:space="preserve">     var template (value) NR_MAC_PDUList_Type v_MAC_PDUListDL;</w:t>
            </w:r>
          </w:p>
          <w:p w14:paraId="55ED892B" w14:textId="77777777" w:rsidR="00904165" w:rsidRDefault="00904165" w:rsidP="00904165">
            <w:r>
              <w:t xml:space="preserve">     var integer v_SlotsInSubframe;</w:t>
            </w:r>
          </w:p>
          <w:p w14:paraId="14B4236C" w14:textId="1F27FDFA" w:rsidR="00904165" w:rsidRDefault="00904165" w:rsidP="00904165">
            <w:pPr>
              <w:rPr>
                <w:highlight w:val="cyan"/>
              </w:rPr>
            </w:pPr>
            <w:r>
              <w:t xml:space="preserve">     </w:t>
            </w:r>
            <w:r w:rsidR="00363FE5" w:rsidRPr="00363FE5">
              <w:rPr>
                <w:highlight w:val="cyan"/>
              </w:rPr>
              <w:t xml:space="preserve">// removed </w:t>
            </w:r>
            <w:r w:rsidRPr="00363FE5">
              <w:rPr>
                <w:highlight w:val="cyan"/>
              </w:rPr>
              <w:t>var integer v_NR_SlotOffsetK1;</w:t>
            </w:r>
          </w:p>
          <w:p w14:paraId="5DBF8FD1" w14:textId="35CEFAC5" w:rsidR="00904165" w:rsidRDefault="00D22C8B" w:rsidP="00904165">
            <w:r>
              <w:t xml:space="preserve">    </w:t>
            </w:r>
            <w:r w:rsidR="00904165">
              <w:t>var integer v_DRC_onDurationTimer;</w:t>
            </w:r>
          </w:p>
          <w:p w14:paraId="6B052C25" w14:textId="77777777" w:rsidR="00255997" w:rsidRDefault="00255997" w:rsidP="00255997">
            <w:r>
              <w:t xml:space="preserve">    var PhysicalCellGroupConfig v_PhysicalCellGroupConfig;</w:t>
            </w:r>
          </w:p>
          <w:p w14:paraId="607722DE" w14:textId="594CCD85" w:rsidR="00255997" w:rsidRDefault="00255997" w:rsidP="00255997">
            <w:r>
              <w:t xml:space="preserve">    var integer v_PS_Offset_ms;</w:t>
            </w:r>
          </w:p>
          <w:p w14:paraId="463B0134" w14:textId="531BC108" w:rsidR="00904165" w:rsidRDefault="00D22C8B" w:rsidP="00904165">
            <w:r>
              <w:t xml:space="preserve">    </w:t>
            </w:r>
            <w:r w:rsidR="00904165">
              <w:t>timer t_</w:t>
            </w:r>
            <w:proofErr w:type="gramStart"/>
            <w:r w:rsidR="00904165">
              <w:t>Watchdog :</w:t>
            </w:r>
            <w:proofErr w:type="gramEnd"/>
            <w:r w:rsidR="00904165">
              <w:t>= 5.0;</w:t>
            </w:r>
          </w:p>
          <w:p w14:paraId="60AA1163" w14:textId="77777777" w:rsidR="00904165" w:rsidRDefault="00904165" w:rsidP="00904165">
            <w:r>
              <w:t xml:space="preserve">     </w:t>
            </w:r>
          </w:p>
          <w:p w14:paraId="7769F993" w14:textId="13BD1B7A" w:rsidR="00904165" w:rsidRDefault="00904165" w:rsidP="00904165">
            <w:r>
              <w:t xml:space="preserve">     </w:t>
            </w:r>
            <w:r w:rsidRPr="00904165">
              <w:rPr>
                <w:highlight w:val="yellow"/>
              </w:rPr>
              <w:t>f_NR_SS_</w:t>
            </w:r>
            <w:proofErr w:type="gramStart"/>
            <w:r w:rsidRPr="00904165">
              <w:rPr>
                <w:highlight w:val="yellow"/>
              </w:rPr>
              <w:t>SystemIndCtrlConfig(</w:t>
            </w:r>
            <w:proofErr w:type="gramEnd"/>
            <w:r w:rsidRPr="00904165">
              <w:rPr>
                <w:highlight w:val="yellow"/>
              </w:rPr>
              <w:t>nr_Cell1, cds_NR_SystemIndCtrl_UL_HARQ(enable));</w:t>
            </w:r>
          </w:p>
          <w:p w14:paraId="37986AD9" w14:textId="77777777" w:rsidR="00904165" w:rsidRDefault="00904165" w:rsidP="00904165">
            <w:r>
              <w:t xml:space="preserve">    //@siclog Step 14 siclog@</w:t>
            </w:r>
          </w:p>
          <w:p w14:paraId="6D47D6C7" w14:textId="77777777" w:rsidR="00904165" w:rsidRDefault="00904165" w:rsidP="00904165">
            <w:r>
              <w:t xml:space="preserve">    //Wait 20ms to ensure UE is out DRX active time.</w:t>
            </w:r>
          </w:p>
          <w:p w14:paraId="78078939" w14:textId="77777777" w:rsidR="00904165" w:rsidRDefault="00904165" w:rsidP="00904165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0.02);</w:t>
            </w:r>
          </w:p>
          <w:p w14:paraId="54285681" w14:textId="77777777" w:rsidR="00904165" w:rsidRDefault="00904165" w:rsidP="00904165">
            <w:r>
              <w:t xml:space="preserve">    </w:t>
            </w:r>
          </w:p>
          <w:p w14:paraId="2A8B6403" w14:textId="77777777" w:rsidR="00904165" w:rsidRDefault="00904165" w:rsidP="00904165">
            <w:r>
              <w:t xml:space="preserve">    //@siclog Step 15 siclog@</w:t>
            </w:r>
          </w:p>
          <w:p w14:paraId="40889611" w14:textId="77777777" w:rsidR="00904165" w:rsidRDefault="00904165" w:rsidP="00904165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1C0852D4" w14:textId="77777777" w:rsidR="00255997" w:rsidRPr="00255997" w:rsidRDefault="00904165" w:rsidP="00255997">
            <w:pPr>
              <w:rPr>
                <w:highlight w:val="cyan"/>
              </w:rPr>
            </w:pPr>
            <w:r>
              <w:t xml:space="preserve">   </w:t>
            </w:r>
            <w:r w:rsidR="00255997">
              <w:t xml:space="preserve"> </w:t>
            </w:r>
            <w:r>
              <w:t xml:space="preserve"> </w:t>
            </w:r>
            <w:r w:rsidR="00255997" w:rsidRPr="00255997">
              <w:rPr>
                <w:highlight w:val="cyan"/>
              </w:rPr>
              <w:t>v_</w:t>
            </w:r>
            <w:proofErr w:type="gramStart"/>
            <w:r w:rsidR="00255997" w:rsidRPr="00255997">
              <w:rPr>
                <w:highlight w:val="cyan"/>
              </w:rPr>
              <w:t>Timing :</w:t>
            </w:r>
            <w:proofErr w:type="gramEnd"/>
            <w:r w:rsidR="00255997" w:rsidRPr="00255997">
              <w:rPr>
                <w:highlight w:val="cyan"/>
              </w:rPr>
              <w:t>= f_NR_GetNextSendOccasion_7_1_1_5_X (nr_Cell1, p_LongDRXCycle, p_DrxStartOffset, -, 13); //@sic R5s230001 sic@</w:t>
            </w:r>
          </w:p>
          <w:p w14:paraId="065E4BC9" w14:textId="77777777" w:rsidR="00255997" w:rsidRPr="00255997" w:rsidRDefault="00255997" w:rsidP="00255997">
            <w:pPr>
              <w:rPr>
                <w:highlight w:val="cyan"/>
              </w:rPr>
            </w:pPr>
            <w:r w:rsidRPr="00255997">
              <w:rPr>
                <w:highlight w:val="cyan"/>
              </w:rPr>
              <w:t xml:space="preserve">    v_</w:t>
            </w:r>
            <w:proofErr w:type="gramStart"/>
            <w:r w:rsidRPr="00255997">
              <w:rPr>
                <w:highlight w:val="cyan"/>
              </w:rPr>
              <w:t>PhysicalCellGroupConfig :</w:t>
            </w:r>
            <w:proofErr w:type="gramEnd"/>
            <w:r w:rsidRPr="00255997">
              <w:rPr>
                <w:highlight w:val="cyan"/>
              </w:rPr>
              <w:t>= f_NR_CellInfo_GetPhysicalCellGroupConfig(nr_Cell1);</w:t>
            </w:r>
          </w:p>
          <w:p w14:paraId="6A8E1D68" w14:textId="77777777" w:rsidR="00255997" w:rsidRPr="00255997" w:rsidRDefault="00255997" w:rsidP="00255997">
            <w:pPr>
              <w:rPr>
                <w:highlight w:val="cyan"/>
              </w:rPr>
            </w:pPr>
            <w:r w:rsidRPr="00255997">
              <w:rPr>
                <w:highlight w:val="cyan"/>
              </w:rPr>
              <w:t xml:space="preserve">    v_PS_Offset_</w:t>
            </w:r>
            <w:proofErr w:type="gramStart"/>
            <w:r w:rsidRPr="00255997">
              <w:rPr>
                <w:highlight w:val="cyan"/>
              </w:rPr>
              <w:t>ms :</w:t>
            </w:r>
            <w:proofErr w:type="gramEnd"/>
            <w:r w:rsidRPr="00255997">
              <w:rPr>
                <w:highlight w:val="cyan"/>
              </w:rPr>
              <w:t>= int2float(v_PhysicalCellGroupConfig.dcp_Config_r16.setup.ps_Offset_r16)*0.125;</w:t>
            </w:r>
          </w:p>
          <w:p w14:paraId="690B123E" w14:textId="77777777" w:rsidR="00255997" w:rsidRDefault="00255997" w:rsidP="00255997">
            <w:r w:rsidRPr="00255997">
              <w:rPr>
                <w:highlight w:val="cyan"/>
              </w:rPr>
              <w:t xml:space="preserve">    v_</w:t>
            </w:r>
            <w:proofErr w:type="gramStart"/>
            <w:r w:rsidRPr="00255997">
              <w:rPr>
                <w:highlight w:val="cyan"/>
              </w:rPr>
              <w:t>WakeUpTiming :</w:t>
            </w:r>
            <w:proofErr w:type="gramEnd"/>
            <w:r w:rsidRPr="00255997">
              <w:rPr>
                <w:highlight w:val="cyan"/>
              </w:rPr>
              <w:t>= f_SubFrameTiming_SubstractMilliSeconds(v_Timing, float2int(v_PS_Offset_ms)); //@sic R5s230001 sic@</w:t>
            </w:r>
          </w:p>
          <w:p w14:paraId="219AA399" w14:textId="18634000" w:rsidR="00904165" w:rsidRDefault="00255997" w:rsidP="00255997">
            <w:r>
              <w:t xml:space="preserve">    </w:t>
            </w:r>
            <w:r w:rsidR="00904165">
              <w:t xml:space="preserve">  f_NR_SS_</w:t>
            </w:r>
            <w:proofErr w:type="gramStart"/>
            <w:r w:rsidR="00904165">
              <w:t>CommonCellConfig(</w:t>
            </w:r>
            <w:proofErr w:type="gramEnd"/>
            <w:r w:rsidR="00904165">
              <w:t>nr_Cell1, cads_NR_DciTrigger_WakeUP_REQ(nr_Cell1, cs_TimingInfo_NR(v_WakeUpTiming</w:t>
            </w:r>
            <w:r w:rsidR="00904165" w:rsidRPr="00904165">
              <w:t>),</w:t>
            </w:r>
            <w:r w:rsidR="000026EB">
              <w:t xml:space="preserve"> </w:t>
            </w:r>
            <w:r w:rsidR="000026EB" w:rsidRPr="000026EB">
              <w:rPr>
                <w:highlight w:val="cyan"/>
              </w:rPr>
              <w:t>cs_NR_DciFormat_2_6_Block_List_6Items_FirstOrLast</w:t>
            </w:r>
            <w:r w:rsidR="000026EB" w:rsidRPr="000026EB">
              <w:t xml:space="preserve"> </w:t>
            </w:r>
            <w:r w:rsidR="00904165" w:rsidRPr="00904165">
              <w:t>('1'B)));</w:t>
            </w:r>
          </w:p>
          <w:p w14:paraId="4482E2D9" w14:textId="77777777" w:rsidR="00904165" w:rsidRDefault="00904165" w:rsidP="00904165">
            <w:r>
              <w:t xml:space="preserve">    </w:t>
            </w:r>
          </w:p>
          <w:p w14:paraId="6C45767F" w14:textId="77777777" w:rsidR="00904165" w:rsidRDefault="00904165" w:rsidP="00904165">
            <w:r>
              <w:t xml:space="preserve">    //@siclog Step 16 siclog@</w:t>
            </w:r>
          </w:p>
          <w:p w14:paraId="3FDFD3E8" w14:textId="77777777" w:rsidR="00904165" w:rsidRDefault="00904165" w:rsidP="00904165">
            <w:r>
              <w:t xml:space="preserve">    //In the last PDCCH occasion when the Drx-onDurationTimer is running, the SS indicates the transmission of an invalid DL MAC PDU on the PDCCH.</w:t>
            </w:r>
          </w:p>
          <w:p w14:paraId="08D1492C" w14:textId="77777777" w:rsidR="00904165" w:rsidRDefault="00904165" w:rsidP="00904165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Erroneous));</w:t>
            </w:r>
          </w:p>
          <w:p w14:paraId="32270B50" w14:textId="77777777" w:rsidR="00904165" w:rsidRDefault="00904165" w:rsidP="00904165">
            <w:r>
              <w:t xml:space="preserve">    // Last PDCCH occasion while On Duration Timer is running.</w:t>
            </w:r>
          </w:p>
          <w:p w14:paraId="1EE9B828" w14:textId="77777777" w:rsidR="00904165" w:rsidRDefault="00904165" w:rsidP="00904165">
            <w:r>
              <w:t xml:space="preserve">    v_</w:t>
            </w:r>
            <w:proofErr w:type="gramStart"/>
            <w:r>
              <w:t>SlotsInSubframe :</w:t>
            </w:r>
            <w:proofErr w:type="gramEnd"/>
            <w:r>
              <w:t>= f_NR_CellInfo_GetSlotsNumberPerSubframe(nr_Cell1) ;</w:t>
            </w:r>
          </w:p>
          <w:p w14:paraId="074AA3F0" w14:textId="77777777" w:rsidR="00904165" w:rsidRDefault="00904165" w:rsidP="00904165">
            <w:r>
              <w:t xml:space="preserve">     </w:t>
            </w:r>
          </w:p>
          <w:p w14:paraId="557FD3A7" w14:textId="77777777" w:rsidR="00904165" w:rsidRDefault="00904165" w:rsidP="00904165">
            <w:r>
              <w:lastRenderedPageBreak/>
              <w:t xml:space="preserve">    v_DRC_</w:t>
            </w:r>
            <w:proofErr w:type="gramStart"/>
            <w:r>
              <w:t>onDurationTimer :</w:t>
            </w:r>
            <w:proofErr w:type="gramEnd"/>
            <w:r>
              <w:t>= 10;  //Table 7.1.1.12.3.3.3-6</w:t>
            </w:r>
          </w:p>
          <w:p w14:paraId="23E7809E" w14:textId="77777777" w:rsidR="00904165" w:rsidRDefault="00904165" w:rsidP="00904165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f_NR_SubFrameTiming_AddSlots(v_Timing, (v_DRC_onDurationTimer * v_SlotsInSubframe) - 1);</w:t>
            </w:r>
          </w:p>
          <w:p w14:paraId="033DE3CD" w14:textId="77777777" w:rsidR="00904165" w:rsidRDefault="00904165" w:rsidP="00904165">
            <w:r>
              <w:t xml:space="preserve">    // - the last slot during onDurationTimer</w:t>
            </w:r>
          </w:p>
          <w:p w14:paraId="7858DE00" w14:textId="77777777" w:rsidR="00904165" w:rsidRDefault="00904165" w:rsidP="00904165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f_NR_LastDL_Slot(nr_Cell1,v_Timing);</w:t>
            </w:r>
          </w:p>
          <w:p w14:paraId="04499E7E" w14:textId="77777777" w:rsidR="00904165" w:rsidRDefault="00904165" w:rsidP="00904165">
            <w:r>
              <w:t xml:space="preserve">      </w:t>
            </w:r>
          </w:p>
          <w:p w14:paraId="1751EEF7" w14:textId="77777777" w:rsidR="00904165" w:rsidRDefault="00904165" w:rsidP="00904165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f_NR_GetMAC_PDUListDL(3, p_DRBId);</w:t>
            </w:r>
          </w:p>
          <w:p w14:paraId="3D492D22" w14:textId="77777777" w:rsidR="00904165" w:rsidRDefault="00904165" w:rsidP="00904165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cs_TimingInfo_NR(v_Timing), v_MAC_PDUListDL, cs_NR_HarqProcessAssignment));</w:t>
            </w:r>
          </w:p>
          <w:p w14:paraId="3B553C0E" w14:textId="77777777" w:rsidR="00904165" w:rsidRDefault="00904165" w:rsidP="00904165"/>
          <w:p w14:paraId="4FEDC299" w14:textId="77777777" w:rsidR="00904165" w:rsidRDefault="00904165" w:rsidP="00904165">
            <w:r>
              <w:t xml:space="preserve">    //@siclog "Step 17A" siclog@</w:t>
            </w:r>
          </w:p>
          <w:p w14:paraId="6F4F356E" w14:textId="77777777" w:rsidR="00904165" w:rsidRDefault="00904165" w:rsidP="00904165">
            <w:r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4CC1B299" w14:textId="79F498A6" w:rsidR="00904165" w:rsidRDefault="00904165" w:rsidP="00904165">
            <w:r>
              <w:t xml:space="preserve">    </w:t>
            </w:r>
            <w:r w:rsidRPr="00904165">
              <w:t>v_</w:t>
            </w:r>
            <w:proofErr w:type="gramStart"/>
            <w:r w:rsidRPr="00904165">
              <w:t>WakeUpTiming :</w:t>
            </w:r>
            <w:proofErr w:type="gramEnd"/>
            <w:r w:rsidRPr="00904165">
              <w:t>= f_SubFrameTiming_AddMilliSeconds(v_WakeUpTiming, p_LongDRXCycle</w:t>
            </w:r>
            <w:r w:rsidR="0099322E" w:rsidRPr="0099322E">
              <w:rPr>
                <w:highlight w:val="cyan"/>
              </w:rPr>
              <w:t>*2</w:t>
            </w:r>
            <w:r w:rsidRPr="00904165">
              <w:t>);</w:t>
            </w:r>
            <w:r w:rsidR="0099322E">
              <w:t xml:space="preserve"> //@sic R5s230001 sic@</w:t>
            </w:r>
          </w:p>
          <w:p w14:paraId="3DED7851" w14:textId="068C3683" w:rsidR="00904165" w:rsidRDefault="00904165" w:rsidP="00904165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cs_TimingInfo_NR(v_WakeUpTiming),</w:t>
            </w:r>
            <w:r w:rsidR="000026EB">
              <w:t xml:space="preserve"> </w:t>
            </w:r>
            <w:r w:rsidR="000026EB" w:rsidRPr="000026EB">
              <w:t>cs_NR_DciFormat_2_6_Block_List_6Items</w:t>
            </w:r>
            <w:r w:rsidR="000026EB" w:rsidRPr="000026EB">
              <w:rPr>
                <w:highlight w:val="cyan"/>
              </w:rPr>
              <w:t>_FirstOrLast</w:t>
            </w:r>
            <w:r>
              <w:t>));</w:t>
            </w:r>
          </w:p>
          <w:p w14:paraId="5A2D8202" w14:textId="77777777" w:rsidR="00904165" w:rsidRDefault="00904165" w:rsidP="00904165">
            <w:r>
              <w:t xml:space="preserve">    </w:t>
            </w:r>
          </w:p>
          <w:p w14:paraId="1EE1649D" w14:textId="77777777" w:rsidR="00904165" w:rsidRDefault="00904165" w:rsidP="00904165">
            <w:r>
              <w:t xml:space="preserve">    //@siclog "Step 18" siclog@</w:t>
            </w:r>
          </w:p>
          <w:p w14:paraId="47DDA55D" w14:textId="77777777" w:rsidR="00904165" w:rsidRDefault="00904165" w:rsidP="00904165">
            <w:r>
              <w:t xml:space="preserve">    //In the PDCCH occasion when the next Drx-onDurationTimer is running, the SS indicates the transmission of a DL MAC PDU on the PDCCH.</w:t>
            </w:r>
          </w:p>
          <w:p w14:paraId="1D1DC1D2" w14:textId="489F888B" w:rsidR="00904165" w:rsidRPr="003818D8" w:rsidRDefault="00904165" w:rsidP="00904165">
            <w:pPr>
              <w:rPr>
                <w:highlight w:val="yellow"/>
              </w:rPr>
            </w:pPr>
            <w:r>
              <w:t xml:space="preserve">    </w:t>
            </w:r>
            <w:r w:rsidRPr="00255997">
              <w:rPr>
                <w:highlight w:val="cyan"/>
              </w:rPr>
              <w:t>//Removed v_NR_SlotOffsetK</w:t>
            </w:r>
            <w:proofErr w:type="gramStart"/>
            <w:r w:rsidRPr="00255997">
              <w:rPr>
                <w:highlight w:val="cyan"/>
              </w:rPr>
              <w:t>1 :</w:t>
            </w:r>
            <w:proofErr w:type="gramEnd"/>
            <w:r w:rsidRPr="00255997">
              <w:rPr>
                <w:highlight w:val="cyan"/>
              </w:rPr>
              <w:t>= f_NR_GetSlotOffsetK1(nr_Cell1);</w:t>
            </w:r>
          </w:p>
          <w:p w14:paraId="19A15162" w14:textId="2DF4FD2B" w:rsidR="00904165" w:rsidRPr="00D20DE0" w:rsidRDefault="00904165" w:rsidP="00904165">
            <w:pPr>
              <w:rPr>
                <w:highlight w:val="yellow"/>
              </w:rPr>
            </w:pPr>
            <w:r w:rsidRPr="009A2841">
              <w:t xml:space="preserve">    v_</w:t>
            </w:r>
            <w:proofErr w:type="gramStart"/>
            <w:r w:rsidRPr="009A2841">
              <w:t>Timing :</w:t>
            </w:r>
            <w:proofErr w:type="gramEnd"/>
            <w:r w:rsidRPr="009A2841">
              <w:t>= f_SubFrameTiming_AddMilliSeconds (v_Timing , p_LongDRXCycle</w:t>
            </w:r>
            <w:r w:rsidR="009A2841" w:rsidRPr="009A2841">
              <w:t xml:space="preserve"> </w:t>
            </w:r>
            <w:r w:rsidR="009A2841">
              <w:rPr>
                <w:highlight w:val="cyan"/>
              </w:rPr>
              <w:t>*2</w:t>
            </w:r>
            <w:r w:rsidRPr="009A2841">
              <w:t>);</w:t>
            </w:r>
            <w:r w:rsidR="009A2841">
              <w:t xml:space="preserve"> //@sic R5s230001 sic@</w:t>
            </w:r>
          </w:p>
          <w:p w14:paraId="5CBBEA00" w14:textId="0D684E4E" w:rsidR="00904165" w:rsidRDefault="00904165" w:rsidP="00904165">
            <w:r w:rsidRPr="003818D8">
              <w:rPr>
                <w:highlight w:val="yellow"/>
              </w:rPr>
              <w:t xml:space="preserve">    // Removed v_</w:t>
            </w:r>
            <w:proofErr w:type="gramStart"/>
            <w:r w:rsidRPr="003818D8">
              <w:rPr>
                <w:highlight w:val="yellow"/>
              </w:rPr>
              <w:t>Timing :</w:t>
            </w:r>
            <w:proofErr w:type="gramEnd"/>
            <w:r w:rsidRPr="003818D8">
              <w:rPr>
                <w:highlight w:val="yellow"/>
              </w:rPr>
              <w:t>= f_NR_NextDL_Slot(nr_Cell1,v_Timing);</w:t>
            </w:r>
          </w:p>
          <w:p w14:paraId="300CF431" w14:textId="5EE78DC7" w:rsidR="00904165" w:rsidRDefault="00904165" w:rsidP="00904165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Normal,cs_TimingInfo_NR</w:t>
            </w:r>
            <w:r w:rsidRPr="00904165">
              <w:t>(</w:t>
            </w:r>
            <w:r w:rsidRPr="00255997">
              <w:rPr>
                <w:highlight w:val="yellow"/>
              </w:rPr>
              <w:t>v_</w:t>
            </w:r>
            <w:r w:rsidR="00255997" w:rsidRPr="00255997">
              <w:rPr>
                <w:highlight w:val="yellow"/>
              </w:rPr>
              <w:t>WakeUp</w:t>
            </w:r>
            <w:r w:rsidRPr="00255997">
              <w:rPr>
                <w:highlight w:val="yellow"/>
              </w:rPr>
              <w:t>Timing</w:t>
            </w:r>
            <w:r>
              <w:t>)));</w:t>
            </w:r>
          </w:p>
          <w:p w14:paraId="7C00CEBE" w14:textId="77777777" w:rsidR="00904165" w:rsidRDefault="00904165" w:rsidP="00904165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</w:t>
            </w:r>
            <w:r w:rsidRPr="00D20DE0">
              <w:t>(</w:t>
            </w:r>
            <w:r w:rsidRPr="00904165">
              <w:t>v_Timing),</w:t>
            </w:r>
            <w:r>
              <w:t xml:space="preserve"> v_MAC_PDUListDL, cs_NR_HarqProcessAssignment));</w:t>
            </w:r>
          </w:p>
          <w:p w14:paraId="46085226" w14:textId="77777777" w:rsidR="00904165" w:rsidRDefault="00904165" w:rsidP="00904165"/>
          <w:p w14:paraId="484450D9" w14:textId="77777777" w:rsidR="00904165" w:rsidRDefault="00904165" w:rsidP="00904165">
            <w:r>
              <w:t xml:space="preserve">    t_Watchdog.start;</w:t>
            </w:r>
          </w:p>
          <w:p w14:paraId="7FDE74E3" w14:textId="77777777" w:rsidR="00904165" w:rsidRDefault="00904165" w:rsidP="00904165">
            <w:r>
              <w:t xml:space="preserve">    //@siclog "Step 17" siclog@</w:t>
            </w:r>
          </w:p>
          <w:p w14:paraId="1437236D" w14:textId="77777777" w:rsidR="00904165" w:rsidRDefault="00904165" w:rsidP="00904165">
            <w:r>
              <w:t xml:space="preserve">    // The UE transmit a HARQ NACK for the DL MAC PDU in Step 16.</w:t>
            </w:r>
          </w:p>
          <w:p w14:paraId="2256C2EC" w14:textId="77777777" w:rsidR="00904165" w:rsidRDefault="00904165" w:rsidP="00904165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nack));</w:t>
            </w:r>
          </w:p>
          <w:p w14:paraId="7580A5A8" w14:textId="77777777" w:rsidR="00904165" w:rsidRDefault="00904165" w:rsidP="00904165">
            <w:r>
              <w:t xml:space="preserve">    </w:t>
            </w:r>
          </w:p>
          <w:p w14:paraId="63601AA3" w14:textId="77777777" w:rsidR="00904165" w:rsidRDefault="00904165" w:rsidP="00904165">
            <w:r>
              <w:t xml:space="preserve">    //@siclog "Step 19" siclog@</w:t>
            </w:r>
          </w:p>
          <w:p w14:paraId="78EABBC0" w14:textId="77777777" w:rsidR="00904165" w:rsidRDefault="00904165" w:rsidP="00904165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18?</w:t>
            </w:r>
          </w:p>
          <w:p w14:paraId="60319B1A" w14:textId="77777777" w:rsidR="00904165" w:rsidRDefault="00904165" w:rsidP="00904165">
            <w:r>
              <w:t xml:space="preserve">    </w:t>
            </w:r>
          </w:p>
          <w:p w14:paraId="6A181314" w14:textId="77777777" w:rsidR="00904165" w:rsidRDefault="00904165" w:rsidP="00904165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38A0CFEA" w14:textId="77777777" w:rsidR="00904165" w:rsidRDefault="00904165" w:rsidP="00904165">
            <w:r>
              <w:lastRenderedPageBreak/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19");</w:t>
            </w:r>
          </w:p>
          <w:p w14:paraId="0C552232" w14:textId="77777777" w:rsidR="00904165" w:rsidRDefault="00904165" w:rsidP="00904165">
            <w:r>
              <w:t xml:space="preserve">    t_Watchdog.stop;</w:t>
            </w:r>
          </w:p>
          <w:p w14:paraId="390D9801" w14:textId="7EB68172" w:rsidR="00904165" w:rsidRDefault="00904165" w:rsidP="00904165">
            <w:r>
              <w:t xml:space="preserve">    </w:t>
            </w:r>
            <w:r w:rsidRPr="00904165">
              <w:rPr>
                <w:highlight w:val="yellow"/>
              </w:rPr>
              <w:t>f_NR_SS_</w:t>
            </w:r>
            <w:proofErr w:type="gramStart"/>
            <w:r w:rsidRPr="00904165">
              <w:rPr>
                <w:highlight w:val="yellow"/>
              </w:rPr>
              <w:t>SystemIndCtrlConfig(</w:t>
            </w:r>
            <w:proofErr w:type="gramEnd"/>
            <w:r w:rsidRPr="00904165">
              <w:rPr>
                <w:highlight w:val="yellow"/>
              </w:rPr>
              <w:t>nr_Cell1, cds_NR_SystemIndCtrl_UL_HARQ(disable));</w:t>
            </w:r>
            <w:r>
              <w:t xml:space="preserve">  </w:t>
            </w:r>
          </w:p>
          <w:p w14:paraId="5125CB65" w14:textId="598D2EE9" w:rsidR="007A7BA4" w:rsidRDefault="00904165" w:rsidP="00904165">
            <w:r>
              <w:t xml:space="preserve">  }</w:t>
            </w:r>
          </w:p>
        </w:tc>
      </w:tr>
    </w:tbl>
    <w:p w14:paraId="2F2517BC" w14:textId="04AE52CE" w:rsidR="007A7BA4" w:rsidRDefault="007A7BA4" w:rsidP="007A7BA4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121917401"/>
      <w:r>
        <w:rPr>
          <w:b/>
          <w:lang w:val="pt-BR"/>
        </w:rPr>
        <w:lastRenderedPageBreak/>
        <w:t xml:space="preserve">Change </w:t>
      </w:r>
      <w:r w:rsidR="004360A6">
        <w:rPr>
          <w:b/>
          <w:lang w:val="en-US"/>
        </w:rPr>
        <w:t>5</w:t>
      </w:r>
      <w:bookmarkEnd w:id="2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071C6E41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49E9" w14:textId="77777777" w:rsidR="007A7BA4" w:rsidRDefault="007A7BA4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57B" w14:textId="77777777" w:rsidR="007A7BA4" w:rsidRDefault="007A7BA4" w:rsidP="00AB177F">
            <w:pPr>
              <w:spacing w:after="0"/>
            </w:pPr>
            <w:r w:rsidRPr="00B95CCA">
              <w:t>f_TC_7_1_1_12_3_NR_Steps22_24</w:t>
            </w:r>
          </w:p>
        </w:tc>
      </w:tr>
      <w:tr w:rsidR="007A7BA4" w14:paraId="46761E1C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5A6D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B9F9" w14:textId="6B8925CB" w:rsidR="009D444E" w:rsidRPr="0042471E" w:rsidRDefault="00C87494" w:rsidP="0042471E">
            <w:pPr>
              <w:pStyle w:val="Listenabsatz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C87494">
              <w:rPr>
                <w:rFonts w:ascii="Arial" w:hAnsi="Arial" w:cs="Arial"/>
              </w:rPr>
              <w:t>TTCN will receive unexpected HARQ ACK indication during the follow-up rrcReconfiguration pocedure because indications are still enabled</w:t>
            </w:r>
          </w:p>
          <w:p w14:paraId="55C76DD0" w14:textId="77777777" w:rsidR="009D444E" w:rsidRPr="00C87494" w:rsidRDefault="009D444E" w:rsidP="009D444E">
            <w:pPr>
              <w:pStyle w:val="Listenabsatz"/>
              <w:rPr>
                <w:rFonts w:ascii="Arial" w:hAnsi="Arial" w:cs="Arial"/>
              </w:rPr>
            </w:pPr>
          </w:p>
          <w:p w14:paraId="3B2A0FE4" w14:textId="22DB06F7" w:rsidR="009D444E" w:rsidRPr="009D444E" w:rsidRDefault="009D444E" w:rsidP="009D444E">
            <w:pPr>
              <w:pStyle w:val="Listenabsatz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267E81">
              <w:rPr>
                <w:rFonts w:ascii="Arial" w:hAnsi="Arial" w:cs="Arial"/>
              </w:rPr>
              <w:t>for the test purpose, DCI_2_6 with one block is enough. It is not needed to</w:t>
            </w:r>
            <w:r>
              <w:rPr>
                <w:rFonts w:ascii="Arial" w:hAnsi="Arial" w:cs="Arial"/>
              </w:rPr>
              <w:t xml:space="preserve"> </w:t>
            </w:r>
            <w:r w:rsidRPr="00267E81">
              <w:rPr>
                <w:rFonts w:ascii="Arial" w:hAnsi="Arial" w:cs="Arial"/>
              </w:rPr>
              <w:t xml:space="preserve">configure 6 blocks </w:t>
            </w:r>
          </w:p>
          <w:p w14:paraId="27E5ED0E" w14:textId="77777777" w:rsidR="009D444E" w:rsidRDefault="009D444E" w:rsidP="009D444E">
            <w:pPr>
              <w:pStyle w:val="Listenabsatz"/>
              <w:rPr>
                <w:rFonts w:ascii="Arial" w:hAnsi="Arial" w:cs="Arial"/>
              </w:rPr>
            </w:pPr>
          </w:p>
          <w:p w14:paraId="3AC3ED5B" w14:textId="36F89B2A" w:rsidR="009D444E" w:rsidRDefault="009D444E" w:rsidP="009D444E">
            <w:pPr>
              <w:pStyle w:val="Listenabsatz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WakeUp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1D9A3D7E" w14:textId="77777777" w:rsidR="00616281" w:rsidRPr="00616281" w:rsidRDefault="00616281" w:rsidP="00616281">
            <w:pPr>
              <w:pStyle w:val="Listenabsatz"/>
              <w:rPr>
                <w:rFonts w:ascii="Arial" w:hAnsi="Arial" w:cs="Arial"/>
              </w:rPr>
            </w:pPr>
          </w:p>
          <w:p w14:paraId="7A655C7E" w14:textId="1339B989" w:rsidR="00616281" w:rsidRDefault="00616281" w:rsidP="009D444E">
            <w:pPr>
              <w:pStyle w:val="Listenabsatz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616281">
              <w:rPr>
                <w:rFonts w:ascii="Arial" w:hAnsi="Arial" w:cs="Arial"/>
              </w:rPr>
              <w:t xml:space="preserve">For these steps, the p_LongDRXCycle is 20ms, the default 2 cycles ahead </w:t>
            </w:r>
            <w:proofErr w:type="gramStart"/>
            <w:r w:rsidRPr="00616281">
              <w:rPr>
                <w:rFonts w:ascii="Arial" w:hAnsi="Arial" w:cs="Arial"/>
              </w:rPr>
              <w:t>is</w:t>
            </w:r>
            <w:proofErr w:type="gramEnd"/>
            <w:r w:rsidRPr="00616281">
              <w:rPr>
                <w:rFonts w:ascii="Arial" w:hAnsi="Arial" w:cs="Arial"/>
              </w:rPr>
              <w:t xml:space="preserve"> too short for the SS overhead.</w:t>
            </w:r>
          </w:p>
          <w:p w14:paraId="75728C1D" w14:textId="381A288E" w:rsidR="007A7BA4" w:rsidRDefault="007A7BA4" w:rsidP="00AB177F">
            <w:pPr>
              <w:rPr>
                <w:rFonts w:ascii="Arial" w:hAnsi="Arial" w:cs="Arial"/>
              </w:rPr>
            </w:pPr>
          </w:p>
        </w:tc>
      </w:tr>
      <w:tr w:rsidR="007A7BA4" w14:paraId="1EF9380E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FB01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BD9C" w14:textId="08ED0FD4" w:rsidR="00C87494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E</w:t>
            </w:r>
            <w:r w:rsidR="00C87494" w:rsidRPr="003D4E6C">
              <w:rPr>
                <w:lang w:val="en-SG"/>
              </w:rPr>
              <w:t>nable/disable UL HARQ indications in each sub function</w:t>
            </w:r>
          </w:p>
          <w:p w14:paraId="713A272F" w14:textId="4D4FEEAC" w:rsidR="00C87494" w:rsidRPr="00A30734" w:rsidRDefault="00C87494" w:rsidP="0042471E">
            <w:pPr>
              <w:pStyle w:val="CRCoverPage"/>
              <w:spacing w:after="0"/>
              <w:rPr>
                <w:lang w:val="en-SG"/>
              </w:rPr>
            </w:pPr>
          </w:p>
          <w:p w14:paraId="57BB0C6D" w14:textId="5EFE2B56" w:rsidR="007A7BA4" w:rsidRDefault="007A7BA4" w:rsidP="00AB177F">
            <w:pPr>
              <w:pStyle w:val="CRCoverPage"/>
              <w:spacing w:after="0"/>
              <w:rPr>
                <w:lang w:val="en-SG"/>
              </w:rPr>
            </w:pPr>
          </w:p>
          <w:p w14:paraId="7876A923" w14:textId="2C618BAE" w:rsidR="00C87494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</w:t>
            </w:r>
            <w:r w:rsidR="00C87494" w:rsidRPr="003370D8">
              <w:rPr>
                <w:lang w:val="en-SG"/>
              </w:rPr>
              <w:t>eplace cs_NR_DciFormat_2_6_Block_List_6Items with {cs_NR_DciFormat_2_6_Block_Type</w:t>
            </w:r>
            <w:r w:rsidR="00C87494">
              <w:rPr>
                <w:lang w:val="en-SG"/>
              </w:rPr>
              <w:t>}</w:t>
            </w:r>
          </w:p>
          <w:p w14:paraId="028C7AA9" w14:textId="7560732C" w:rsidR="009D444E" w:rsidRDefault="009D444E" w:rsidP="009D444E">
            <w:pPr>
              <w:pStyle w:val="CRCoverPage"/>
              <w:spacing w:after="0"/>
              <w:rPr>
                <w:lang w:val="en-SG"/>
              </w:rPr>
            </w:pPr>
          </w:p>
          <w:p w14:paraId="3A3A1128" w14:textId="7E0DD940" w:rsidR="009D444E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67585E4C" w14:textId="77777777" w:rsidR="00811DC0" w:rsidRDefault="00811DC0" w:rsidP="00811DC0">
            <w:pPr>
              <w:pStyle w:val="Listenabsatz"/>
              <w:rPr>
                <w:lang w:val="en-SG"/>
              </w:rPr>
            </w:pPr>
          </w:p>
          <w:p w14:paraId="745476A4" w14:textId="1B1C586D" w:rsidR="00811DC0" w:rsidRPr="003D4E6C" w:rsidRDefault="006E13A4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parameter to </w:t>
            </w:r>
            <w:r w:rsidRPr="006E13A4">
              <w:rPr>
                <w:lang w:val="en-SG"/>
              </w:rPr>
              <w:t>f_NR_GetWakeUpSignalTiming</w:t>
            </w:r>
            <w:r>
              <w:rPr>
                <w:lang w:val="en-SG"/>
              </w:rPr>
              <w:t xml:space="preserve"> for additional</w:t>
            </w:r>
            <w:r w:rsidR="00456E1C">
              <w:rPr>
                <w:lang w:val="en-SG"/>
              </w:rPr>
              <w:t xml:space="preserve"> 3 cycles of advance time</w:t>
            </w:r>
          </w:p>
          <w:p w14:paraId="687D036C" w14:textId="07CF63F3" w:rsidR="007A7BA4" w:rsidRDefault="007A7BA4" w:rsidP="00AB177F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0526F4DC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2130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FCE" w14:textId="77777777" w:rsidR="007A7BA4" w:rsidRDefault="007A7BA4" w:rsidP="00AB177F">
            <w:pPr>
              <w:spacing w:after="0"/>
              <w:rPr>
                <w:rFonts w:ascii="Arial" w:hAnsi="Arial" w:cs="Arial"/>
              </w:rPr>
            </w:pPr>
            <w:r w:rsidRPr="00B95CCA">
              <w:rPr>
                <w:rFonts w:ascii="Arial" w:hAnsi="Arial" w:cs="Arial"/>
              </w:rPr>
              <w:t>MAC_PowerSaving_TC_Common_NR</w:t>
            </w:r>
          </w:p>
        </w:tc>
      </w:tr>
      <w:tr w:rsidR="007A7BA4" w14:paraId="4405CB87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594A" w14:textId="77777777" w:rsidR="007A7BA4" w:rsidRDefault="007A7BA4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CFDC" w14:textId="77777777" w:rsidR="007A7BA4" w:rsidRDefault="0059105E" w:rsidP="0059105E">
            <w:pPr>
              <w:pStyle w:val="Listenabsatz"/>
              <w:numPr>
                <w:ilvl w:val="0"/>
                <w:numId w:val="36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66299A7F" w14:textId="77777777" w:rsidR="0059105E" w:rsidRPr="0059105E" w:rsidRDefault="0059105E" w:rsidP="0059105E">
            <w:pPr>
              <w:pStyle w:val="Listenabsatz"/>
              <w:numPr>
                <w:ilvl w:val="0"/>
                <w:numId w:val="36"/>
              </w:numPr>
              <w:rPr>
                <w:rFonts w:ascii="Arial" w:hAnsi="Arial"/>
                <w:highlight w:val="red"/>
              </w:rPr>
            </w:pPr>
            <w:r w:rsidRPr="0059105E">
              <w:rPr>
                <w:rFonts w:ascii="Arial" w:hAnsi="Arial"/>
                <w:highlight w:val="red"/>
              </w:rPr>
              <w:t>Rejected</w:t>
            </w:r>
          </w:p>
          <w:p w14:paraId="59C8BF0D" w14:textId="77777777" w:rsidR="0059105E" w:rsidRDefault="0059105E" w:rsidP="0059105E">
            <w:pPr>
              <w:pStyle w:val="Listenabsatz"/>
              <w:numPr>
                <w:ilvl w:val="0"/>
                <w:numId w:val="36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1D4A3CA8" w14:textId="2D9D76BB" w:rsidR="0059105E" w:rsidRPr="0059105E" w:rsidRDefault="0059105E" w:rsidP="0059105E">
            <w:pPr>
              <w:pStyle w:val="Listenabsatz"/>
              <w:numPr>
                <w:ilvl w:val="0"/>
                <w:numId w:val="36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D5DD35C" w14:textId="77777777" w:rsidR="007A7BA4" w:rsidRDefault="007A7BA4" w:rsidP="007A7BA4"/>
    <w:p w14:paraId="038237AF" w14:textId="77777777" w:rsidR="007A7BA4" w:rsidRDefault="007A7BA4" w:rsidP="007A7BA4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4735F336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E16" w14:textId="77777777" w:rsidR="007A7BA4" w:rsidRDefault="007A7BA4" w:rsidP="00AB177F">
            <w:r>
              <w:t>function f_TC_7_1_1_12_3_NR_Steps22_24(UInt_Type p_LongDRXCycle,</w:t>
            </w:r>
          </w:p>
          <w:p w14:paraId="2ABABD99" w14:textId="77777777" w:rsidR="007A7BA4" w:rsidRDefault="007A7BA4" w:rsidP="00AB177F">
            <w:r>
              <w:t xml:space="preserve">                                      UInt_Type p_DrxStartOffset,</w:t>
            </w:r>
          </w:p>
          <w:p w14:paraId="5908549F" w14:textId="77777777" w:rsidR="007A7BA4" w:rsidRDefault="007A7BA4" w:rsidP="00AB177F">
            <w:r>
              <w:t xml:space="preserve">                                      DRB_Identity p_DRBId</w:t>
            </w:r>
          </w:p>
          <w:p w14:paraId="2FA340E3" w14:textId="77777777" w:rsidR="007A7BA4" w:rsidRDefault="007A7BA4" w:rsidP="00AB177F">
            <w:r>
              <w:t xml:space="preserve">                                      ) runs on NR_BASE_PTC</w:t>
            </w:r>
          </w:p>
          <w:p w14:paraId="24FD183D" w14:textId="77777777" w:rsidR="007A7BA4" w:rsidRDefault="007A7BA4" w:rsidP="00AB177F">
            <w:r>
              <w:t xml:space="preserve">  {//DRX adaptation / UE wakeup indication</w:t>
            </w:r>
          </w:p>
          <w:p w14:paraId="1C97927C" w14:textId="77777777" w:rsidR="007A7BA4" w:rsidRDefault="007A7BA4" w:rsidP="00AB177F"/>
          <w:p w14:paraId="7DDB6CF8" w14:textId="77777777" w:rsidR="007A7BA4" w:rsidRDefault="007A7BA4" w:rsidP="00AB177F">
            <w:r>
              <w:t xml:space="preserve">     var SubFrameTiming_Type v_WakeUpTiming;</w:t>
            </w:r>
          </w:p>
          <w:p w14:paraId="65F062B3" w14:textId="77777777" w:rsidR="007A7BA4" w:rsidRDefault="007A7BA4" w:rsidP="00AB177F">
            <w:r>
              <w:lastRenderedPageBreak/>
              <w:t xml:space="preserve">     var SubFrameTiming_Type v_Timing;</w:t>
            </w:r>
          </w:p>
          <w:p w14:paraId="52074990" w14:textId="77777777" w:rsidR="007A7BA4" w:rsidRDefault="007A7BA4" w:rsidP="00AB177F">
            <w:r>
              <w:t xml:space="preserve">     var template (value) NR_MAC_PDUList_Type v_MAC_PDUListDL;</w:t>
            </w:r>
          </w:p>
          <w:p w14:paraId="7C9DFFA9" w14:textId="77777777" w:rsidR="007A7BA4" w:rsidRDefault="007A7BA4" w:rsidP="00AB177F">
            <w:r>
              <w:t xml:space="preserve">     </w:t>
            </w:r>
          </w:p>
          <w:p w14:paraId="5465FB3E" w14:textId="77777777" w:rsidR="007A7BA4" w:rsidRDefault="007A7BA4" w:rsidP="00AB177F">
            <w:r>
              <w:t xml:space="preserve">    //@siclog Step 22 siclog@</w:t>
            </w:r>
          </w:p>
          <w:p w14:paraId="6764554F" w14:textId="77777777" w:rsidR="007A7BA4" w:rsidRDefault="007A7BA4" w:rsidP="00AB177F">
            <w:r>
              <w:t xml:space="preserve">    //Wait 10ms to ensure UE is out DRX active time.</w:t>
            </w:r>
          </w:p>
          <w:p w14:paraId="0F29A519" w14:textId="77777777" w:rsidR="007A7BA4" w:rsidRDefault="007A7BA4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0.01);</w:t>
            </w:r>
          </w:p>
          <w:p w14:paraId="4BAF6B0D" w14:textId="77777777" w:rsidR="007A7BA4" w:rsidRDefault="007A7BA4" w:rsidP="00AB177F">
            <w:r>
              <w:t xml:space="preserve">    </w:t>
            </w:r>
          </w:p>
          <w:p w14:paraId="23AAA9B1" w14:textId="77777777" w:rsidR="007A7BA4" w:rsidRDefault="007A7BA4" w:rsidP="00AB177F">
            <w:r>
              <w:t xml:space="preserve">    //@siclog Step 22A siclog@</w:t>
            </w:r>
          </w:p>
          <w:p w14:paraId="653CA837" w14:textId="77777777" w:rsidR="007A7BA4" w:rsidRDefault="007A7BA4" w:rsidP="00AB177F">
            <w:r>
              <w:t xml:space="preserve">    //The SS transmits DCI 2-6 on the PDCCH within the PS-offset time before the start of next long DRX drx-onDurationTimer and the DCI 2-6 indicates not to start the next Drx-onDurationTimer.</w:t>
            </w:r>
          </w:p>
          <w:p w14:paraId="630E39AB" w14:textId="31644E5B" w:rsidR="007A7BA4" w:rsidRDefault="007A7BA4" w:rsidP="00AB177F">
            <w:r>
              <w:t xml:space="preserve">    </w:t>
            </w:r>
            <w:r w:rsidRPr="009D444E">
              <w:rPr>
                <w:highlight w:val="yellow"/>
              </w:rPr>
              <w:t>v_</w:t>
            </w:r>
            <w:proofErr w:type="gramStart"/>
            <w:r w:rsidRPr="009D444E">
              <w:rPr>
                <w:highlight w:val="yellow"/>
              </w:rPr>
              <w:t>WakeUpTiming :</w:t>
            </w:r>
            <w:proofErr w:type="gramEnd"/>
            <w:r w:rsidRPr="009D444E">
              <w:rPr>
                <w:highlight w:val="yellow"/>
              </w:rPr>
              <w:t>= 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9D444E">
              <w:rPr>
                <w:highlight w:val="yellow"/>
              </w:rPr>
              <w:t>Timing (nr_Cell1, p_LongDRXCycle, p_DrxStartOffset);</w:t>
            </w:r>
          </w:p>
          <w:p w14:paraId="33C74058" w14:textId="77777777" w:rsidR="007A7BA4" w:rsidRDefault="007A7BA4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nr_Cell1, cads_NR_DciTrigger_WakeUP_REQ(nr_Cell1, cs_TimingInfo_NR(v_WakeUpTiming),</w:t>
            </w:r>
            <w:r w:rsidRPr="009D444E">
              <w:rPr>
                <w:highlight w:val="yellow"/>
              </w:rPr>
              <w:t>cs_NR_DciFormat_2_6_Block_List_6Items</w:t>
            </w:r>
            <w:r>
              <w:t>));</w:t>
            </w:r>
          </w:p>
          <w:p w14:paraId="7DFC4708" w14:textId="77777777" w:rsidR="007A7BA4" w:rsidRDefault="007A7BA4" w:rsidP="00AB177F">
            <w:r>
              <w:t xml:space="preserve">    </w:t>
            </w:r>
          </w:p>
          <w:p w14:paraId="523E00A8" w14:textId="77777777" w:rsidR="007A7BA4" w:rsidRDefault="007A7BA4" w:rsidP="00AB177F">
            <w:r>
              <w:t xml:space="preserve">    //@siclog Step 23 siclog@</w:t>
            </w:r>
          </w:p>
          <w:p w14:paraId="2FAC0586" w14:textId="77777777" w:rsidR="007A7BA4" w:rsidRDefault="007A7BA4" w:rsidP="00AB177F">
            <w:r>
              <w:t xml:space="preserve">    //In the first PDCCH occasion when the Drx-onDurationTimer is running, the SS indicates the transmission of a DL MAC PDU on the PDCCH.</w:t>
            </w:r>
          </w:p>
          <w:p w14:paraId="755CAD02" w14:textId="77777777" w:rsidR="007A7BA4" w:rsidRDefault="007A7BA4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f_NR_GetMAC_PDUListDL(4, p_DRBId);</w:t>
            </w:r>
          </w:p>
          <w:p w14:paraId="7F6622EE" w14:textId="77777777" w:rsidR="007A7BA4" w:rsidRDefault="007A7BA4" w:rsidP="00AB177F">
            <w:r>
              <w:t xml:space="preserve">    </w:t>
            </w:r>
            <w:r w:rsidRPr="009D444E">
              <w:rPr>
                <w:highlight w:val="yellow"/>
              </w:rPr>
              <w:t>v_</w:t>
            </w:r>
            <w:proofErr w:type="gramStart"/>
            <w:r w:rsidRPr="009D444E">
              <w:rPr>
                <w:highlight w:val="yellow"/>
              </w:rPr>
              <w:t>Timing :</w:t>
            </w:r>
            <w:proofErr w:type="gramEnd"/>
            <w:r w:rsidRPr="009D444E">
              <w:rPr>
                <w:highlight w:val="yellow"/>
              </w:rPr>
              <w:t>= f_NR_GetNextSendOccasion_7_1_1_5_X(nr_Cell1, p_LongDRXCycle, p_DrxStartOffset);</w:t>
            </w:r>
          </w:p>
          <w:p w14:paraId="0C56F262" w14:textId="77777777" w:rsidR="007A7BA4" w:rsidRDefault="007A7BA4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9D444E">
              <w:rPr>
                <w:highlight w:val="yellow"/>
              </w:rPr>
              <w:t>v_Timing</w:t>
            </w:r>
            <w:r>
              <w:t>), v_MAC_PDUListDL));</w:t>
            </w:r>
          </w:p>
          <w:p w14:paraId="7E9D5F0E" w14:textId="77777777" w:rsidR="007A7BA4" w:rsidRDefault="007A7BA4" w:rsidP="00AB177F">
            <w:r>
              <w:t xml:space="preserve">    </w:t>
            </w:r>
          </w:p>
          <w:p w14:paraId="7654AAE5" w14:textId="77777777" w:rsidR="007A7BA4" w:rsidRDefault="007A7BA4" w:rsidP="00AB177F">
            <w:r>
              <w:t xml:space="preserve">    //@siclog Step 24 siclog@</w:t>
            </w:r>
          </w:p>
          <w:p w14:paraId="292D1B7D" w14:textId="77777777" w:rsidR="007A7BA4" w:rsidRDefault="007A7BA4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23?</w:t>
            </w:r>
          </w:p>
          <w:p w14:paraId="42844D79" w14:textId="77777777" w:rsidR="007A7BA4" w:rsidRDefault="007A7BA4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689CE43C" w14:textId="77777777" w:rsidR="007A7BA4" w:rsidRDefault="007A7BA4" w:rsidP="00AB177F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 xml:space="preserve">__FILE__, __LINE__, "Step 24"); </w:t>
            </w:r>
          </w:p>
          <w:p w14:paraId="65ECC45C" w14:textId="77777777" w:rsidR="007A7BA4" w:rsidRDefault="007A7BA4" w:rsidP="00AB177F">
            <w:r>
              <w:t xml:space="preserve">  }</w:t>
            </w:r>
          </w:p>
        </w:tc>
      </w:tr>
    </w:tbl>
    <w:p w14:paraId="7BC026C5" w14:textId="77777777" w:rsidR="007A7BA4" w:rsidRDefault="007A7BA4" w:rsidP="007A7BA4"/>
    <w:p w14:paraId="159C50B3" w14:textId="77777777" w:rsidR="007A7BA4" w:rsidRDefault="007A7BA4" w:rsidP="007A7BA4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C805834" w14:textId="77777777" w:rsidTr="00AB177F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A3B1" w14:textId="77777777" w:rsidR="007A7BA4" w:rsidRDefault="007A7BA4" w:rsidP="00AB177F">
            <w:r>
              <w:t>function f_TC_7_1_1_12_3_NR_Steps22_24(UInt_Type p_LongDRXCycle,</w:t>
            </w:r>
          </w:p>
          <w:p w14:paraId="67248DC6" w14:textId="77777777" w:rsidR="007A7BA4" w:rsidRDefault="007A7BA4" w:rsidP="00AB177F">
            <w:r>
              <w:t xml:space="preserve">                                      UInt_Type p_DrxStartOffset,</w:t>
            </w:r>
          </w:p>
          <w:p w14:paraId="005FC1EB" w14:textId="77777777" w:rsidR="007A7BA4" w:rsidRDefault="007A7BA4" w:rsidP="00AB177F">
            <w:r>
              <w:t xml:space="preserve">                                      DRB_Identity p_DRBId</w:t>
            </w:r>
          </w:p>
          <w:p w14:paraId="749F17CE" w14:textId="77777777" w:rsidR="007A7BA4" w:rsidRDefault="007A7BA4" w:rsidP="00AB177F">
            <w:r>
              <w:t xml:space="preserve">                                      ) runs on NR_BASE_PTC</w:t>
            </w:r>
          </w:p>
          <w:p w14:paraId="166125F6" w14:textId="77777777" w:rsidR="007A7BA4" w:rsidRDefault="007A7BA4" w:rsidP="00AB177F">
            <w:r>
              <w:t xml:space="preserve">  {//DRX adaptation / UE wakeup indication</w:t>
            </w:r>
          </w:p>
          <w:p w14:paraId="27FA146D" w14:textId="77777777" w:rsidR="007A7BA4" w:rsidRDefault="007A7BA4" w:rsidP="00AB177F"/>
          <w:p w14:paraId="3FEE6D11" w14:textId="77777777" w:rsidR="007A7BA4" w:rsidRDefault="007A7BA4" w:rsidP="00AB177F">
            <w:r>
              <w:t xml:space="preserve">     var SubFrameTiming_Type v_WakeUpTiming;</w:t>
            </w:r>
          </w:p>
          <w:p w14:paraId="38DB0C5A" w14:textId="77777777" w:rsidR="007A7BA4" w:rsidRPr="009D444E" w:rsidRDefault="007A7BA4" w:rsidP="00AB177F">
            <w:pPr>
              <w:rPr>
                <w:highlight w:val="yellow"/>
              </w:rPr>
            </w:pPr>
            <w:r>
              <w:lastRenderedPageBreak/>
              <w:t xml:space="preserve">     </w:t>
            </w:r>
            <w:r w:rsidRPr="009D444E">
              <w:rPr>
                <w:highlight w:val="yellow"/>
              </w:rPr>
              <w:t xml:space="preserve">var SubFrameTiming_Type v_NextOccasion; </w:t>
            </w:r>
          </w:p>
          <w:p w14:paraId="4675B71B" w14:textId="77777777" w:rsidR="007A7BA4" w:rsidRDefault="007A7BA4" w:rsidP="00AB177F">
            <w:r w:rsidRPr="009D444E">
              <w:rPr>
                <w:highlight w:val="yellow"/>
              </w:rPr>
              <w:t xml:space="preserve">     var SubFrameTiming_Type v_DrxActiveTiming</w:t>
            </w:r>
            <w:r>
              <w:t>;</w:t>
            </w:r>
          </w:p>
          <w:p w14:paraId="2CFE5B8E" w14:textId="77777777" w:rsidR="007A7BA4" w:rsidRDefault="007A7BA4" w:rsidP="00AB177F">
            <w:r>
              <w:t xml:space="preserve">     var template (value) NR_MAC_PDUList_Type v_MAC_PDUListDL;</w:t>
            </w:r>
          </w:p>
          <w:p w14:paraId="350B1AC6" w14:textId="77777777" w:rsidR="007A7BA4" w:rsidRDefault="007A7BA4" w:rsidP="00AB177F">
            <w:r>
              <w:t xml:space="preserve">     </w:t>
            </w:r>
          </w:p>
          <w:p w14:paraId="5FF1551D" w14:textId="77777777" w:rsidR="00E2642A" w:rsidRDefault="007A7BA4" w:rsidP="00E2642A">
            <w:r>
              <w:t xml:space="preserve">   </w:t>
            </w:r>
            <w:r w:rsidR="00E2642A" w:rsidRPr="004021BD">
              <w:rPr>
                <w:highlight w:val="yellow"/>
              </w:rPr>
              <w:t>f_NR_SS_</w:t>
            </w:r>
            <w:proofErr w:type="gramStart"/>
            <w:r w:rsidR="00E2642A" w:rsidRPr="004021BD">
              <w:rPr>
                <w:highlight w:val="yellow"/>
              </w:rPr>
              <w:t>SystemIndCtrlConfig(</w:t>
            </w:r>
            <w:proofErr w:type="gramEnd"/>
            <w:r w:rsidR="00E2642A" w:rsidRPr="004021BD">
              <w:rPr>
                <w:highlight w:val="yellow"/>
              </w:rPr>
              <w:t>nr_Cell1, cds_NR_SystemIndCtrl_UL_HARQ(enable));</w:t>
            </w:r>
            <w:r w:rsidR="00E2642A">
              <w:t xml:space="preserve">  </w:t>
            </w:r>
          </w:p>
          <w:p w14:paraId="060EDCA6" w14:textId="485B2CDA" w:rsidR="007A7BA4" w:rsidRDefault="007A7BA4" w:rsidP="00AB177F">
            <w:r>
              <w:t xml:space="preserve"> //@siclog "Step 22" siclog@</w:t>
            </w:r>
          </w:p>
          <w:p w14:paraId="0333810F" w14:textId="77777777" w:rsidR="007A7BA4" w:rsidRDefault="007A7BA4" w:rsidP="00AB177F">
            <w:r>
              <w:t xml:space="preserve">    //Wait 10ms to ensure UE is out DRX active time.</w:t>
            </w:r>
          </w:p>
          <w:p w14:paraId="69EACB21" w14:textId="77777777" w:rsidR="007A7BA4" w:rsidRDefault="007A7BA4" w:rsidP="00AB177F">
            <w:r>
              <w:t xml:space="preserve">    f_</w:t>
            </w:r>
            <w:proofErr w:type="gramStart"/>
            <w:r>
              <w:t>Delay(</w:t>
            </w:r>
            <w:proofErr w:type="gramEnd"/>
            <w:r>
              <w:t>0.01);</w:t>
            </w:r>
          </w:p>
          <w:p w14:paraId="6F7F910C" w14:textId="77777777" w:rsidR="007A7BA4" w:rsidRDefault="007A7BA4" w:rsidP="00AB177F">
            <w:r>
              <w:t xml:space="preserve">    </w:t>
            </w:r>
          </w:p>
          <w:p w14:paraId="0BEC64F6" w14:textId="77777777" w:rsidR="007A7BA4" w:rsidRDefault="007A7BA4" w:rsidP="00AB177F">
            <w:r>
              <w:t xml:space="preserve">    //@siclog "Step 22A" siclog@</w:t>
            </w:r>
          </w:p>
          <w:p w14:paraId="06E9DE8E" w14:textId="77777777" w:rsidR="007A7BA4" w:rsidRDefault="007A7BA4" w:rsidP="00AB177F">
            <w:r>
              <w:t xml:space="preserve">    //The SS transmits DCI 2-6 on the PDCCH within the PS-offset time before the start of next long DRX drx-onDurationTimer and the DCI 2-6 indicates to start the next Drx-onDurationTimer.</w:t>
            </w:r>
          </w:p>
          <w:p w14:paraId="550B8F01" w14:textId="4092217E" w:rsidR="007A7BA4" w:rsidRDefault="007A7BA4" w:rsidP="00AB177F">
            <w:r>
              <w:t xml:space="preserve">    </w:t>
            </w:r>
            <w:r w:rsidRPr="009D444E">
              <w:rPr>
                <w:highlight w:val="yellow"/>
              </w:rPr>
              <w:t>v_</w:t>
            </w:r>
            <w:proofErr w:type="gramStart"/>
            <w:r w:rsidRPr="009D444E">
              <w:rPr>
                <w:highlight w:val="yellow"/>
              </w:rPr>
              <w:t>WakeUpTiming :</w:t>
            </w:r>
            <w:proofErr w:type="gramEnd"/>
            <w:r w:rsidRPr="009D444E">
              <w:rPr>
                <w:highlight w:val="yellow"/>
              </w:rPr>
              <w:t>= f_NR_GetWakeUp</w:t>
            </w:r>
            <w:r w:rsidR="009423F7">
              <w:rPr>
                <w:highlight w:val="yellow"/>
              </w:rPr>
              <w:t>Signal</w:t>
            </w:r>
            <w:r w:rsidRPr="009D444E">
              <w:rPr>
                <w:highlight w:val="yellow"/>
              </w:rPr>
              <w:t>Timing (v_DrxActiveTiming, v_NextOccasion, nr_Cell1, p_LongDRXCycle, p_DrxStartOffset</w:t>
            </w:r>
            <w:r w:rsidR="00E2642A">
              <w:rPr>
                <w:highlight w:val="yellow"/>
              </w:rPr>
              <w:t>, 3</w:t>
            </w:r>
            <w:r w:rsidRPr="009D444E">
              <w:rPr>
                <w:highlight w:val="yellow"/>
              </w:rPr>
              <w:t>);</w:t>
            </w:r>
          </w:p>
          <w:p w14:paraId="3779F3A7" w14:textId="5D3EAAF5" w:rsidR="007A7BA4" w:rsidRDefault="007A7BA4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 xml:space="preserve">nr_Cell1, cads_NR_DciTrigger_WakeUP_REQ(nr_Cell1, cs_TimingInfo_NR(v_WakeUpTiming), </w:t>
            </w:r>
            <w:r w:rsidRPr="009D444E">
              <w:rPr>
                <w:highlight w:val="yellow"/>
              </w:rPr>
              <w:t>{cs_NR_DciFormat_2_6_Block_Type('</w:t>
            </w:r>
            <w:r w:rsidR="00E2642A">
              <w:rPr>
                <w:highlight w:val="yellow"/>
              </w:rPr>
              <w:t>0</w:t>
            </w:r>
            <w:r w:rsidRPr="009D444E">
              <w:rPr>
                <w:highlight w:val="yellow"/>
              </w:rPr>
              <w:t>'B)</w:t>
            </w:r>
            <w:r>
              <w:t xml:space="preserve">})); </w:t>
            </w:r>
          </w:p>
          <w:p w14:paraId="5C8522C9" w14:textId="77777777" w:rsidR="007A7BA4" w:rsidRDefault="007A7BA4" w:rsidP="00AB177F">
            <w:r>
              <w:t xml:space="preserve">    </w:t>
            </w:r>
          </w:p>
          <w:p w14:paraId="7A94600B" w14:textId="2AFDE597" w:rsidR="007A7BA4" w:rsidRDefault="007A7BA4" w:rsidP="00AB177F">
            <w:r>
              <w:t xml:space="preserve">    </w:t>
            </w:r>
          </w:p>
          <w:p w14:paraId="29357CD6" w14:textId="77777777" w:rsidR="007A7BA4" w:rsidRDefault="007A7BA4" w:rsidP="00AB177F">
            <w:r>
              <w:t xml:space="preserve">    </w:t>
            </w:r>
          </w:p>
          <w:p w14:paraId="0402D485" w14:textId="77777777" w:rsidR="007A7BA4" w:rsidRDefault="007A7BA4" w:rsidP="00AB177F">
            <w:r>
              <w:t xml:space="preserve">    //@siclog "Step 23" siclog@</w:t>
            </w:r>
          </w:p>
          <w:p w14:paraId="7B9F9D52" w14:textId="77777777" w:rsidR="007A7BA4" w:rsidRDefault="007A7BA4" w:rsidP="00AB177F">
            <w:r>
              <w:t xml:space="preserve">    //In the first PDCCH occasion when the Drx-onDurationTimer is running, the SS indicates the transmission of a DL MAC PDU on the PDCCH.</w:t>
            </w:r>
          </w:p>
          <w:p w14:paraId="35635D08" w14:textId="77777777" w:rsidR="007A7BA4" w:rsidRDefault="007A7BA4" w:rsidP="00AB177F">
            <w:r>
              <w:t xml:space="preserve">    v_MAC_</w:t>
            </w:r>
            <w:proofErr w:type="gramStart"/>
            <w:r>
              <w:t>PDUListDL :</w:t>
            </w:r>
            <w:proofErr w:type="gramEnd"/>
            <w:r>
              <w:t>= f_NR_GetMAC_PDUListDL(4, p_DRBId);</w:t>
            </w:r>
          </w:p>
          <w:p w14:paraId="3FF4DAB1" w14:textId="77777777" w:rsidR="007A7BA4" w:rsidRDefault="007A7BA4" w:rsidP="00AB177F">
            <w:r>
              <w:t xml:space="preserve">    DRB.send(cas_NR_DRB_COMMON_REQ_MAC_</w:t>
            </w:r>
            <w:proofErr w:type="gramStart"/>
            <w:r>
              <w:t>PDUList(</w:t>
            </w:r>
            <w:proofErr w:type="gramEnd"/>
            <w:r>
              <w:t>nr_Cell1, p_DRBId, cs_TimingInfo_NR(</w:t>
            </w:r>
            <w:r w:rsidRPr="009D444E">
              <w:rPr>
                <w:highlight w:val="yellow"/>
              </w:rPr>
              <w:t>v_NextOccasion</w:t>
            </w:r>
            <w:r>
              <w:t>), v_MAC_PDUListDL));</w:t>
            </w:r>
          </w:p>
          <w:p w14:paraId="2F768986" w14:textId="77777777" w:rsidR="007A7BA4" w:rsidRDefault="007A7BA4" w:rsidP="00AB177F">
            <w:r>
              <w:t xml:space="preserve">    </w:t>
            </w:r>
          </w:p>
          <w:p w14:paraId="7186AF9F" w14:textId="77777777" w:rsidR="007A7BA4" w:rsidRDefault="007A7BA4" w:rsidP="00AB177F">
            <w:r>
              <w:t xml:space="preserve">    //@siclog "Step 24" siclog@</w:t>
            </w:r>
          </w:p>
          <w:p w14:paraId="570C4DB6" w14:textId="77777777" w:rsidR="007A7BA4" w:rsidRDefault="007A7BA4" w:rsidP="00AB177F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23?</w:t>
            </w:r>
          </w:p>
          <w:p w14:paraId="0E0E2F23" w14:textId="77777777" w:rsidR="007A7BA4" w:rsidRDefault="007A7BA4" w:rsidP="00AB177F">
            <w:r>
              <w:t xml:space="preserve">    SYSIND.receive(car_NR_SYSTEM_UL_HARQ_</w:t>
            </w:r>
            <w:proofErr w:type="gramStart"/>
            <w:r>
              <w:t>IND(</w:t>
            </w:r>
            <w:proofErr w:type="gramEnd"/>
            <w:r>
              <w:t>nr_Cell1, ack));</w:t>
            </w:r>
          </w:p>
          <w:p w14:paraId="51331A65" w14:textId="77777777" w:rsidR="007A7BA4" w:rsidRDefault="007A7BA4" w:rsidP="00AB177F">
            <w:r>
              <w:t xml:space="preserve">    f_NR_</w:t>
            </w:r>
            <w:proofErr w:type="gramStart"/>
            <w:r>
              <w:t>PreliminaryPass(</w:t>
            </w:r>
            <w:proofErr w:type="gramEnd"/>
            <w:r>
              <w:t>__FILE__, __LINE__, "Step 24");</w:t>
            </w:r>
          </w:p>
          <w:p w14:paraId="308875E0" w14:textId="77777777" w:rsidR="007A7BA4" w:rsidRDefault="007A7BA4" w:rsidP="00AB177F">
            <w:r>
              <w:t xml:space="preserve">   </w:t>
            </w:r>
          </w:p>
          <w:p w14:paraId="7E1EDC67" w14:textId="77777777" w:rsidR="007A7BA4" w:rsidRDefault="007A7BA4" w:rsidP="00AB177F">
            <w:r>
              <w:t xml:space="preserve">    </w:t>
            </w:r>
            <w:r w:rsidRPr="00B95CCA">
              <w:rPr>
                <w:highlight w:val="yellow"/>
              </w:rPr>
              <w:t>f_NR_SS_</w:t>
            </w:r>
            <w:proofErr w:type="gramStart"/>
            <w:r w:rsidRPr="00B95CCA">
              <w:rPr>
                <w:highlight w:val="yellow"/>
              </w:rPr>
              <w:t>SystemIndCtrlConfig(</w:t>
            </w:r>
            <w:proofErr w:type="gramEnd"/>
            <w:r w:rsidRPr="00B95CCA">
              <w:rPr>
                <w:highlight w:val="yellow"/>
              </w:rPr>
              <w:t xml:space="preserve">nr_Cell1, cds_NR_SystemIndCtrl_UL_HARQ(disable)); </w:t>
            </w:r>
          </w:p>
          <w:p w14:paraId="00FA46F2" w14:textId="77777777" w:rsidR="007A7BA4" w:rsidRDefault="007A7BA4" w:rsidP="00AB177F">
            <w:r>
              <w:t xml:space="preserve">  }</w:t>
            </w:r>
          </w:p>
        </w:tc>
      </w:tr>
    </w:tbl>
    <w:p w14:paraId="41EB7E4D" w14:textId="02593282" w:rsidR="00C247C8" w:rsidRDefault="00C247C8" w:rsidP="00FC2058"/>
    <w:p w14:paraId="32F3533C" w14:textId="1146309D" w:rsidR="00C247C8" w:rsidRDefault="00C247C8" w:rsidP="00FC2058"/>
    <w:p w14:paraId="4CC3B826" w14:textId="396FED10" w:rsidR="00C247C8" w:rsidRDefault="00C247C8" w:rsidP="00FC2058"/>
    <w:p w14:paraId="550219C2" w14:textId="0E76E0E5" w:rsidR="002826F7" w:rsidRDefault="002826F7" w:rsidP="002826F7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21917402"/>
      <w:r>
        <w:rPr>
          <w:b/>
          <w:lang w:val="pt-BR"/>
        </w:rPr>
        <w:lastRenderedPageBreak/>
        <w:t xml:space="preserve">Change </w:t>
      </w:r>
      <w:r w:rsidR="00AE3BE7">
        <w:rPr>
          <w:b/>
          <w:lang w:val="en-US"/>
        </w:rPr>
        <w:t>6</w:t>
      </w:r>
      <w:bookmarkEnd w:id="2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826F7" w14:paraId="6E4464CF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FCF8" w14:textId="77777777" w:rsidR="002826F7" w:rsidRDefault="002826F7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999A" w14:textId="0B30F9A9" w:rsidR="002826F7" w:rsidRDefault="002826F7" w:rsidP="00AB177F">
            <w:pPr>
              <w:spacing w:after="0"/>
            </w:pPr>
            <w:r w:rsidRPr="004C598D">
              <w:t>f_NR_</w:t>
            </w:r>
            <w:proofErr w:type="gramStart"/>
            <w:r w:rsidRPr="004C598D">
              <w:t>GetWakeUpSingalTiming</w:t>
            </w:r>
            <w:r w:rsidR="005D69D2">
              <w:t>(</w:t>
            </w:r>
            <w:proofErr w:type="gramEnd"/>
            <w:r w:rsidR="005D69D2">
              <w:t xml:space="preserve">) </w:t>
            </w:r>
          </w:p>
        </w:tc>
      </w:tr>
      <w:tr w:rsidR="002826F7" w14:paraId="76098ED4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5E6C" w14:textId="77777777" w:rsidR="002826F7" w:rsidRDefault="002826F7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E500" w14:textId="09E0E521" w:rsidR="00C370A3" w:rsidRDefault="00C370A3" w:rsidP="00AB177F">
            <w:pPr>
              <w:pStyle w:val="Listenabsatz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2826F7" w:rsidRPr="00A7737A">
              <w:rPr>
                <w:rFonts w:ascii="Arial" w:hAnsi="Arial" w:cs="Arial"/>
              </w:rPr>
              <w:t>ased on the test purpose of 7.1.1.12.3, the PDCCH DCI_2_6 and the following MAC PDU should be sent in the same cycle. The current implementation does not guarantee this requirement</w:t>
            </w:r>
            <w:r>
              <w:rPr>
                <w:rFonts w:ascii="Arial" w:hAnsi="Arial" w:cs="Arial"/>
              </w:rPr>
              <w:t xml:space="preserve">. </w:t>
            </w:r>
          </w:p>
          <w:p w14:paraId="5D81E2DD" w14:textId="77777777" w:rsidR="00C370A3" w:rsidRDefault="00C370A3" w:rsidP="00C370A3">
            <w:pPr>
              <w:pStyle w:val="Listenabsatz"/>
              <w:rPr>
                <w:rFonts w:ascii="Arial" w:hAnsi="Arial" w:cs="Arial"/>
              </w:rPr>
            </w:pPr>
          </w:p>
          <w:p w14:paraId="667F8527" w14:textId="77777777" w:rsidR="00C370A3" w:rsidRDefault="002826F7" w:rsidP="00C370A3">
            <w:pPr>
              <w:pStyle w:val="Listenabsatz"/>
              <w:rPr>
                <w:rFonts w:ascii="Arial" w:hAnsi="Arial" w:cs="Arial"/>
              </w:rPr>
            </w:pPr>
            <w:r w:rsidRPr="00C370A3">
              <w:rPr>
                <w:rFonts w:ascii="Arial" w:hAnsi="Arial" w:cs="Arial"/>
              </w:rPr>
              <w:t>PDCCH DCI_2_6 and MAC PDU should be sent at different TTI, PDCCH DCI_2_6 is sent before the start of the active time. MAC PDU should be sent during the active time of DRX</w:t>
            </w:r>
          </w:p>
          <w:p w14:paraId="16E3D83B" w14:textId="77777777" w:rsidR="00C370A3" w:rsidRDefault="00C370A3" w:rsidP="00C370A3">
            <w:pPr>
              <w:pStyle w:val="Listenabsatz"/>
              <w:rPr>
                <w:rFonts w:ascii="Arial" w:hAnsi="Arial" w:cs="Arial"/>
              </w:rPr>
            </w:pPr>
          </w:p>
          <w:p w14:paraId="4DBE43FA" w14:textId="268DF146" w:rsidR="002826F7" w:rsidRDefault="00C370A3" w:rsidP="00C370A3">
            <w:pPr>
              <w:pStyle w:val="Listenabsatz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2826F7" w:rsidRPr="004C598D">
              <w:rPr>
                <w:rFonts w:ascii="Arial" w:hAnsi="Arial" w:cs="Arial" w:hint="eastAsia"/>
              </w:rPr>
              <w:t>time returned from f_NR_GetNextSendOccasion_7_1_1_5_</w:t>
            </w:r>
            <w:proofErr w:type="gramStart"/>
            <w:r w:rsidR="002826F7" w:rsidRPr="004C598D">
              <w:rPr>
                <w:rFonts w:ascii="Arial" w:hAnsi="Arial" w:cs="Arial" w:hint="eastAsia"/>
              </w:rPr>
              <w:t>X</w:t>
            </w:r>
            <w:r w:rsidR="005600CD">
              <w:rPr>
                <w:rFonts w:ascii="Arial" w:hAnsi="Arial" w:cs="Arial"/>
              </w:rPr>
              <w:t>(</w:t>
            </w:r>
            <w:proofErr w:type="gramEnd"/>
            <w:r w:rsidR="005600CD">
              <w:rPr>
                <w:rFonts w:ascii="Arial" w:hAnsi="Arial" w:cs="Arial"/>
              </w:rPr>
              <w:t>)</w:t>
            </w:r>
            <w:r w:rsidR="002826F7" w:rsidRPr="004C598D">
              <w:rPr>
                <w:rFonts w:ascii="Arial" w:hAnsi="Arial" w:cs="Arial" w:hint="eastAsia"/>
              </w:rPr>
              <w:t xml:space="preserve">  is the start point of the active time of DRX, </w:t>
            </w:r>
            <w:r w:rsidR="005600CD">
              <w:rPr>
                <w:rFonts w:ascii="Arial" w:hAnsi="Arial" w:cs="Arial"/>
              </w:rPr>
              <w:t xml:space="preserve">but </w:t>
            </w:r>
            <w:r w:rsidR="002826F7" w:rsidRPr="004C598D">
              <w:rPr>
                <w:rFonts w:ascii="Arial" w:hAnsi="Arial" w:cs="Arial" w:hint="eastAsia"/>
              </w:rPr>
              <w:t>it is not always a valid PDCCH occasion for PDSCH(C_RNTI</w:t>
            </w:r>
            <w:r w:rsidR="002826F7" w:rsidRPr="004C598D">
              <w:rPr>
                <w:rFonts w:ascii="Arial" w:hAnsi="Arial" w:cs="Arial" w:hint="eastAsia"/>
              </w:rPr>
              <w:t>），</w:t>
            </w:r>
            <w:r w:rsidR="002826F7" w:rsidRPr="004C598D">
              <w:rPr>
                <w:rFonts w:ascii="Arial" w:hAnsi="Arial" w:cs="Arial" w:hint="eastAsia"/>
              </w:rPr>
              <w:t>the later one also depends on the scheduling parameters</w:t>
            </w:r>
          </w:p>
          <w:p w14:paraId="30103332" w14:textId="77777777" w:rsidR="005600CD" w:rsidRDefault="005600CD" w:rsidP="005600CD">
            <w:pPr>
              <w:pStyle w:val="Listenabsatz"/>
              <w:rPr>
                <w:rFonts w:ascii="Arial" w:hAnsi="Arial" w:cs="Arial"/>
              </w:rPr>
            </w:pPr>
          </w:p>
          <w:p w14:paraId="44D53750" w14:textId="77777777" w:rsidR="00411047" w:rsidRPr="00411047" w:rsidRDefault="005600CD" w:rsidP="00411047">
            <w:pPr>
              <w:pStyle w:val="Listenabsatz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 w:rsidR="002826F7" w:rsidRPr="005600CD">
              <w:rPr>
                <w:rFonts w:ascii="Arial" w:hAnsi="Arial" w:cs="Arial"/>
              </w:rPr>
              <w:t xml:space="preserve">short DRX cycle, the default p_DrxCycleOffset=0 for </w:t>
            </w:r>
            <w:r w:rsidR="002826F7">
              <w:t>f_NR_GetNextSendOccasion_7_1_1_5_X is too little for the SS overhead</w:t>
            </w:r>
          </w:p>
          <w:p w14:paraId="2947360D" w14:textId="77777777" w:rsidR="00411047" w:rsidRDefault="00411047" w:rsidP="00411047">
            <w:pPr>
              <w:pStyle w:val="Listenabsatz"/>
              <w:rPr>
                <w:rFonts w:ascii="Arial" w:hAnsi="Arial" w:cs="Arial"/>
              </w:rPr>
            </w:pPr>
          </w:p>
          <w:p w14:paraId="1742BAEB" w14:textId="5BA8F2E9" w:rsidR="00411047" w:rsidRPr="00411047" w:rsidRDefault="00411047" w:rsidP="00411047">
            <w:pPr>
              <w:pStyle w:val="Listenabsatz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11047">
              <w:rPr>
                <w:rFonts w:ascii="Arial" w:hAnsi="Arial" w:cs="Arial"/>
              </w:rPr>
              <w:t xml:space="preserve">The 2nd parameter of </w:t>
            </w:r>
            <w:r w:rsidR="00FF654F" w:rsidRPr="00FF654F">
              <w:rPr>
                <w:rFonts w:ascii="Arial" w:hAnsi="Arial" w:cs="Arial"/>
              </w:rPr>
              <w:t>f_SubFrameTiming_</w:t>
            </w:r>
            <w:proofErr w:type="gramStart"/>
            <w:r w:rsidR="00FF654F" w:rsidRPr="00FF654F">
              <w:rPr>
                <w:rFonts w:ascii="Arial" w:hAnsi="Arial" w:cs="Arial"/>
              </w:rPr>
              <w:t>SubtractMilliSeconds</w:t>
            </w:r>
            <w:r w:rsidR="00FF654F">
              <w:rPr>
                <w:rFonts w:ascii="Arial" w:hAnsi="Arial" w:cs="Arial"/>
              </w:rPr>
              <w:t>(</w:t>
            </w:r>
            <w:proofErr w:type="gramEnd"/>
            <w:r w:rsidR="00FF654F">
              <w:rPr>
                <w:rFonts w:ascii="Arial" w:hAnsi="Arial" w:cs="Arial"/>
              </w:rPr>
              <w:t xml:space="preserve">) </w:t>
            </w:r>
            <w:r w:rsidRPr="00411047">
              <w:rPr>
                <w:rFonts w:ascii="Arial" w:hAnsi="Arial" w:cs="Arial"/>
              </w:rPr>
              <w:t xml:space="preserve">is in unit ms, but the current implementation </w:t>
            </w:r>
            <w:r w:rsidR="00FF654F">
              <w:rPr>
                <w:rFonts w:ascii="Arial" w:hAnsi="Arial" w:cs="Arial"/>
              </w:rPr>
              <w:t>assumes the unit is</w:t>
            </w:r>
            <w:r w:rsidRPr="00411047">
              <w:rPr>
                <w:rFonts w:ascii="Arial" w:hAnsi="Arial" w:cs="Arial"/>
              </w:rPr>
              <w:t xml:space="preserve"> slot, also v_PS_Offset_Slots is calculated incorrect</w:t>
            </w:r>
            <w:r w:rsidR="00FF654F">
              <w:rPr>
                <w:rFonts w:ascii="Arial" w:hAnsi="Arial" w:cs="Arial"/>
              </w:rPr>
              <w:t>ly</w:t>
            </w:r>
          </w:p>
        </w:tc>
      </w:tr>
      <w:tr w:rsidR="002826F7" w14:paraId="66699877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4377" w14:textId="77777777" w:rsidR="002826F7" w:rsidRDefault="002826F7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E29" w14:textId="34977D4B" w:rsidR="002826F7" w:rsidRPr="00F85509" w:rsidRDefault="002826F7" w:rsidP="00F85509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Change the function to return 3 timing</w:t>
            </w:r>
            <w:r w:rsidR="00F85509" w:rsidRPr="00F85509">
              <w:rPr>
                <w:lang w:val="en-SG"/>
              </w:rPr>
              <w:t>s</w:t>
            </w:r>
            <w:r w:rsidRPr="00F85509">
              <w:rPr>
                <w:lang w:val="en-SG"/>
              </w:rPr>
              <w:t>:</w:t>
            </w:r>
          </w:p>
          <w:p w14:paraId="3852243F" w14:textId="77777777" w:rsidR="002826F7" w:rsidRPr="00F85509" w:rsidRDefault="002826F7" w:rsidP="00AB177F">
            <w:pPr>
              <w:pStyle w:val="CRCoverPage"/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v_WakeUpTiming       time used to sent DCI_2_6</w:t>
            </w:r>
          </w:p>
          <w:p w14:paraId="42454733" w14:textId="77777777" w:rsidR="002826F7" w:rsidRPr="00F85509" w:rsidRDefault="002826F7" w:rsidP="00AB177F">
            <w:pPr>
              <w:pStyle w:val="CRCoverPage"/>
              <w:spacing w:after="0"/>
              <w:rPr>
                <w:lang w:val="en-SG"/>
              </w:rPr>
            </w:pPr>
          </w:p>
          <w:p w14:paraId="76C93FD9" w14:textId="77777777" w:rsidR="002826F7" w:rsidRPr="00F85509" w:rsidRDefault="002826F7" w:rsidP="00AB177F">
            <w:pPr>
              <w:pStyle w:val="CRCoverPage"/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p_DrxActiveTiming      start point the active time of DRX cycle (starting of drx</w:t>
            </w:r>
            <w:proofErr w:type="gramStart"/>
            <w:r w:rsidRPr="00F85509">
              <w:rPr>
                <w:lang w:val="en-SG"/>
              </w:rPr>
              <w:t>-  onDurationTimer</w:t>
            </w:r>
            <w:proofErr w:type="gramEnd"/>
            <w:r w:rsidRPr="00F85509">
              <w:rPr>
                <w:lang w:val="en-SG"/>
              </w:rPr>
              <w:t xml:space="preserve">) </w:t>
            </w:r>
          </w:p>
          <w:p w14:paraId="21A35D3F" w14:textId="32AE887A" w:rsidR="002826F7" w:rsidRPr="00F85509" w:rsidRDefault="00F85509" w:rsidP="00AB177F">
            <w:pPr>
              <w:pStyle w:val="CRCoverPage"/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 xml:space="preserve"> </w:t>
            </w:r>
            <w:r w:rsidR="002826F7" w:rsidRPr="00F85509">
              <w:rPr>
                <w:lang w:val="en-SG"/>
              </w:rPr>
              <w:t>p_NextOccasion      the 1st PDCCH occasion for MAC PDU</w:t>
            </w:r>
          </w:p>
          <w:p w14:paraId="133D05A4" w14:textId="77777777" w:rsidR="002826F7" w:rsidRPr="00F85509" w:rsidRDefault="002826F7" w:rsidP="00AB177F">
            <w:pPr>
              <w:pStyle w:val="CRCoverPage"/>
              <w:spacing w:after="0"/>
              <w:rPr>
                <w:lang w:val="en-SG"/>
              </w:rPr>
            </w:pPr>
          </w:p>
          <w:p w14:paraId="4DA3272C" w14:textId="6689717D" w:rsidR="002826F7" w:rsidRDefault="002826F7" w:rsidP="00F85509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add one input parameter for the cycle ahead to give SS enough time</w:t>
            </w:r>
          </w:p>
          <w:p w14:paraId="7B2E981E" w14:textId="77777777" w:rsidR="00DB770C" w:rsidRDefault="00DB770C" w:rsidP="00DB770C">
            <w:pPr>
              <w:pStyle w:val="Listenabsatz"/>
              <w:rPr>
                <w:rFonts w:ascii="Arial" w:hAnsi="Arial"/>
                <w:lang w:val="en-SG"/>
              </w:rPr>
            </w:pPr>
          </w:p>
          <w:p w14:paraId="4AFDB92E" w14:textId="2C11482E" w:rsidR="00DB770C" w:rsidRPr="00DB770C" w:rsidRDefault="00DB770C" w:rsidP="00DB770C">
            <w:pPr>
              <w:pStyle w:val="Listenabsatz"/>
              <w:numPr>
                <w:ilvl w:val="0"/>
                <w:numId w:val="32"/>
              </w:numPr>
              <w:rPr>
                <w:rFonts w:ascii="Arial" w:hAnsi="Arial"/>
                <w:lang w:val="en-SG"/>
              </w:rPr>
            </w:pPr>
            <w:r w:rsidRPr="00DB770C">
              <w:rPr>
                <w:rFonts w:ascii="Arial" w:hAnsi="Arial"/>
                <w:lang w:val="en-SG"/>
              </w:rPr>
              <w:t xml:space="preserve">change the 2nd parameter </w:t>
            </w:r>
            <w:r w:rsidR="002A4FD5">
              <w:rPr>
                <w:rFonts w:ascii="Arial" w:hAnsi="Arial"/>
                <w:lang w:val="en-SG"/>
              </w:rPr>
              <w:t>in call to</w:t>
            </w:r>
            <w:r w:rsidRPr="00DB770C">
              <w:rPr>
                <w:rFonts w:ascii="Arial" w:hAnsi="Arial"/>
                <w:lang w:val="en-SG"/>
              </w:rPr>
              <w:t xml:space="preserve"> f_SubFrameTiming_</w:t>
            </w:r>
            <w:proofErr w:type="gramStart"/>
            <w:r w:rsidRPr="00DB770C">
              <w:rPr>
                <w:rFonts w:ascii="Arial" w:hAnsi="Arial"/>
                <w:lang w:val="en-SG"/>
              </w:rPr>
              <w:t>SubtractMilliSeconds</w:t>
            </w:r>
            <w:r w:rsidR="002A4FD5">
              <w:rPr>
                <w:rFonts w:ascii="Arial" w:hAnsi="Arial"/>
                <w:lang w:val="en-SG"/>
              </w:rPr>
              <w:t>(</w:t>
            </w:r>
            <w:proofErr w:type="gramEnd"/>
            <w:r w:rsidR="002A4FD5">
              <w:rPr>
                <w:rFonts w:ascii="Arial" w:hAnsi="Arial"/>
                <w:lang w:val="en-SG"/>
              </w:rPr>
              <w:t>)</w:t>
            </w:r>
          </w:p>
          <w:p w14:paraId="41D3BD60" w14:textId="77777777" w:rsidR="00DB770C" w:rsidRDefault="00DB770C" w:rsidP="00DB770C">
            <w:pPr>
              <w:pStyle w:val="CRCoverPage"/>
              <w:spacing w:after="0"/>
              <w:rPr>
                <w:lang w:val="en-SG"/>
              </w:rPr>
            </w:pPr>
          </w:p>
          <w:p w14:paraId="580943C0" w14:textId="77777777" w:rsidR="007734C6" w:rsidRDefault="007734C6" w:rsidP="007734C6">
            <w:pPr>
              <w:pStyle w:val="CRCoverPage"/>
              <w:spacing w:after="0"/>
              <w:rPr>
                <w:lang w:val="en-SG"/>
              </w:rPr>
            </w:pPr>
          </w:p>
          <w:p w14:paraId="270E308F" w14:textId="485B2BEC" w:rsidR="007734C6" w:rsidRPr="007734C6" w:rsidRDefault="007734C6" w:rsidP="007734C6">
            <w:pPr>
              <w:pStyle w:val="CRCoverPage"/>
              <w:spacing w:after="0"/>
              <w:rPr>
                <w:b/>
                <w:bCs/>
                <w:lang w:val="en-SG"/>
              </w:rPr>
            </w:pPr>
            <w:proofErr w:type="gramStart"/>
            <w:r>
              <w:rPr>
                <w:b/>
                <w:bCs/>
                <w:lang w:val="en-SG"/>
              </w:rPr>
              <w:t>Note :</w:t>
            </w:r>
            <w:proofErr w:type="gramEnd"/>
            <w:r>
              <w:rPr>
                <w:b/>
                <w:bCs/>
                <w:lang w:val="en-SG"/>
              </w:rPr>
              <w:t xml:space="preserve"> </w:t>
            </w:r>
            <w:r w:rsidRPr="0055659A">
              <w:rPr>
                <w:lang w:val="en-SG"/>
              </w:rPr>
              <w:t>Function name also corrected</w:t>
            </w:r>
          </w:p>
        </w:tc>
      </w:tr>
      <w:tr w:rsidR="002826F7" w14:paraId="7EB6ADDC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081C" w14:textId="77777777" w:rsidR="002826F7" w:rsidRDefault="002826F7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162D" w14:textId="77777777" w:rsidR="002826F7" w:rsidRDefault="002826F7" w:rsidP="00AB177F">
            <w:pPr>
              <w:spacing w:after="0"/>
              <w:rPr>
                <w:rFonts w:ascii="Arial" w:hAnsi="Arial" w:cs="Arial"/>
              </w:rPr>
            </w:pPr>
            <w:r w:rsidRPr="004C598D">
              <w:rPr>
                <w:rFonts w:ascii="Arial" w:hAnsi="Arial" w:cs="Arial"/>
              </w:rPr>
              <w:t>MAC_PowerSaving_TC_Common_NR</w:t>
            </w:r>
          </w:p>
        </w:tc>
      </w:tr>
      <w:tr w:rsidR="002826F7" w14:paraId="10DC6A5B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D83E" w14:textId="77777777" w:rsidR="002826F7" w:rsidRDefault="002826F7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6CA" w14:textId="3415FF07" w:rsidR="002826F7" w:rsidRDefault="005A19A5" w:rsidP="005A19A5">
            <w:pPr>
              <w:pStyle w:val="Listenabsatz"/>
              <w:numPr>
                <w:ilvl w:val="0"/>
                <w:numId w:val="37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but will be implemented without p_DrxActiveTiming</w:t>
            </w:r>
          </w:p>
          <w:p w14:paraId="6C5F1738" w14:textId="77777777" w:rsidR="005A19A5" w:rsidRDefault="005A19A5" w:rsidP="005A19A5">
            <w:pPr>
              <w:pStyle w:val="Listenabsatz"/>
              <w:numPr>
                <w:ilvl w:val="0"/>
                <w:numId w:val="37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3CCC9E29" w14:textId="6ECF4677" w:rsidR="005A19A5" w:rsidRPr="005A19A5" w:rsidRDefault="005A19A5" w:rsidP="005A19A5">
            <w:pPr>
              <w:pStyle w:val="Listenabsatz"/>
              <w:numPr>
                <w:ilvl w:val="0"/>
                <w:numId w:val="37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576663">
              <w:rPr>
                <w:rFonts w:ascii="Arial" w:hAnsi="Arial"/>
                <w:highlight w:val="cyan"/>
              </w:rPr>
              <w:t>, but as float</w:t>
            </w:r>
          </w:p>
        </w:tc>
      </w:tr>
    </w:tbl>
    <w:p w14:paraId="72E8E844" w14:textId="77777777" w:rsidR="002826F7" w:rsidRDefault="002826F7" w:rsidP="002826F7"/>
    <w:p w14:paraId="6C237648" w14:textId="77777777" w:rsidR="002826F7" w:rsidRDefault="002826F7" w:rsidP="002826F7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826F7" w14:paraId="0FEBD8FD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27B" w14:textId="73967B96" w:rsidR="002826F7" w:rsidRDefault="002826F7" w:rsidP="00AB177F">
            <w:r>
              <w:t xml:space="preserve">function </w:t>
            </w:r>
            <w:r w:rsidRPr="007734C6">
              <w:rPr>
                <w:highlight w:val="yellow"/>
              </w:rPr>
              <w:t>f_NR_</w:t>
            </w:r>
            <w:proofErr w:type="gramStart"/>
            <w:r w:rsidRPr="007734C6">
              <w:rPr>
                <w:highlight w:val="yellow"/>
              </w:rPr>
              <w:t>GetWakeUpSi</w:t>
            </w:r>
            <w:r w:rsidR="007734C6" w:rsidRPr="007734C6">
              <w:rPr>
                <w:highlight w:val="yellow"/>
              </w:rPr>
              <w:t>n</w:t>
            </w:r>
            <w:r w:rsidR="005D69D2">
              <w:rPr>
                <w:highlight w:val="yellow"/>
              </w:rPr>
              <w:t>g</w:t>
            </w:r>
            <w:r w:rsidRPr="007734C6">
              <w:rPr>
                <w:highlight w:val="yellow"/>
              </w:rPr>
              <w:t>alTiming</w:t>
            </w:r>
            <w:r>
              <w:t>(</w:t>
            </w:r>
            <w:proofErr w:type="gramEnd"/>
            <w:r>
              <w:t>NR_CellId_Type p_NR_CellId,</w:t>
            </w:r>
          </w:p>
          <w:p w14:paraId="176948EF" w14:textId="77777777" w:rsidR="002826F7" w:rsidRDefault="002826F7" w:rsidP="00AB177F">
            <w:r>
              <w:t xml:space="preserve">                                      UInt_Type p_LongDRXCycle,</w:t>
            </w:r>
          </w:p>
          <w:p w14:paraId="3D1FC0E8" w14:textId="77777777" w:rsidR="002826F7" w:rsidRDefault="002826F7" w:rsidP="00AB177F">
            <w:r>
              <w:t xml:space="preserve">                                      UInt_Type p_DrxStartOffset) runs on NR_BASE_PTC return SubFrameTiming_Type</w:t>
            </w:r>
          </w:p>
          <w:p w14:paraId="06385415" w14:textId="77777777" w:rsidR="002826F7" w:rsidRDefault="002826F7" w:rsidP="00AB177F">
            <w:r>
              <w:t xml:space="preserve">  {</w:t>
            </w:r>
          </w:p>
          <w:p w14:paraId="39FE6E44" w14:textId="77777777" w:rsidR="002826F7" w:rsidRDefault="002826F7" w:rsidP="00AB177F">
            <w:r>
              <w:t xml:space="preserve">      </w:t>
            </w:r>
          </w:p>
          <w:p w14:paraId="70D8E8DD" w14:textId="77777777" w:rsidR="002826F7" w:rsidRDefault="002826F7" w:rsidP="00AB177F">
            <w:r>
              <w:t xml:space="preserve">      var SubFrameTiming_Type v_Timing;</w:t>
            </w:r>
          </w:p>
          <w:p w14:paraId="4C6A4F09" w14:textId="77777777" w:rsidR="002826F7" w:rsidRDefault="002826F7" w:rsidP="00AB177F">
            <w:r>
              <w:t xml:space="preserve">      var PhysicalCellGroupConfig v_PhysicalCellGroupConfig;</w:t>
            </w:r>
          </w:p>
          <w:p w14:paraId="2566E3B6" w14:textId="77777777" w:rsidR="002826F7" w:rsidRDefault="002826F7" w:rsidP="00AB177F">
            <w:r>
              <w:lastRenderedPageBreak/>
              <w:t xml:space="preserve">      var float v_PS_Offset_ms;</w:t>
            </w:r>
          </w:p>
          <w:p w14:paraId="773A95FB" w14:textId="77777777" w:rsidR="002826F7" w:rsidRDefault="002826F7" w:rsidP="00AB177F">
            <w:r>
              <w:t xml:space="preserve">      var integer v_PS_Offset_Slots;</w:t>
            </w:r>
          </w:p>
          <w:p w14:paraId="1D98A85C" w14:textId="77777777" w:rsidR="002826F7" w:rsidRDefault="002826F7" w:rsidP="00AB177F">
            <w:r>
              <w:t xml:space="preserve">      var SubcarrierSpacing v_</w:t>
            </w:r>
            <w:proofErr w:type="gramStart"/>
            <w:r>
              <w:t>SCS :</w:t>
            </w:r>
            <w:proofErr w:type="gramEnd"/>
            <w:r>
              <w:t>= f_NR_CellInfo_GetSCS(p_NR_CellId);</w:t>
            </w:r>
          </w:p>
          <w:p w14:paraId="047F93BD" w14:textId="77777777" w:rsidR="002826F7" w:rsidRDefault="002826F7" w:rsidP="00AB177F">
            <w:r>
              <w:t xml:space="preserve">  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f_NR_CellInfo_GetPhysicalCellGroupConfig(p_NR_CellId);</w:t>
            </w:r>
          </w:p>
          <w:p w14:paraId="2D53639F" w14:textId="77777777" w:rsidR="002826F7" w:rsidRDefault="002826F7" w:rsidP="00AB177F">
            <w:r>
              <w:t xml:space="preserve">      v_PS_Offset_</w:t>
            </w:r>
            <w:proofErr w:type="gramStart"/>
            <w:r>
              <w:t>ms :</w:t>
            </w:r>
            <w:proofErr w:type="gramEnd"/>
            <w:r>
              <w:t>= int2float(v_PhysicalCellGroupConfig.dcp_Config_r16.setup.ps_Offset_r16) * 0.125;</w:t>
            </w:r>
          </w:p>
          <w:p w14:paraId="732199CF" w14:textId="77777777" w:rsidR="002826F7" w:rsidRDefault="002826F7" w:rsidP="00AB177F">
            <w:r>
              <w:t xml:space="preserve">      </w:t>
            </w:r>
          </w:p>
          <w:p w14:paraId="6B168C3D" w14:textId="77777777" w:rsidR="002826F7" w:rsidRDefault="002826F7" w:rsidP="00AB177F">
            <w:r>
              <w:t xml:space="preserve">      select (v_</w:t>
            </w:r>
            <w:proofErr w:type="gramStart"/>
            <w:r>
              <w:t>SCS){</w:t>
            </w:r>
            <w:proofErr w:type="gramEnd"/>
          </w:p>
          <w:p w14:paraId="5B0EEBAE" w14:textId="77777777" w:rsidR="002826F7" w:rsidRDefault="002826F7" w:rsidP="00AB177F">
            <w:r>
              <w:t xml:space="preserve">          case (kHz15) {v_PS_Offset_</w:t>
            </w:r>
            <w:proofErr w:type="gramStart"/>
            <w:r>
              <w:t>Slots :</w:t>
            </w:r>
            <w:proofErr w:type="gramEnd"/>
            <w:r>
              <w:t>= float2int (v_PS_Offset_ms);}</w:t>
            </w:r>
          </w:p>
          <w:p w14:paraId="66746539" w14:textId="77777777" w:rsidR="002826F7" w:rsidRDefault="002826F7" w:rsidP="00AB177F">
            <w:r>
              <w:t xml:space="preserve">          case (kHz30) {v_PS_Offset_</w:t>
            </w:r>
            <w:proofErr w:type="gramStart"/>
            <w:r>
              <w:t>Slots :</w:t>
            </w:r>
            <w:proofErr w:type="gramEnd"/>
            <w:r>
              <w:t>= float2int (v_PS_Offset_ms/2.0);}</w:t>
            </w:r>
          </w:p>
          <w:p w14:paraId="1A5C34F2" w14:textId="77777777" w:rsidR="002826F7" w:rsidRDefault="002826F7" w:rsidP="00AB177F">
            <w:r>
              <w:t xml:space="preserve">          case (kHz60) {v_PS_Offset_</w:t>
            </w:r>
            <w:proofErr w:type="gramStart"/>
            <w:r>
              <w:t>Slots :</w:t>
            </w:r>
            <w:proofErr w:type="gramEnd"/>
            <w:r>
              <w:t>= float2int (v_PS_Offset_ms/4.0);}</w:t>
            </w:r>
          </w:p>
          <w:p w14:paraId="5E67D758" w14:textId="77777777" w:rsidR="002826F7" w:rsidRDefault="002826F7" w:rsidP="00AB177F">
            <w:r>
              <w:t xml:space="preserve">          case (kHz</w:t>
            </w:r>
            <w:proofErr w:type="gramStart"/>
            <w:r>
              <w:t>120){</w:t>
            </w:r>
            <w:proofErr w:type="gramEnd"/>
            <w:r>
              <w:t>v_PS_Offset_Slots := float2int (v_PS_Offset_ms/8.0);}</w:t>
            </w:r>
          </w:p>
          <w:p w14:paraId="50BD23FC" w14:textId="77777777" w:rsidR="002826F7" w:rsidRDefault="002826F7" w:rsidP="00AB177F">
            <w:r>
              <w:t xml:space="preserve">          case else {</w:t>
            </w:r>
            <w:proofErr w:type="gramStart"/>
            <w:r>
              <w:t>FatalError(</w:t>
            </w:r>
            <w:proofErr w:type="gramEnd"/>
            <w:r>
              <w:t>__FILE__, __LINE__, "Invalid SubCarrierSpacing");}</w:t>
            </w:r>
          </w:p>
          <w:p w14:paraId="031A4C4C" w14:textId="77777777" w:rsidR="002826F7" w:rsidRDefault="002826F7" w:rsidP="00AB177F">
            <w:r>
              <w:t xml:space="preserve">      }</w:t>
            </w:r>
          </w:p>
          <w:p w14:paraId="22EDB99B" w14:textId="77777777" w:rsidR="002826F7" w:rsidRDefault="002826F7" w:rsidP="00AB177F">
            <w:r>
              <w:t xml:space="preserve">     </w:t>
            </w:r>
          </w:p>
          <w:p w14:paraId="14F6396B" w14:textId="77777777" w:rsidR="002826F7" w:rsidRDefault="002826F7" w:rsidP="00AB177F">
            <w:r>
              <w:t xml:space="preserve">      v_</w:t>
            </w:r>
            <w:proofErr w:type="gramStart"/>
            <w:r>
              <w:t>Timing :</w:t>
            </w:r>
            <w:proofErr w:type="gramEnd"/>
            <w:r>
              <w:t xml:space="preserve">= </w:t>
            </w:r>
            <w:bookmarkStart w:id="26" w:name="OLE_LINK16"/>
            <w:r>
              <w:t>f_NR_GetNextSendOccasion_7_1_1_5_X</w:t>
            </w:r>
            <w:bookmarkEnd w:id="26"/>
            <w:r>
              <w:t>(p_NR_CellId, p_LongDRXCycle, p_DrxStartOffset);</w:t>
            </w:r>
          </w:p>
          <w:p w14:paraId="45057AA3" w14:textId="31AEC290" w:rsidR="002826F7" w:rsidRDefault="002826F7" w:rsidP="00AB177F">
            <w:r>
              <w:t xml:space="preserve">      v_</w:t>
            </w:r>
            <w:proofErr w:type="gramStart"/>
            <w:r>
              <w:t>Timing :</w:t>
            </w:r>
            <w:proofErr w:type="gramEnd"/>
            <w:r>
              <w:t xml:space="preserve">= </w:t>
            </w:r>
            <w:r w:rsidRPr="00A53091">
              <w:rPr>
                <w:highlight w:val="yellow"/>
              </w:rPr>
              <w:t>f_SubFrameTiming_Sub</w:t>
            </w:r>
            <w:r w:rsidR="00AC518F">
              <w:rPr>
                <w:highlight w:val="yellow"/>
              </w:rPr>
              <w:t>s</w:t>
            </w:r>
            <w:r w:rsidRPr="00A53091">
              <w:rPr>
                <w:highlight w:val="yellow"/>
              </w:rPr>
              <w:t>tractMilliSeconds</w:t>
            </w:r>
            <w:r>
              <w:t>(v_Timing, v_PS_Offset_Slots);</w:t>
            </w:r>
          </w:p>
          <w:p w14:paraId="7E3EA4F7" w14:textId="77777777" w:rsidR="002826F7" w:rsidRDefault="002826F7" w:rsidP="00AB177F">
            <w:r>
              <w:t xml:space="preserve">      </w:t>
            </w:r>
          </w:p>
          <w:p w14:paraId="444B8B32" w14:textId="77777777" w:rsidR="002826F7" w:rsidRDefault="002826F7" w:rsidP="00AB177F">
            <w:r>
              <w:t xml:space="preserve">      return v_Timing;</w:t>
            </w:r>
          </w:p>
          <w:p w14:paraId="2127D38F" w14:textId="77777777" w:rsidR="002826F7" w:rsidRDefault="002826F7" w:rsidP="00AB177F">
            <w:r>
              <w:t xml:space="preserve">  }</w:t>
            </w:r>
          </w:p>
        </w:tc>
      </w:tr>
    </w:tbl>
    <w:p w14:paraId="65F012B0" w14:textId="77777777" w:rsidR="002826F7" w:rsidRDefault="002826F7" w:rsidP="002826F7"/>
    <w:p w14:paraId="4609CD4B" w14:textId="77777777" w:rsidR="002826F7" w:rsidRDefault="002826F7" w:rsidP="002826F7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826F7" w14:paraId="1D1A6AA3" w14:textId="77777777" w:rsidTr="00AB177F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8A8B" w14:textId="748A7CAB" w:rsidR="002826F7" w:rsidRPr="007734C6" w:rsidRDefault="002826F7" w:rsidP="00AB177F">
            <w:pPr>
              <w:rPr>
                <w:highlight w:val="yellow"/>
              </w:rPr>
            </w:pPr>
            <w:r>
              <w:t xml:space="preserve">function </w:t>
            </w:r>
            <w:r w:rsidRPr="005D69D2">
              <w:rPr>
                <w:highlight w:val="yellow"/>
              </w:rPr>
              <w:t>f_NR_</w:t>
            </w:r>
            <w:proofErr w:type="gramStart"/>
            <w:r w:rsidRPr="005D69D2">
              <w:rPr>
                <w:highlight w:val="yellow"/>
              </w:rPr>
              <w:t>GetWakeUpS</w:t>
            </w:r>
            <w:r w:rsidR="005D69D2" w:rsidRPr="005D69D2">
              <w:rPr>
                <w:highlight w:val="yellow"/>
              </w:rPr>
              <w:t>i</w:t>
            </w:r>
            <w:r w:rsidRPr="005D69D2">
              <w:rPr>
                <w:highlight w:val="yellow"/>
              </w:rPr>
              <w:t>g</w:t>
            </w:r>
            <w:r w:rsidR="005D69D2" w:rsidRPr="005D69D2">
              <w:rPr>
                <w:highlight w:val="yellow"/>
              </w:rPr>
              <w:t>n</w:t>
            </w:r>
            <w:r w:rsidRPr="005D69D2">
              <w:rPr>
                <w:highlight w:val="yellow"/>
              </w:rPr>
              <w:t>alTiming</w:t>
            </w:r>
            <w:r>
              <w:t>(</w:t>
            </w:r>
            <w:proofErr w:type="gramEnd"/>
            <w:r w:rsidRPr="007734C6">
              <w:rPr>
                <w:highlight w:val="yellow"/>
              </w:rPr>
              <w:t>inout SubFrameTiming_Type p_DrxActiveTiming,</w:t>
            </w:r>
          </w:p>
          <w:p w14:paraId="3270B73C" w14:textId="77777777" w:rsidR="002826F7" w:rsidRDefault="002826F7" w:rsidP="00AB177F">
            <w:r w:rsidRPr="007734C6">
              <w:rPr>
                <w:highlight w:val="yellow"/>
              </w:rPr>
              <w:t xml:space="preserve">                                      inout SubFrameTiming_Type p_NextOccasion,</w:t>
            </w:r>
          </w:p>
          <w:p w14:paraId="2932503E" w14:textId="77777777" w:rsidR="002826F7" w:rsidRDefault="002826F7" w:rsidP="00AB177F">
            <w:r>
              <w:t xml:space="preserve">                                      NR_CellId_Type p_NR_CellId,</w:t>
            </w:r>
          </w:p>
          <w:p w14:paraId="0A3D1888" w14:textId="77777777" w:rsidR="002826F7" w:rsidRDefault="002826F7" w:rsidP="00AB177F">
            <w:r>
              <w:t xml:space="preserve">                                      UInt_Type p_LongDRXCycle,</w:t>
            </w:r>
          </w:p>
          <w:p w14:paraId="64E2C580" w14:textId="77777777" w:rsidR="002826F7" w:rsidRDefault="002826F7" w:rsidP="00AB177F">
            <w:r>
              <w:t xml:space="preserve">                                      UInt_Type p_DrxStartOffset,</w:t>
            </w:r>
          </w:p>
          <w:p w14:paraId="6ABFA882" w14:textId="77777777" w:rsidR="002826F7" w:rsidRDefault="002826F7" w:rsidP="00AB177F">
            <w:r>
              <w:t xml:space="preserve">                                      </w:t>
            </w:r>
            <w:r w:rsidRPr="004C598D">
              <w:rPr>
                <w:highlight w:val="yellow"/>
              </w:rPr>
              <w:t>integer p_</w:t>
            </w:r>
            <w:proofErr w:type="gramStart"/>
            <w:r w:rsidRPr="004C598D">
              <w:rPr>
                <w:highlight w:val="yellow"/>
              </w:rPr>
              <w:t>CycleAhead :</w:t>
            </w:r>
            <w:proofErr w:type="gramEnd"/>
            <w:r w:rsidRPr="004C598D">
              <w:rPr>
                <w:highlight w:val="yellow"/>
              </w:rPr>
              <w:t>= 0</w:t>
            </w:r>
            <w:r>
              <w:t xml:space="preserve">) runs on NR_BASE_PTC return SubFrameTiming_Type </w:t>
            </w:r>
          </w:p>
          <w:p w14:paraId="55B0860D" w14:textId="77777777" w:rsidR="002826F7" w:rsidRDefault="002826F7" w:rsidP="00AB177F">
            <w:r>
              <w:t xml:space="preserve">  {</w:t>
            </w:r>
          </w:p>
          <w:p w14:paraId="7013801B" w14:textId="77777777" w:rsidR="002826F7" w:rsidRDefault="002826F7" w:rsidP="00AB177F">
            <w:r>
              <w:t xml:space="preserve">      </w:t>
            </w:r>
          </w:p>
          <w:p w14:paraId="37266E6A" w14:textId="77777777" w:rsidR="002826F7" w:rsidRDefault="002826F7" w:rsidP="00AB177F">
            <w:r>
              <w:t xml:space="preserve">      var SubFrameTiming_Type </w:t>
            </w:r>
            <w:r w:rsidRPr="007734C6">
              <w:rPr>
                <w:highlight w:val="yellow"/>
              </w:rPr>
              <w:t>v_WakeUpTiming</w:t>
            </w:r>
            <w:r>
              <w:t>;</w:t>
            </w:r>
          </w:p>
          <w:p w14:paraId="5866B3D8" w14:textId="77777777" w:rsidR="002826F7" w:rsidRDefault="002826F7" w:rsidP="00AB177F">
            <w:r>
              <w:t xml:space="preserve">      var PhysicalCellGroupConfig v_PhysicalCellGroupConfig;</w:t>
            </w:r>
          </w:p>
          <w:p w14:paraId="770E4F6A" w14:textId="77777777" w:rsidR="002826F7" w:rsidRDefault="002826F7" w:rsidP="00AB177F">
            <w:r>
              <w:t xml:space="preserve">      var float v_PS_Offset_ms;</w:t>
            </w:r>
          </w:p>
          <w:p w14:paraId="7B098F90" w14:textId="77777777" w:rsidR="002826F7" w:rsidRDefault="002826F7" w:rsidP="00AB177F">
            <w:r>
              <w:t xml:space="preserve">      var integer v_PS_Offset_Slots;</w:t>
            </w:r>
          </w:p>
          <w:p w14:paraId="38D58378" w14:textId="77777777" w:rsidR="002826F7" w:rsidRDefault="002826F7" w:rsidP="00AB177F">
            <w:r>
              <w:t xml:space="preserve">      var SubcarrierSpacing v_</w:t>
            </w:r>
            <w:proofErr w:type="gramStart"/>
            <w:r>
              <w:t>SCS :</w:t>
            </w:r>
            <w:proofErr w:type="gramEnd"/>
            <w:r>
              <w:t>= f_NR_CellInfo_GetSCS(p_NR_CellId);</w:t>
            </w:r>
          </w:p>
          <w:p w14:paraId="72216BAE" w14:textId="77777777" w:rsidR="002826F7" w:rsidRDefault="002826F7" w:rsidP="00AB177F">
            <w:r>
              <w:lastRenderedPageBreak/>
              <w:t xml:space="preserve">      </w:t>
            </w:r>
            <w:r w:rsidRPr="007734C6">
              <w:rPr>
                <w:highlight w:val="yellow"/>
              </w:rPr>
              <w:t>var NR_SchedulingParameters_Type v_</w:t>
            </w:r>
            <w:proofErr w:type="gramStart"/>
            <w:r w:rsidRPr="007734C6">
              <w:rPr>
                <w:highlight w:val="yellow"/>
              </w:rPr>
              <w:t>SchedulingParameters :</w:t>
            </w:r>
            <w:proofErr w:type="gramEnd"/>
            <w:r w:rsidRPr="007734C6">
              <w:rPr>
                <w:highlight w:val="yellow"/>
              </w:rPr>
              <w:t>= fl_NR_SchedulingParameters_DL</w:t>
            </w:r>
            <w:r>
              <w:t>;</w:t>
            </w:r>
          </w:p>
          <w:p w14:paraId="072CF14B" w14:textId="77777777" w:rsidR="002826F7" w:rsidRDefault="002826F7" w:rsidP="00AB177F">
            <w:r>
              <w:t xml:space="preserve">      </w:t>
            </w:r>
          </w:p>
          <w:p w14:paraId="6231801E" w14:textId="77777777" w:rsidR="002826F7" w:rsidRDefault="002826F7" w:rsidP="00AB177F">
            <w:r>
              <w:t xml:space="preserve">      v_</w:t>
            </w:r>
            <w:proofErr w:type="gramStart"/>
            <w:r>
              <w:t>PhysicalCellGroupConfig :</w:t>
            </w:r>
            <w:proofErr w:type="gramEnd"/>
            <w:r>
              <w:t>= f_NR_CellInfo_GetPhysicalCellGroupConfig(p_NR_CellId);</w:t>
            </w:r>
          </w:p>
          <w:p w14:paraId="200CEFBE" w14:textId="77777777" w:rsidR="002826F7" w:rsidRDefault="002826F7" w:rsidP="00AB177F">
            <w:r>
              <w:t xml:space="preserve">      v_PS_Offset_</w:t>
            </w:r>
            <w:proofErr w:type="gramStart"/>
            <w:r>
              <w:t>ms :</w:t>
            </w:r>
            <w:proofErr w:type="gramEnd"/>
            <w:r>
              <w:t>= int2float(v_PhysicalCellGroupConfig.dcp_Config_r16.setup.ps_Offset_r16) * 0.125;</w:t>
            </w:r>
          </w:p>
          <w:p w14:paraId="2B5614A1" w14:textId="77777777" w:rsidR="002826F7" w:rsidRDefault="002826F7" w:rsidP="00AB177F">
            <w:r>
              <w:t xml:space="preserve">      </w:t>
            </w:r>
          </w:p>
          <w:p w14:paraId="20623EB4" w14:textId="483F24EC" w:rsidR="002826F7" w:rsidRPr="003D6E22" w:rsidRDefault="002826F7" w:rsidP="00AB177F">
            <w:pPr>
              <w:rPr>
                <w:highlight w:val="yellow"/>
              </w:rPr>
            </w:pPr>
            <w:r>
              <w:t xml:space="preserve">     </w:t>
            </w:r>
            <w:r w:rsidR="003D6E22" w:rsidRPr="003D6E22">
              <w:rPr>
                <w:highlight w:val="yellow"/>
              </w:rPr>
              <w:t>/*</w:t>
            </w:r>
            <w:r w:rsidRPr="003D6E22">
              <w:rPr>
                <w:highlight w:val="yellow"/>
              </w:rPr>
              <w:t xml:space="preserve"> </w:t>
            </w:r>
            <w:r w:rsidR="003D6E22" w:rsidRPr="003D6E22">
              <w:rPr>
                <w:highlight w:val="yellow"/>
              </w:rPr>
              <w:t xml:space="preserve">REMOVED </w:t>
            </w:r>
            <w:r w:rsidRPr="003D6E22">
              <w:rPr>
                <w:highlight w:val="yellow"/>
              </w:rPr>
              <w:t>select (v_</w:t>
            </w:r>
            <w:proofErr w:type="gramStart"/>
            <w:r w:rsidRPr="003D6E22">
              <w:rPr>
                <w:highlight w:val="yellow"/>
              </w:rPr>
              <w:t>SCS){</w:t>
            </w:r>
            <w:proofErr w:type="gramEnd"/>
          </w:p>
          <w:p w14:paraId="740C4D8A" w14:textId="77777777" w:rsidR="002826F7" w:rsidRPr="003D6E22" w:rsidRDefault="002826F7" w:rsidP="00AB177F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(kHz15) {v_PS_Offset_</w:t>
            </w:r>
            <w:proofErr w:type="gramStart"/>
            <w:r w:rsidRPr="003D6E22">
              <w:rPr>
                <w:highlight w:val="yellow"/>
              </w:rPr>
              <w:t>Slots :</w:t>
            </w:r>
            <w:proofErr w:type="gramEnd"/>
            <w:r w:rsidRPr="003D6E22">
              <w:rPr>
                <w:highlight w:val="yellow"/>
              </w:rPr>
              <w:t>= float2int (v_PS_Offset_ms);}</w:t>
            </w:r>
          </w:p>
          <w:p w14:paraId="17079248" w14:textId="77777777" w:rsidR="002826F7" w:rsidRPr="003D6E22" w:rsidRDefault="002826F7" w:rsidP="00AB177F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(kHz30) {v_PS_Offset_</w:t>
            </w:r>
            <w:proofErr w:type="gramStart"/>
            <w:r w:rsidRPr="003D6E22">
              <w:rPr>
                <w:highlight w:val="yellow"/>
              </w:rPr>
              <w:t>Slots :</w:t>
            </w:r>
            <w:proofErr w:type="gramEnd"/>
            <w:r w:rsidRPr="003D6E22">
              <w:rPr>
                <w:highlight w:val="yellow"/>
              </w:rPr>
              <w:t>= float2int (v_PS_Offset_ms/2.0);}</w:t>
            </w:r>
          </w:p>
          <w:p w14:paraId="1883A468" w14:textId="77777777" w:rsidR="002826F7" w:rsidRPr="003D6E22" w:rsidRDefault="002826F7" w:rsidP="00AB177F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(kHz60) {v_PS_Offset_</w:t>
            </w:r>
            <w:proofErr w:type="gramStart"/>
            <w:r w:rsidRPr="003D6E22">
              <w:rPr>
                <w:highlight w:val="yellow"/>
              </w:rPr>
              <w:t>Slots :</w:t>
            </w:r>
            <w:proofErr w:type="gramEnd"/>
            <w:r w:rsidRPr="003D6E22">
              <w:rPr>
                <w:highlight w:val="yellow"/>
              </w:rPr>
              <w:t>= float2int (v_PS_Offset_ms/4.0);}</w:t>
            </w:r>
          </w:p>
          <w:p w14:paraId="0D46F1DE" w14:textId="77777777" w:rsidR="002826F7" w:rsidRPr="003D6E22" w:rsidRDefault="002826F7" w:rsidP="00AB177F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</w:t>
            </w:r>
            <w:proofErr w:type="gramStart"/>
            <w:r w:rsidRPr="003D6E22">
              <w:rPr>
                <w:highlight w:val="yellow"/>
              </w:rPr>
              <w:t>120){</w:t>
            </w:r>
            <w:proofErr w:type="gramEnd"/>
            <w:r w:rsidRPr="003D6E22">
              <w:rPr>
                <w:highlight w:val="yellow"/>
              </w:rPr>
              <w:t>v_PS_Offset_Slots := float2int (v_PS_Offset_ms/8.0);}</w:t>
            </w:r>
          </w:p>
          <w:p w14:paraId="75B97B15" w14:textId="77777777" w:rsidR="002826F7" w:rsidRPr="003D6E22" w:rsidRDefault="002826F7" w:rsidP="00AB177F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else {</w:t>
            </w:r>
            <w:proofErr w:type="gramStart"/>
            <w:r w:rsidRPr="003D6E22">
              <w:rPr>
                <w:highlight w:val="yellow"/>
              </w:rPr>
              <w:t>FatalError(</w:t>
            </w:r>
            <w:proofErr w:type="gramEnd"/>
            <w:r w:rsidRPr="003D6E22">
              <w:rPr>
                <w:highlight w:val="yellow"/>
              </w:rPr>
              <w:t>__FILE__, __LINE__, "Invalid SubCarrierSpacing");}</w:t>
            </w:r>
          </w:p>
          <w:p w14:paraId="67B3BFA0" w14:textId="7567AE85" w:rsidR="002826F7" w:rsidRDefault="002826F7" w:rsidP="00AB177F">
            <w:r w:rsidRPr="003D6E22">
              <w:rPr>
                <w:highlight w:val="yellow"/>
              </w:rPr>
              <w:t xml:space="preserve">      }</w:t>
            </w:r>
            <w:r w:rsidR="003D6E22" w:rsidRPr="003D6E22">
              <w:rPr>
                <w:highlight w:val="yellow"/>
              </w:rPr>
              <w:t>*/</w:t>
            </w:r>
          </w:p>
          <w:p w14:paraId="75CB45A6" w14:textId="77777777" w:rsidR="002826F7" w:rsidRDefault="002826F7" w:rsidP="00AB177F">
            <w:r>
              <w:t xml:space="preserve">     </w:t>
            </w:r>
          </w:p>
          <w:p w14:paraId="123BDA0F" w14:textId="77777777" w:rsidR="002826F7" w:rsidRPr="007734C6" w:rsidRDefault="002826F7" w:rsidP="00AB177F">
            <w:pPr>
              <w:rPr>
                <w:highlight w:val="yellow"/>
              </w:rPr>
            </w:pPr>
            <w:r>
              <w:t xml:space="preserve">      </w:t>
            </w:r>
            <w:r w:rsidRPr="007734C6">
              <w:rPr>
                <w:highlight w:val="yellow"/>
              </w:rPr>
              <w:t>p_</w:t>
            </w:r>
            <w:proofErr w:type="gramStart"/>
            <w:r w:rsidRPr="007734C6">
              <w:rPr>
                <w:highlight w:val="yellow"/>
              </w:rPr>
              <w:t>DrxActiveTiming :</w:t>
            </w:r>
            <w:proofErr w:type="gramEnd"/>
            <w:r w:rsidRPr="007734C6">
              <w:rPr>
                <w:highlight w:val="yellow"/>
              </w:rPr>
              <w:t xml:space="preserve">= f_NR_GetNextSendOccasion_7_1_1_5_X(p_NR_CellId, p_LongDRXCycle, p_DrxStartOffset, -, p_CycleAhead); </w:t>
            </w:r>
          </w:p>
          <w:p w14:paraId="1D292288" w14:textId="6CF60B8A" w:rsidR="002826F7" w:rsidRPr="007734C6" w:rsidRDefault="002826F7" w:rsidP="00AB177F">
            <w:pPr>
              <w:rPr>
                <w:highlight w:val="yellow"/>
              </w:rPr>
            </w:pPr>
            <w:r w:rsidRPr="007734C6">
              <w:rPr>
                <w:highlight w:val="yellow"/>
              </w:rPr>
              <w:t xml:space="preserve">      v_</w:t>
            </w:r>
            <w:proofErr w:type="gramStart"/>
            <w:r w:rsidRPr="007734C6">
              <w:rPr>
                <w:highlight w:val="yellow"/>
              </w:rPr>
              <w:t>WakeUpTiming :</w:t>
            </w:r>
            <w:proofErr w:type="gramEnd"/>
            <w:r w:rsidRPr="007734C6">
              <w:rPr>
                <w:highlight w:val="yellow"/>
              </w:rPr>
              <w:t>= f_SubFrameTiming_Sub</w:t>
            </w:r>
            <w:r w:rsidR="008E4BB4">
              <w:rPr>
                <w:highlight w:val="yellow"/>
              </w:rPr>
              <w:t>t</w:t>
            </w:r>
            <w:r w:rsidRPr="007734C6">
              <w:rPr>
                <w:highlight w:val="yellow"/>
              </w:rPr>
              <w:t xml:space="preserve">ractMilliSeconds(p_DrxActiveTiming, </w:t>
            </w:r>
            <w:r w:rsidR="00D743F4" w:rsidRPr="00D743F4">
              <w:rPr>
                <w:highlight w:val="yellow"/>
              </w:rPr>
              <w:t>float2int(v_PS_Offset_ms)</w:t>
            </w:r>
            <w:r w:rsidRPr="007734C6">
              <w:rPr>
                <w:highlight w:val="yellow"/>
              </w:rPr>
              <w:t>);</w:t>
            </w:r>
          </w:p>
          <w:p w14:paraId="4E1E6DE8" w14:textId="77777777" w:rsidR="002826F7" w:rsidRPr="007734C6" w:rsidRDefault="002826F7" w:rsidP="00AB177F">
            <w:pPr>
              <w:rPr>
                <w:highlight w:val="yellow"/>
              </w:rPr>
            </w:pPr>
            <w:r w:rsidRPr="007734C6">
              <w:rPr>
                <w:highlight w:val="yellow"/>
              </w:rPr>
              <w:t xml:space="preserve">      </w:t>
            </w:r>
          </w:p>
          <w:p w14:paraId="006B4775" w14:textId="77777777" w:rsidR="002826F7" w:rsidRDefault="002826F7" w:rsidP="00AB177F">
            <w:r w:rsidRPr="007734C6">
              <w:rPr>
                <w:highlight w:val="yellow"/>
              </w:rPr>
              <w:t xml:space="preserve">      p_</w:t>
            </w:r>
            <w:proofErr w:type="gramStart"/>
            <w:r w:rsidRPr="007734C6">
              <w:rPr>
                <w:highlight w:val="yellow"/>
              </w:rPr>
              <w:t>NextOccasion :</w:t>
            </w:r>
            <w:proofErr w:type="gramEnd"/>
            <w:r w:rsidRPr="007734C6">
              <w:rPr>
                <w:highlight w:val="yellow"/>
              </w:rPr>
              <w:t>= fl_NR_NextPdcchOcassion(p_NR_CellId, p_DrxActiveTiming.HSFN, p_DrxActiveTiming.SFN, p_DrxActiveTiming.Subframe.Number, v_SchedulingParameters);</w:t>
            </w:r>
          </w:p>
          <w:p w14:paraId="2EA115BE" w14:textId="77777777" w:rsidR="002826F7" w:rsidRDefault="002826F7" w:rsidP="00AB177F">
            <w:r>
              <w:t xml:space="preserve">      </w:t>
            </w:r>
          </w:p>
          <w:p w14:paraId="74CBE360" w14:textId="77777777" w:rsidR="002826F7" w:rsidRDefault="002826F7" w:rsidP="00AB177F">
            <w:r>
              <w:t xml:space="preserve">      return </w:t>
            </w:r>
            <w:r w:rsidRPr="007734C6">
              <w:rPr>
                <w:highlight w:val="yellow"/>
              </w:rPr>
              <w:t>v_WakeUpTiming;</w:t>
            </w:r>
          </w:p>
          <w:p w14:paraId="4CDEDEE9" w14:textId="77777777" w:rsidR="002826F7" w:rsidRDefault="002826F7" w:rsidP="00AB177F">
            <w:r>
              <w:t xml:space="preserve">  }</w:t>
            </w:r>
          </w:p>
        </w:tc>
      </w:tr>
    </w:tbl>
    <w:p w14:paraId="15E655CF" w14:textId="019E5EFA" w:rsidR="00C247C8" w:rsidRDefault="00C247C8" w:rsidP="00FC2058"/>
    <w:p w14:paraId="41316672" w14:textId="7CCD4E7E" w:rsidR="00AE3BE7" w:rsidRDefault="00AE3BE7" w:rsidP="00AE3BE7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121917403"/>
      <w:r>
        <w:rPr>
          <w:b/>
          <w:lang w:val="pt-BR"/>
        </w:rPr>
        <w:t xml:space="preserve">Change </w:t>
      </w:r>
      <w:r w:rsidR="00FB0165">
        <w:rPr>
          <w:b/>
          <w:lang w:val="en-US"/>
        </w:rPr>
        <w:t>7</w:t>
      </w:r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E3BE7" w14:paraId="2701ECB5" w14:textId="77777777" w:rsidTr="00AB177F">
        <w:trPr>
          <w:trHeight w:val="447"/>
        </w:trPr>
        <w:tc>
          <w:tcPr>
            <w:tcW w:w="1985" w:type="dxa"/>
          </w:tcPr>
          <w:p w14:paraId="1F340709" w14:textId="77777777" w:rsidR="00AE3BE7" w:rsidRDefault="00AE3BE7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9FE975F" w14:textId="679C7E0F" w:rsidR="00AE3BE7" w:rsidRDefault="00AE3BE7" w:rsidP="00AB177F">
            <w:pPr>
              <w:spacing w:after="0"/>
            </w:pPr>
            <w:r w:rsidRPr="00054ECD">
              <w:t>f_SubFrameTiming_</w:t>
            </w:r>
            <w:proofErr w:type="gramStart"/>
            <w:r w:rsidRPr="00054ECD">
              <w:t>SubstractMilliSeconds</w:t>
            </w:r>
            <w:r w:rsidR="007A6871">
              <w:t>(</w:t>
            </w:r>
            <w:proofErr w:type="gramEnd"/>
            <w:r w:rsidR="007A6871">
              <w:t>)</w:t>
            </w:r>
          </w:p>
        </w:tc>
      </w:tr>
      <w:tr w:rsidR="00AE3BE7" w14:paraId="7677D5C9" w14:textId="77777777" w:rsidTr="00AB177F">
        <w:trPr>
          <w:trHeight w:val="452"/>
        </w:trPr>
        <w:tc>
          <w:tcPr>
            <w:tcW w:w="1985" w:type="dxa"/>
          </w:tcPr>
          <w:p w14:paraId="0FE2A363" w14:textId="77777777" w:rsidR="00AE3BE7" w:rsidRDefault="00AE3BE7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A2D952" w14:textId="6027995E" w:rsidR="00AE3BE7" w:rsidRDefault="00C20ED2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Incorrect timing returned </w:t>
            </w:r>
          </w:p>
        </w:tc>
      </w:tr>
      <w:tr w:rsidR="00AE3BE7" w14:paraId="5BDB1067" w14:textId="77777777" w:rsidTr="00AB177F">
        <w:tc>
          <w:tcPr>
            <w:tcW w:w="1985" w:type="dxa"/>
          </w:tcPr>
          <w:p w14:paraId="6E51664B" w14:textId="77777777" w:rsidR="00AE3BE7" w:rsidRDefault="00AE3BE7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404BE8" w14:textId="77777777" w:rsidR="00AE3BE7" w:rsidRDefault="00AE3BE7" w:rsidP="00AB177F">
            <w:pPr>
              <w:pStyle w:val="CRCoverPage"/>
              <w:spacing w:after="0"/>
              <w:rPr>
                <w:lang w:val="en-SG"/>
              </w:rPr>
            </w:pPr>
            <w:r w:rsidRPr="007A62EA">
              <w:rPr>
                <w:lang w:val="en-SG"/>
              </w:rPr>
              <w:t>Rewrite this function</w:t>
            </w:r>
          </w:p>
          <w:p w14:paraId="43CE4933" w14:textId="7F5AF74C" w:rsidR="00A53091" w:rsidRPr="00A53091" w:rsidRDefault="00A53091" w:rsidP="00AB177F">
            <w:pPr>
              <w:pStyle w:val="CRCoverPage"/>
              <w:spacing w:after="0"/>
              <w:rPr>
                <w:b/>
                <w:bCs/>
                <w:lang w:val="en-SG"/>
              </w:rPr>
            </w:pPr>
            <w:proofErr w:type="gramStart"/>
            <w:r>
              <w:rPr>
                <w:b/>
                <w:bCs/>
                <w:lang w:val="en-SG"/>
              </w:rPr>
              <w:t>Note :</w:t>
            </w:r>
            <w:proofErr w:type="gramEnd"/>
            <w:r>
              <w:rPr>
                <w:b/>
                <w:bCs/>
                <w:lang w:val="en-SG"/>
              </w:rPr>
              <w:t xml:space="preserve"> </w:t>
            </w:r>
            <w:r w:rsidRPr="00A53091">
              <w:rPr>
                <w:lang w:val="en-SG"/>
              </w:rPr>
              <w:t>Function name also corrected</w:t>
            </w:r>
          </w:p>
        </w:tc>
      </w:tr>
      <w:tr w:rsidR="00AE3BE7" w14:paraId="286E3FCB" w14:textId="77777777" w:rsidTr="00AB177F">
        <w:tc>
          <w:tcPr>
            <w:tcW w:w="1985" w:type="dxa"/>
          </w:tcPr>
          <w:p w14:paraId="7E112850" w14:textId="77777777" w:rsidR="00AE3BE7" w:rsidRDefault="00AE3BE7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4490A7" w14:textId="77777777" w:rsidR="00AE3BE7" w:rsidRDefault="00AE3BE7" w:rsidP="00AB177F">
            <w:pPr>
              <w:spacing w:after="0"/>
              <w:rPr>
                <w:rFonts w:ascii="Arial" w:hAnsi="Arial" w:cs="Arial"/>
              </w:rPr>
            </w:pPr>
            <w:r w:rsidRPr="00054ECD">
              <w:rPr>
                <w:rFonts w:ascii="Arial" w:hAnsi="Arial" w:cs="Arial"/>
              </w:rPr>
              <w:t>MAC_PowerSaving_TC_Common_NR</w:t>
            </w:r>
          </w:p>
        </w:tc>
      </w:tr>
      <w:tr w:rsidR="00AE3BE7" w14:paraId="58761165" w14:textId="77777777" w:rsidTr="00AB177F">
        <w:tc>
          <w:tcPr>
            <w:tcW w:w="1985" w:type="dxa"/>
          </w:tcPr>
          <w:p w14:paraId="28922298" w14:textId="77777777" w:rsidR="00AE3BE7" w:rsidRDefault="00AE3BE7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945DE84" w14:textId="775BDA36" w:rsidR="00AE3BE7" w:rsidRDefault="00EC4CB1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but will be impleme</w:t>
            </w:r>
            <w:r w:rsidR="00576663">
              <w:rPr>
                <w:rFonts w:ascii="Arial" w:hAnsi="Arial"/>
                <w:highlight w:val="cyan"/>
              </w:rPr>
              <w:t>d differently</w:t>
            </w:r>
          </w:p>
        </w:tc>
      </w:tr>
    </w:tbl>
    <w:p w14:paraId="4486264F" w14:textId="77777777" w:rsidR="00AE3BE7" w:rsidRDefault="00AE3BE7" w:rsidP="00AE3BE7"/>
    <w:p w14:paraId="69787DA3" w14:textId="77777777" w:rsidR="00AE3BE7" w:rsidRDefault="00AE3BE7" w:rsidP="00AE3BE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E3BE7" w14:paraId="69DC2511" w14:textId="77777777" w:rsidTr="00AB177F">
        <w:tc>
          <w:tcPr>
            <w:tcW w:w="9855" w:type="dxa"/>
          </w:tcPr>
          <w:p w14:paraId="4E78C75B" w14:textId="77777777" w:rsidR="00AE3BE7" w:rsidRDefault="00AE3BE7" w:rsidP="00AB177F">
            <w:r>
              <w:t>function f</w:t>
            </w:r>
            <w:r w:rsidRPr="00A53091">
              <w:rPr>
                <w:highlight w:val="yellow"/>
              </w:rPr>
              <w:t>_SubFrameTiming_</w:t>
            </w:r>
            <w:proofErr w:type="gramStart"/>
            <w:r w:rsidRPr="00A53091">
              <w:rPr>
                <w:highlight w:val="yellow"/>
              </w:rPr>
              <w:t>SubstractMilliSeconds</w:t>
            </w:r>
            <w:r>
              <w:t>(</w:t>
            </w:r>
            <w:proofErr w:type="gramEnd"/>
            <w:r>
              <w:t>SubFrameTiming_Type p_TimingInfo,</w:t>
            </w:r>
          </w:p>
          <w:p w14:paraId="0A84D28B" w14:textId="77777777" w:rsidR="00AE3BE7" w:rsidRDefault="00AE3BE7" w:rsidP="00AB177F">
            <w:r>
              <w:t xml:space="preserve">                                                  UInt_Type p_MilliSeconds) return SubFrameTiming_Type</w:t>
            </w:r>
          </w:p>
          <w:p w14:paraId="248DC1DD" w14:textId="77777777" w:rsidR="00AE3BE7" w:rsidRDefault="00AE3BE7" w:rsidP="00AB177F">
            <w:r>
              <w:lastRenderedPageBreak/>
              <w:t xml:space="preserve">  {</w:t>
            </w:r>
          </w:p>
          <w:p w14:paraId="6D530AEE" w14:textId="77777777" w:rsidR="00AE3BE7" w:rsidRDefault="00AE3BE7" w:rsidP="00AB177F">
            <w:r>
              <w:t xml:space="preserve">    var SubFrameTiming_Type v_TimingInfo;</w:t>
            </w:r>
          </w:p>
          <w:p w14:paraId="25D74FE3" w14:textId="77777777" w:rsidR="00AE3BE7" w:rsidRDefault="00AE3BE7" w:rsidP="00AB177F">
            <w:r>
              <w:t xml:space="preserve">    var UInt_Type v_Diff;</w:t>
            </w:r>
          </w:p>
          <w:p w14:paraId="50208205" w14:textId="6ACB8E3A" w:rsidR="00AE3BE7" w:rsidRPr="00034F7A" w:rsidRDefault="00AE3BE7" w:rsidP="00AB177F">
            <w:r w:rsidRPr="00034F7A">
              <w:t xml:space="preserve">    </w:t>
            </w:r>
          </w:p>
          <w:p w14:paraId="0A28C965" w14:textId="77777777" w:rsidR="00AE3BE7" w:rsidRDefault="00AE3BE7" w:rsidP="00AB177F">
            <w:r w:rsidRPr="00034F7A">
              <w:t xml:space="preserve">    </w:t>
            </w:r>
            <w:r>
              <w:t>if (not (ischosen(p_</w:t>
            </w:r>
            <w:proofErr w:type="gramStart"/>
            <w:r>
              <w:t>TimingInfo.Subframe.Number</w:t>
            </w:r>
            <w:proofErr w:type="gramEnd"/>
            <w:r>
              <w:t>) and ischosen(p_TimingInfo.SFN.Number) and ischosen(p_TimingInfo.HSFN.Number))) {</w:t>
            </w:r>
          </w:p>
          <w:p w14:paraId="59C2D76B" w14:textId="77777777" w:rsidR="00AE3BE7" w:rsidRDefault="00AE3BE7" w:rsidP="00AB177F">
            <w:r>
              <w:t xml:space="preserve">      </w:t>
            </w:r>
            <w:proofErr w:type="gramStart"/>
            <w:r>
              <w:t>FatalError(</w:t>
            </w:r>
            <w:proofErr w:type="gramEnd"/>
            <w:r>
              <w:t>__FILE__, __LINE__, "Invalid SubFrameTiming");</w:t>
            </w:r>
          </w:p>
          <w:p w14:paraId="22CF18C3" w14:textId="77777777" w:rsidR="00AE3BE7" w:rsidRDefault="00AE3BE7" w:rsidP="00AB177F">
            <w:r>
              <w:t xml:space="preserve">    }</w:t>
            </w:r>
          </w:p>
          <w:p w14:paraId="7DF5B219" w14:textId="77777777" w:rsidR="00AE3BE7" w:rsidRDefault="00AE3BE7" w:rsidP="00AB177F">
            <w:r>
              <w:t xml:space="preserve">    </w:t>
            </w:r>
          </w:p>
          <w:p w14:paraId="55BE714D" w14:textId="77777777" w:rsidR="00AE3BE7" w:rsidRDefault="00AE3BE7" w:rsidP="00AB177F">
            <w:r>
              <w:t xml:space="preserve">    v_</w:t>
            </w:r>
            <w:proofErr w:type="gramStart"/>
            <w:r>
              <w:t>Diff :</w:t>
            </w:r>
            <w:proofErr w:type="gramEnd"/>
            <w:r>
              <w:t>= p_TimingInfo.Subframe.Number - p_MilliSeconds;</w:t>
            </w:r>
          </w:p>
          <w:p w14:paraId="060D7982" w14:textId="61AC6CC0" w:rsidR="00AE3BE7" w:rsidRPr="00A53091" w:rsidRDefault="00AE3BE7" w:rsidP="00AB177F">
            <w:pPr>
              <w:rPr>
                <w:highlight w:val="yellow"/>
              </w:rPr>
            </w:pPr>
            <w:r>
              <w:t xml:space="preserve">    </w:t>
            </w:r>
            <w:r w:rsidRPr="00A53091">
              <w:rPr>
                <w:highlight w:val="yellow"/>
              </w:rPr>
              <w:t>if (v_Diff &gt; 0)</w:t>
            </w:r>
          </w:p>
          <w:p w14:paraId="4DFB1E3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</w:t>
            </w:r>
          </w:p>
          <w:p w14:paraId="35C3AB81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</w:t>
            </w:r>
            <w:proofErr w:type="gramStart"/>
            <w:r w:rsidRPr="00A53091">
              <w:rPr>
                <w:highlight w:val="yellow"/>
              </w:rPr>
              <w:t>TimingInfo.Subframe.Number</w:t>
            </w:r>
            <w:proofErr w:type="gramEnd"/>
            <w:r w:rsidRPr="00A53091">
              <w:rPr>
                <w:highlight w:val="yellow"/>
              </w:rPr>
              <w:t xml:space="preserve"> := p_TimingInfo.Subframe.Number - p_MilliSeconds;</w:t>
            </w:r>
          </w:p>
          <w:p w14:paraId="2E97472F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}</w:t>
            </w:r>
          </w:p>
          <w:p w14:paraId="7C92AF4F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else</w:t>
            </w:r>
          </w:p>
          <w:p w14:paraId="225C76B7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</w:t>
            </w:r>
            <w:proofErr w:type="gramStart"/>
            <w:r w:rsidRPr="00A53091">
              <w:rPr>
                <w:highlight w:val="yellow"/>
              </w:rPr>
              <w:t>{  /</w:t>
            </w:r>
            <w:proofErr w:type="gramEnd"/>
            <w:r w:rsidRPr="00A53091">
              <w:rPr>
                <w:highlight w:val="yellow"/>
              </w:rPr>
              <w:t>/in previous SFN</w:t>
            </w:r>
          </w:p>
          <w:p w14:paraId="50431EA0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</w:t>
            </w:r>
            <w:proofErr w:type="gramStart"/>
            <w:r w:rsidRPr="00A53091">
              <w:rPr>
                <w:highlight w:val="yellow"/>
              </w:rPr>
              <w:t>TimingInfo.Subframe.Number</w:t>
            </w:r>
            <w:proofErr w:type="gramEnd"/>
            <w:r w:rsidRPr="00A53091">
              <w:rPr>
                <w:highlight w:val="yellow"/>
              </w:rPr>
              <w:t xml:space="preserve"> := 9 - v_Diff;</w:t>
            </w:r>
          </w:p>
          <w:p w14:paraId="39FAB94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</w:t>
            </w:r>
            <w:proofErr w:type="gramStart"/>
            <w:r w:rsidRPr="00A53091">
              <w:rPr>
                <w:highlight w:val="yellow"/>
              </w:rPr>
              <w:t>Diff :</w:t>
            </w:r>
            <w:proofErr w:type="gramEnd"/>
            <w:r w:rsidRPr="00A53091">
              <w:rPr>
                <w:highlight w:val="yellow"/>
              </w:rPr>
              <w:t>= v_TimingInfo.SFN.Number - 1;</w:t>
            </w:r>
          </w:p>
          <w:p w14:paraId="62A32B90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if (v_Diff &gt; 0)</w:t>
            </w:r>
          </w:p>
          <w:p w14:paraId="28CB31C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1642039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gramStart"/>
            <w:r w:rsidRPr="00A53091">
              <w:rPr>
                <w:highlight w:val="yellow"/>
              </w:rPr>
              <w:t>v_TimingInfo.SFN.Number :</w:t>
            </w:r>
            <w:proofErr w:type="gramEnd"/>
            <w:r w:rsidRPr="00A53091">
              <w:rPr>
                <w:highlight w:val="yellow"/>
              </w:rPr>
              <w:t>= p_TimingInfo.SFN.Number -1;</w:t>
            </w:r>
          </w:p>
          <w:p w14:paraId="7D90F007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3C552884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else</w:t>
            </w:r>
          </w:p>
          <w:p w14:paraId="2A00200E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{//in previous HSFN</w:t>
            </w:r>
          </w:p>
          <w:p w14:paraId="61DA733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gramStart"/>
            <w:r w:rsidRPr="00A53091">
              <w:rPr>
                <w:highlight w:val="yellow"/>
              </w:rPr>
              <w:t>v_TimingInfo.SFN.Number :</w:t>
            </w:r>
            <w:proofErr w:type="gramEnd"/>
            <w:r w:rsidRPr="00A53091">
              <w:rPr>
                <w:highlight w:val="yellow"/>
              </w:rPr>
              <w:t>= 1023;</w:t>
            </w:r>
          </w:p>
          <w:p w14:paraId="1483767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v_</w:t>
            </w:r>
            <w:proofErr w:type="gramStart"/>
            <w:r w:rsidRPr="00A53091">
              <w:rPr>
                <w:highlight w:val="yellow"/>
              </w:rPr>
              <w:t>Diff :</w:t>
            </w:r>
            <w:proofErr w:type="gramEnd"/>
            <w:r w:rsidRPr="00A53091">
              <w:rPr>
                <w:highlight w:val="yellow"/>
              </w:rPr>
              <w:t>= v_TimingInfo.HSFN.Number - 1;</w:t>
            </w:r>
          </w:p>
          <w:p w14:paraId="1264EA35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if (v_Diff &gt; 0)</w:t>
            </w:r>
          </w:p>
          <w:p w14:paraId="4479BC75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{</w:t>
            </w:r>
          </w:p>
          <w:p w14:paraId="0D3FC01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    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gramEnd"/>
            <w:r w:rsidRPr="00A53091">
              <w:rPr>
                <w:highlight w:val="yellow"/>
              </w:rPr>
              <w:t xml:space="preserve"> := v_TimingInfo.HSFN.Number -1;</w:t>
            </w:r>
          </w:p>
          <w:p w14:paraId="61B978FD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}</w:t>
            </w:r>
          </w:p>
          <w:p w14:paraId="2363700F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else</w:t>
            </w:r>
          </w:p>
          <w:p w14:paraId="38CEA360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{</w:t>
            </w:r>
          </w:p>
          <w:p w14:paraId="6A5E6EFE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    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gramEnd"/>
            <w:r w:rsidRPr="00A53091">
              <w:rPr>
                <w:highlight w:val="yellow"/>
              </w:rPr>
              <w:t xml:space="preserve"> := 1023;</w:t>
            </w:r>
          </w:p>
          <w:p w14:paraId="43D4ED4D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}</w:t>
            </w:r>
          </w:p>
          <w:p w14:paraId="5AA07372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5879B966" w14:textId="77777777" w:rsidR="00AE3BE7" w:rsidRDefault="00AE3BE7" w:rsidP="00AB177F">
            <w:r w:rsidRPr="00A53091">
              <w:rPr>
                <w:highlight w:val="yellow"/>
              </w:rPr>
              <w:lastRenderedPageBreak/>
              <w:t xml:space="preserve">    }</w:t>
            </w:r>
          </w:p>
          <w:p w14:paraId="50CA67DA" w14:textId="77777777" w:rsidR="00AE3BE7" w:rsidRDefault="00AE3BE7" w:rsidP="00AB177F">
            <w:r>
              <w:t xml:space="preserve">    v_</w:t>
            </w:r>
            <w:proofErr w:type="gramStart"/>
            <w:r>
              <w:t>TimingInfo.Slot :</w:t>
            </w:r>
            <w:proofErr w:type="gramEnd"/>
            <w:r>
              <w:t>= p_TimingInfo.Slot;</w:t>
            </w:r>
          </w:p>
          <w:p w14:paraId="7FFF0250" w14:textId="77777777" w:rsidR="00AE3BE7" w:rsidRDefault="00AE3BE7" w:rsidP="00AB177F"/>
          <w:p w14:paraId="7508BB62" w14:textId="77777777" w:rsidR="00AE3BE7" w:rsidRDefault="00AE3BE7" w:rsidP="00AB177F">
            <w:r>
              <w:t xml:space="preserve">    return v_TimingInfo;</w:t>
            </w:r>
          </w:p>
          <w:p w14:paraId="6B099669" w14:textId="77777777" w:rsidR="00AE3BE7" w:rsidRDefault="00AE3BE7" w:rsidP="00AB177F">
            <w:r>
              <w:t xml:space="preserve">  }</w:t>
            </w:r>
          </w:p>
        </w:tc>
      </w:tr>
    </w:tbl>
    <w:p w14:paraId="3D86DECF" w14:textId="77777777" w:rsidR="00AE3BE7" w:rsidRDefault="00AE3BE7" w:rsidP="00AE3BE7"/>
    <w:p w14:paraId="7A1E78AC" w14:textId="77777777" w:rsidR="00AE3BE7" w:rsidRDefault="00AE3BE7" w:rsidP="00AE3BE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E3BE7" w14:paraId="052DA68A" w14:textId="77777777" w:rsidTr="001B1E3C">
        <w:tc>
          <w:tcPr>
            <w:tcW w:w="9629" w:type="dxa"/>
          </w:tcPr>
          <w:p w14:paraId="7E0857A4" w14:textId="5FCE21F5" w:rsidR="00AE3BE7" w:rsidRPr="009E1353" w:rsidRDefault="00AE3BE7" w:rsidP="00AB177F">
            <w:r w:rsidRPr="009E1353">
              <w:t>function f</w:t>
            </w:r>
            <w:r w:rsidRPr="00A53091">
              <w:rPr>
                <w:highlight w:val="yellow"/>
              </w:rPr>
              <w:t>_SubFrameTiming_</w:t>
            </w:r>
            <w:proofErr w:type="gramStart"/>
            <w:r w:rsidRPr="00A53091">
              <w:rPr>
                <w:highlight w:val="yellow"/>
              </w:rPr>
              <w:t>SubtractMilliSeconds</w:t>
            </w:r>
            <w:r w:rsidRPr="009E1353">
              <w:t>(</w:t>
            </w:r>
            <w:proofErr w:type="gramEnd"/>
            <w:r w:rsidRPr="009E1353">
              <w:t>SubFrameTiming_Type p_TimingInfo,</w:t>
            </w:r>
          </w:p>
          <w:p w14:paraId="211723D8" w14:textId="77777777" w:rsidR="00AE3BE7" w:rsidRPr="009E1353" w:rsidRDefault="00AE3BE7" w:rsidP="00AB177F">
            <w:r w:rsidRPr="009E1353">
              <w:t xml:space="preserve">                                                  UInt_Type p_MilliSeconds) return SubFrameTiming_Type</w:t>
            </w:r>
          </w:p>
          <w:p w14:paraId="0FC6D34A" w14:textId="77777777" w:rsidR="00AE3BE7" w:rsidRPr="009E1353" w:rsidRDefault="00AE3BE7" w:rsidP="00AB177F">
            <w:r w:rsidRPr="009E1353">
              <w:t xml:space="preserve">  {</w:t>
            </w:r>
          </w:p>
          <w:p w14:paraId="59A46BBD" w14:textId="77777777" w:rsidR="00AE3BE7" w:rsidRPr="009E1353" w:rsidRDefault="00AE3BE7" w:rsidP="00AB177F">
            <w:r w:rsidRPr="009E1353">
              <w:t xml:space="preserve">    var SubFrameTiming_Type v_TimingInfo;</w:t>
            </w:r>
          </w:p>
          <w:p w14:paraId="13C611CC" w14:textId="77777777" w:rsidR="00AE3BE7" w:rsidRPr="009E1353" w:rsidRDefault="00AE3BE7" w:rsidP="00AB177F">
            <w:r w:rsidRPr="009E1353">
              <w:t xml:space="preserve">    var UInt_Type v_Diff;</w:t>
            </w:r>
          </w:p>
          <w:p w14:paraId="30A5744F" w14:textId="77777777" w:rsidR="00AE3BE7" w:rsidRPr="005B41CF" w:rsidRDefault="00AE3BE7" w:rsidP="00AB177F">
            <w:pPr>
              <w:rPr>
                <w:highlight w:val="yellow"/>
              </w:rPr>
            </w:pPr>
            <w:r w:rsidRPr="009E1353">
              <w:t xml:space="preserve">    </w:t>
            </w:r>
            <w:r w:rsidRPr="005B41CF">
              <w:rPr>
                <w:highlight w:val="yellow"/>
              </w:rPr>
              <w:t>var integer v_SFN_Previous;</w:t>
            </w:r>
          </w:p>
          <w:p w14:paraId="566BD330" w14:textId="77777777" w:rsidR="00AE3BE7" w:rsidRPr="009E1353" w:rsidRDefault="00AE3BE7" w:rsidP="00AB177F">
            <w:r w:rsidRPr="005B41CF">
              <w:rPr>
                <w:highlight w:val="yellow"/>
              </w:rPr>
              <w:t xml:space="preserve"> </w:t>
            </w:r>
            <w:r w:rsidRPr="005B41CF">
              <w:rPr>
                <w:highlight w:val="yellow"/>
              </w:rPr>
              <w:tab/>
              <w:t xml:space="preserve">  var integer v_Add_MilliSeconds;</w:t>
            </w:r>
          </w:p>
          <w:p w14:paraId="0191C623" w14:textId="77777777" w:rsidR="00AE3BE7" w:rsidRPr="009E1353" w:rsidRDefault="00AE3BE7" w:rsidP="00AB177F">
            <w:r w:rsidRPr="009E1353">
              <w:t xml:space="preserve"> </w:t>
            </w:r>
            <w:r w:rsidRPr="009E1353">
              <w:tab/>
              <w:t xml:space="preserve">  </w:t>
            </w:r>
          </w:p>
          <w:p w14:paraId="506ADD31" w14:textId="77777777" w:rsidR="00AE3BE7" w:rsidRPr="009E1353" w:rsidRDefault="00AE3BE7" w:rsidP="00AB177F">
            <w:r w:rsidRPr="009E1353">
              <w:t xml:space="preserve">    if (not (ischosen(p_</w:t>
            </w:r>
            <w:proofErr w:type="gramStart"/>
            <w:r w:rsidRPr="009E1353">
              <w:t>TimingInfo.Subframe.Number</w:t>
            </w:r>
            <w:proofErr w:type="gramEnd"/>
            <w:r w:rsidRPr="009E1353">
              <w:t>) and ischosen(p_TimingInfo.SFN.Number) and ischosen(p_TimingInfo.HSFN.Number))) {</w:t>
            </w:r>
          </w:p>
          <w:p w14:paraId="2EB48EA6" w14:textId="77777777" w:rsidR="00AE3BE7" w:rsidRPr="009E1353" w:rsidRDefault="00AE3BE7" w:rsidP="00AB177F">
            <w:r w:rsidRPr="009E1353">
              <w:t xml:space="preserve">      </w:t>
            </w:r>
            <w:proofErr w:type="gramStart"/>
            <w:r w:rsidRPr="009E1353">
              <w:t>FatalError(</w:t>
            </w:r>
            <w:proofErr w:type="gramEnd"/>
            <w:r w:rsidRPr="009E1353">
              <w:t>__FILE__, __LINE__, "Invalid SubFrameTiming");</w:t>
            </w:r>
          </w:p>
          <w:p w14:paraId="5FD1402F" w14:textId="77777777" w:rsidR="00AE3BE7" w:rsidRPr="009E1353" w:rsidRDefault="00AE3BE7" w:rsidP="00AB177F">
            <w:r w:rsidRPr="009E1353">
              <w:t xml:space="preserve">    }</w:t>
            </w:r>
          </w:p>
          <w:p w14:paraId="799828A8" w14:textId="77777777" w:rsidR="00AE3BE7" w:rsidRPr="009E1353" w:rsidRDefault="00AE3BE7" w:rsidP="00AB177F">
            <w:r w:rsidRPr="009E1353">
              <w:t xml:space="preserve">    </w:t>
            </w:r>
          </w:p>
          <w:p w14:paraId="5D5CB036" w14:textId="77777777" w:rsidR="00AE3BE7" w:rsidRPr="009E1353" w:rsidRDefault="00AE3BE7" w:rsidP="00AB177F">
            <w:r w:rsidRPr="009E1353">
              <w:t xml:space="preserve">    v_</w:t>
            </w:r>
            <w:proofErr w:type="gramStart"/>
            <w:r w:rsidRPr="009E1353">
              <w:t>Diff :</w:t>
            </w:r>
            <w:proofErr w:type="gramEnd"/>
            <w:r w:rsidRPr="009E1353">
              <w:t>= p_TimingInfo.Subframe.Number - p_MilliSeconds;</w:t>
            </w:r>
          </w:p>
          <w:p w14:paraId="47E0F922" w14:textId="49D77DBA" w:rsidR="00AE3BE7" w:rsidRPr="009E1353" w:rsidRDefault="00AE3BE7" w:rsidP="00AB177F">
            <w:r w:rsidRPr="009E1353">
              <w:t xml:space="preserve">    </w:t>
            </w:r>
          </w:p>
          <w:p w14:paraId="1CC26E50" w14:textId="77777777" w:rsidR="00AE3BE7" w:rsidRPr="00A53091" w:rsidRDefault="00AE3BE7" w:rsidP="00AB177F">
            <w:pPr>
              <w:rPr>
                <w:highlight w:val="yellow"/>
              </w:rPr>
            </w:pPr>
            <w:r w:rsidRPr="009E1353">
              <w:t xml:space="preserve">    </w:t>
            </w:r>
            <w:r w:rsidRPr="00A53091">
              <w:rPr>
                <w:highlight w:val="yellow"/>
              </w:rPr>
              <w:t>if (v_Diff &gt;= 0) //in same SFN</w:t>
            </w:r>
          </w:p>
          <w:p w14:paraId="6A0EA82F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</w:t>
            </w:r>
          </w:p>
          <w:p w14:paraId="4F570AF5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v_</w:t>
            </w:r>
            <w:proofErr w:type="gramStart"/>
            <w:r w:rsidRPr="00A53091">
              <w:rPr>
                <w:highlight w:val="yellow"/>
              </w:rPr>
              <w:t>TimingInfo.Subframe.Number</w:t>
            </w:r>
            <w:proofErr w:type="gramEnd"/>
            <w:r w:rsidRPr="00A53091">
              <w:rPr>
                <w:highlight w:val="yellow"/>
              </w:rPr>
              <w:t xml:space="preserve"> := p_TimingInfo.Subframe.Number - p_MilliSeconds;</w:t>
            </w:r>
          </w:p>
          <w:p w14:paraId="594C4AD2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  <w:proofErr w:type="gramStart"/>
            <w:r w:rsidRPr="00A53091">
              <w:rPr>
                <w:highlight w:val="yellow"/>
              </w:rPr>
              <w:t>v_TimingInfo.SFN.Number :</w:t>
            </w:r>
            <w:proofErr w:type="gramEnd"/>
            <w:r w:rsidRPr="00A53091">
              <w:rPr>
                <w:highlight w:val="yellow"/>
              </w:rPr>
              <w:t>= p_TimingInfo.SFN.Number;</w:t>
            </w:r>
          </w:p>
          <w:p w14:paraId="5EDF30C1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gramEnd"/>
            <w:r w:rsidRPr="00A53091">
              <w:rPr>
                <w:highlight w:val="yellow"/>
              </w:rPr>
              <w:t xml:space="preserve"> := p_TimingInfo.HSFN.Number;</w:t>
            </w:r>
          </w:p>
          <w:p w14:paraId="335E4D7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}</w:t>
            </w:r>
          </w:p>
          <w:p w14:paraId="43CF3AB4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else</w:t>
            </w:r>
          </w:p>
          <w:p w14:paraId="000BEF20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  </w:t>
            </w:r>
          </w:p>
          <w:p w14:paraId="64E14908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//in previous n SFN</w:t>
            </w:r>
          </w:p>
          <w:p w14:paraId="31BBB0C5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v_SFN_</w:t>
            </w:r>
            <w:proofErr w:type="gramStart"/>
            <w:r w:rsidRPr="00A53091">
              <w:rPr>
                <w:highlight w:val="yellow"/>
              </w:rPr>
              <w:t>Previous :</w:t>
            </w:r>
            <w:proofErr w:type="gramEnd"/>
            <w:r w:rsidRPr="00A53091">
              <w:rPr>
                <w:highlight w:val="yellow"/>
              </w:rPr>
              <w:t>= (p_MilliSeconds + 9) / 10;</w:t>
            </w:r>
          </w:p>
          <w:p w14:paraId="08793629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v_Add_</w:t>
            </w:r>
            <w:proofErr w:type="gramStart"/>
            <w:r w:rsidRPr="00A53091">
              <w:rPr>
                <w:highlight w:val="yellow"/>
              </w:rPr>
              <w:t>MilliSeconds :</w:t>
            </w:r>
            <w:proofErr w:type="gramEnd"/>
            <w:r w:rsidRPr="00A53091">
              <w:rPr>
                <w:highlight w:val="yellow"/>
              </w:rPr>
              <w:t>= v_SFN_Previous * 10 - p_MilliSeconds;</w:t>
            </w:r>
          </w:p>
          <w:p w14:paraId="2D1F660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</w:t>
            </w:r>
          </w:p>
          <w:p w14:paraId="289A4861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//decrease v_SFN_</w:t>
            </w:r>
            <w:proofErr w:type="gramStart"/>
            <w:r w:rsidRPr="00A53091">
              <w:rPr>
                <w:highlight w:val="yellow"/>
              </w:rPr>
              <w:t>Previous  whole</w:t>
            </w:r>
            <w:proofErr w:type="gramEnd"/>
            <w:r w:rsidRPr="00A53091">
              <w:rPr>
                <w:highlight w:val="yellow"/>
              </w:rPr>
              <w:t xml:space="preserve"> frame firstly, which is v_Add_MilliSeconds more than p_MilliSeconds </w:t>
            </w:r>
          </w:p>
          <w:p w14:paraId="41D7744D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lastRenderedPageBreak/>
              <w:tab/>
              <w:t xml:space="preserve">    v_</w:t>
            </w:r>
            <w:proofErr w:type="gramStart"/>
            <w:r w:rsidRPr="00A53091">
              <w:rPr>
                <w:highlight w:val="yellow"/>
              </w:rPr>
              <w:t>TimingInfo.Subframe.Number</w:t>
            </w:r>
            <w:proofErr w:type="gramEnd"/>
            <w:r w:rsidRPr="00A53091">
              <w:rPr>
                <w:highlight w:val="yellow"/>
              </w:rPr>
              <w:t xml:space="preserve"> := p_TimingInfo.Subframe.Number</w:t>
            </w:r>
          </w:p>
          <w:p w14:paraId="01957742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</w:r>
          </w:p>
          <w:p w14:paraId="5E0CC4D0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v_</w:t>
            </w:r>
            <w:proofErr w:type="gramStart"/>
            <w:r w:rsidRPr="00A53091">
              <w:rPr>
                <w:highlight w:val="yellow"/>
              </w:rPr>
              <w:t>Diff :</w:t>
            </w:r>
            <w:proofErr w:type="gramEnd"/>
            <w:r w:rsidRPr="00A53091">
              <w:rPr>
                <w:highlight w:val="yellow"/>
              </w:rPr>
              <w:t xml:space="preserve">= p_TimingInfo.SFN.Number - v_SFN_Previous; </w:t>
            </w:r>
          </w:p>
          <w:p w14:paraId="2AE7555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</w:r>
          </w:p>
          <w:p w14:paraId="07C23152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if (v_Diff &gt;= 0) //in same HSFN</w:t>
            </w:r>
          </w:p>
          <w:p w14:paraId="3FEABF2D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{</w:t>
            </w:r>
          </w:p>
          <w:p w14:paraId="2BB4F784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gramStart"/>
            <w:r w:rsidRPr="00A53091">
              <w:rPr>
                <w:highlight w:val="yellow"/>
              </w:rPr>
              <w:t>v_TimingInfo.SFN.Number :</w:t>
            </w:r>
            <w:proofErr w:type="gramEnd"/>
            <w:r w:rsidRPr="00A53091">
              <w:rPr>
                <w:highlight w:val="yellow"/>
              </w:rPr>
              <w:t>= p_TimingInfo.SFN.Number - v_SFN_Previous;</w:t>
            </w:r>
          </w:p>
          <w:p w14:paraId="58885872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gramEnd"/>
            <w:r w:rsidRPr="00A53091">
              <w:rPr>
                <w:highlight w:val="yellow"/>
              </w:rPr>
              <w:t xml:space="preserve"> := p_TimingInfo.HSFN.Number;</w:t>
            </w:r>
          </w:p>
          <w:p w14:paraId="01B5F0EC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}</w:t>
            </w:r>
          </w:p>
          <w:p w14:paraId="3BE8499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else</w:t>
            </w:r>
          </w:p>
          <w:p w14:paraId="595C77CE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{</w:t>
            </w:r>
          </w:p>
          <w:p w14:paraId="4B6D0907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  //in previous HSFN</w:t>
            </w:r>
          </w:p>
          <w:p w14:paraId="310040A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gramStart"/>
            <w:r w:rsidRPr="00A53091">
              <w:rPr>
                <w:highlight w:val="yellow"/>
              </w:rPr>
              <w:t>v_TimingInfo.SFN.Number :</w:t>
            </w:r>
            <w:proofErr w:type="gramEnd"/>
            <w:r w:rsidRPr="00A53091">
              <w:rPr>
                <w:highlight w:val="yellow"/>
              </w:rPr>
              <w:t>= (p_TimingInfo.SFN.Number + 1023 - v_SFN_Previous) mod 1024;</w:t>
            </w:r>
          </w:p>
          <w:p w14:paraId="71BD7B8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v_</w:t>
            </w:r>
            <w:proofErr w:type="gramStart"/>
            <w:r w:rsidRPr="00A53091">
              <w:rPr>
                <w:highlight w:val="yellow"/>
              </w:rPr>
              <w:t>Diff :</w:t>
            </w:r>
            <w:proofErr w:type="gramEnd"/>
            <w:r w:rsidRPr="00A53091">
              <w:rPr>
                <w:highlight w:val="yellow"/>
              </w:rPr>
              <w:t xml:space="preserve">= p_TimingInfo.HSFN.Number - 1; </w:t>
            </w:r>
          </w:p>
          <w:p w14:paraId="0D396FC5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if (v_Diff &gt;= 0)</w:t>
            </w:r>
          </w:p>
          <w:p w14:paraId="6F819E2C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5A9DF45F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gramEnd"/>
            <w:r w:rsidRPr="00A53091">
              <w:rPr>
                <w:highlight w:val="yellow"/>
              </w:rPr>
              <w:t xml:space="preserve"> := p_TimingInfo.HSFN.Number -1;</w:t>
            </w:r>
          </w:p>
          <w:p w14:paraId="78B4BA0C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485260E2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else</w:t>
            </w:r>
          </w:p>
          <w:p w14:paraId="1B5BA821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264DAE4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gramEnd"/>
            <w:r w:rsidRPr="00A53091">
              <w:rPr>
                <w:highlight w:val="yellow"/>
              </w:rPr>
              <w:t xml:space="preserve"> := 1023;</w:t>
            </w:r>
          </w:p>
          <w:p w14:paraId="0D241E7C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3DB2271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}</w:t>
            </w:r>
          </w:p>
          <w:p w14:paraId="76930927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</w:t>
            </w: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</w:p>
          <w:p w14:paraId="01D30EEA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</w:t>
            </w:r>
            <w:r w:rsidRPr="00A53091">
              <w:rPr>
                <w:highlight w:val="yellow"/>
              </w:rPr>
              <w:tab/>
              <w:t>//then add v_Add_MilliSeconds</w:t>
            </w:r>
          </w:p>
          <w:p w14:paraId="18EFD04C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  <w:proofErr w:type="gramStart"/>
            <w:r w:rsidRPr="00A53091">
              <w:rPr>
                <w:highlight w:val="yellow"/>
              </w:rPr>
              <w:t>if( v</w:t>
            </w:r>
            <w:proofErr w:type="gramEnd"/>
            <w:r w:rsidRPr="00A53091">
              <w:rPr>
                <w:highlight w:val="yellow"/>
              </w:rPr>
              <w:t>_Add_MilliSeconds &gt; 0)</w:t>
            </w:r>
          </w:p>
          <w:p w14:paraId="4316AA4F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{</w:t>
            </w:r>
          </w:p>
          <w:p w14:paraId="57907A1B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  f_SubFrameTiming_</w:t>
            </w:r>
            <w:proofErr w:type="gramStart"/>
            <w:r w:rsidRPr="00A53091">
              <w:rPr>
                <w:highlight w:val="yellow"/>
              </w:rPr>
              <w:t>AddMilliSeconds(</w:t>
            </w:r>
            <w:proofErr w:type="gramEnd"/>
            <w:r w:rsidRPr="00A53091">
              <w:rPr>
                <w:highlight w:val="yellow"/>
              </w:rPr>
              <w:t>v_TimingInfo, v_Add_MilliSeconds);</w:t>
            </w:r>
            <w:r w:rsidRPr="00A53091">
              <w:rPr>
                <w:highlight w:val="yellow"/>
              </w:rPr>
              <w:tab/>
            </w:r>
          </w:p>
          <w:p w14:paraId="5CA93CBE" w14:textId="77777777" w:rsidR="00AE3BE7" w:rsidRPr="00A53091" w:rsidRDefault="00AE3BE7" w:rsidP="00AB177F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}</w:t>
            </w:r>
          </w:p>
          <w:p w14:paraId="638C242E" w14:textId="77777777" w:rsidR="00AE3BE7" w:rsidRPr="009E1353" w:rsidRDefault="00AE3BE7" w:rsidP="00AB177F">
            <w:r w:rsidRPr="00A53091">
              <w:rPr>
                <w:highlight w:val="yellow"/>
              </w:rPr>
              <w:t xml:space="preserve">    }</w:t>
            </w:r>
          </w:p>
          <w:p w14:paraId="1254ECC7" w14:textId="77777777" w:rsidR="00AE3BE7" w:rsidRPr="009E1353" w:rsidRDefault="00AE3BE7" w:rsidP="00AB177F">
            <w:r w:rsidRPr="009E1353">
              <w:t xml:space="preserve">    </w:t>
            </w:r>
          </w:p>
          <w:p w14:paraId="5F0C4FA1" w14:textId="77777777" w:rsidR="00AE3BE7" w:rsidRPr="009E1353" w:rsidRDefault="00AE3BE7" w:rsidP="00AB177F">
            <w:r w:rsidRPr="009E1353">
              <w:t xml:space="preserve">    v_</w:t>
            </w:r>
            <w:proofErr w:type="gramStart"/>
            <w:r w:rsidRPr="009E1353">
              <w:t>TimingInfo.Slot :</w:t>
            </w:r>
            <w:proofErr w:type="gramEnd"/>
            <w:r w:rsidRPr="009E1353">
              <w:t>= p_TimingInfo.Slot;</w:t>
            </w:r>
          </w:p>
          <w:p w14:paraId="7657BC4F" w14:textId="77777777" w:rsidR="00AE3BE7" w:rsidRPr="009E1353" w:rsidRDefault="00AE3BE7" w:rsidP="00AB177F"/>
          <w:p w14:paraId="1EE02753" w14:textId="77777777" w:rsidR="00AE3BE7" w:rsidRPr="009E1353" w:rsidRDefault="00AE3BE7" w:rsidP="00AB177F">
            <w:r w:rsidRPr="009E1353">
              <w:t xml:space="preserve">    return v_TimingInfo;</w:t>
            </w:r>
          </w:p>
          <w:p w14:paraId="1851621D" w14:textId="77777777" w:rsidR="00AE3BE7" w:rsidRDefault="00AE3BE7" w:rsidP="00AB177F">
            <w:r w:rsidRPr="009E1353">
              <w:lastRenderedPageBreak/>
              <w:t xml:space="preserve">  }</w:t>
            </w:r>
          </w:p>
        </w:tc>
      </w:tr>
    </w:tbl>
    <w:p w14:paraId="79621F22" w14:textId="1DFD1188" w:rsidR="001B1E3C" w:rsidRDefault="001B1E3C" w:rsidP="001B1E3C">
      <w:r w:rsidRPr="00E92CDE">
        <w:rPr>
          <w:highlight w:val="cyan"/>
        </w:rPr>
        <w:lastRenderedPageBreak/>
        <w:t>MCC160 Alternative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1E3C" w14:paraId="36EF8FBF" w14:textId="77777777" w:rsidTr="00CC4BDE">
        <w:tc>
          <w:tcPr>
            <w:tcW w:w="9855" w:type="dxa"/>
          </w:tcPr>
          <w:p w14:paraId="518C9699" w14:textId="7FC99181" w:rsidR="00E92CDE" w:rsidRDefault="00E92CDE" w:rsidP="00E92CDE">
            <w:r>
              <w:t>function f_SubFrameTiming_</w:t>
            </w:r>
            <w:proofErr w:type="gramStart"/>
            <w:r>
              <w:t>SubstractMilliSeconds(</w:t>
            </w:r>
            <w:proofErr w:type="gramEnd"/>
            <w:r>
              <w:t>SubFrameTiming_Type p_TimingInfo,</w:t>
            </w:r>
          </w:p>
          <w:p w14:paraId="197A4499" w14:textId="77777777" w:rsidR="00E92CDE" w:rsidRDefault="00E92CDE" w:rsidP="00E92CDE">
            <w:r>
              <w:t xml:space="preserve">                                                     float p_MilliSeconds) return SubFrameTiming_Type</w:t>
            </w:r>
          </w:p>
          <w:p w14:paraId="02A67355" w14:textId="77777777" w:rsidR="00E92CDE" w:rsidRDefault="00E92CDE" w:rsidP="00E92CDE">
            <w:r>
              <w:t xml:space="preserve">  {</w:t>
            </w:r>
          </w:p>
          <w:p w14:paraId="46A33DE0" w14:textId="77777777" w:rsidR="00E92CDE" w:rsidRDefault="00E92CDE" w:rsidP="00E92CDE">
            <w:r>
              <w:t xml:space="preserve">   var SubFrameTiming_Type v_</w:t>
            </w:r>
            <w:proofErr w:type="gramStart"/>
            <w:r>
              <w:t>TimingInfo :</w:t>
            </w:r>
            <w:proofErr w:type="gramEnd"/>
            <w:r>
              <w:t>= p_TimingInfo; //@sic R5w220211 sic@</w:t>
            </w:r>
          </w:p>
          <w:p w14:paraId="7F89847A" w14:textId="77777777" w:rsidR="00E92CDE" w:rsidRDefault="00E92CDE" w:rsidP="00E92CDE">
            <w:r>
              <w:t xml:space="preserve">   var integer v_Diff;</w:t>
            </w:r>
          </w:p>
          <w:p w14:paraId="59AC45D0" w14:textId="77777777" w:rsidR="00E92CDE" w:rsidRDefault="00E92CDE" w:rsidP="00E92CDE">
            <w:r>
              <w:t xml:space="preserve">   var SlotOffset_Type v_SlotOffset;</w:t>
            </w:r>
          </w:p>
          <w:p w14:paraId="40FF2264" w14:textId="77777777" w:rsidR="00E92CDE" w:rsidRDefault="00E92CDE" w:rsidP="00E92CDE">
            <w:r>
              <w:t xml:space="preserve">   var integer v_PS_Offset_Slots;</w:t>
            </w:r>
          </w:p>
          <w:p w14:paraId="16D72A67" w14:textId="77777777" w:rsidR="00E92CDE" w:rsidRDefault="00E92CDE" w:rsidP="00E92CDE">
            <w:r>
              <w:t xml:space="preserve">   var integer v_SlotsInSubframe;</w:t>
            </w:r>
          </w:p>
          <w:p w14:paraId="57825D40" w14:textId="77777777" w:rsidR="00E92CDE" w:rsidRDefault="00E92CDE" w:rsidP="00E92CDE">
            <w:r>
              <w:t xml:space="preserve">   var integer v_Slots_To_Substract;</w:t>
            </w:r>
          </w:p>
          <w:p w14:paraId="3F40440E" w14:textId="77777777" w:rsidR="00E92CDE" w:rsidRDefault="00E92CDE" w:rsidP="00E92CDE">
            <w:r>
              <w:t xml:space="preserve">   var integer v_Subframes_To_Substract;</w:t>
            </w:r>
          </w:p>
          <w:p w14:paraId="1F7FA4D4" w14:textId="77777777" w:rsidR="00E92CDE" w:rsidRDefault="00E92CDE" w:rsidP="00E92CDE">
            <w:r>
              <w:t xml:space="preserve">   var integer v_Frames_To_Substract;</w:t>
            </w:r>
          </w:p>
          <w:p w14:paraId="7EE32763" w14:textId="77777777" w:rsidR="00E92CDE" w:rsidRDefault="00E92CDE" w:rsidP="00E92CDE">
            <w:r>
              <w:t xml:space="preserve">   var integer v_TimingSlot;</w:t>
            </w:r>
          </w:p>
          <w:p w14:paraId="6B6B0104" w14:textId="77777777" w:rsidR="00E92CDE" w:rsidRDefault="00E92CDE" w:rsidP="00E92CDE">
            <w:r>
              <w:t xml:space="preserve">   var integer v_</w:t>
            </w:r>
            <w:proofErr w:type="gramStart"/>
            <w:r>
              <w:t>Reminding :</w:t>
            </w:r>
            <w:proofErr w:type="gramEnd"/>
            <w:r>
              <w:t>= 0;</w:t>
            </w:r>
          </w:p>
          <w:p w14:paraId="0312E0A1" w14:textId="77777777" w:rsidR="00E92CDE" w:rsidRDefault="00E92CDE" w:rsidP="00E92CDE">
            <w:r>
              <w:t xml:space="preserve">    </w:t>
            </w:r>
          </w:p>
          <w:p w14:paraId="064042CE" w14:textId="77777777" w:rsidR="00E92CDE" w:rsidRDefault="00E92CDE" w:rsidP="00E92CDE">
            <w:r>
              <w:t xml:space="preserve">    if (not (ischosen(p_</w:t>
            </w:r>
            <w:proofErr w:type="gramStart"/>
            <w:r>
              <w:t>TimingInfo.Subframe.Number</w:t>
            </w:r>
            <w:proofErr w:type="gramEnd"/>
            <w:r>
              <w:t>) and ischosen(p_TimingInfo.SFN.Number) and ischosen(p_TimingInfo.HSFN.Number) and ischosen(p_TimingInfo.Slot.SlotOffset))) {</w:t>
            </w:r>
          </w:p>
          <w:p w14:paraId="6A4F82CC" w14:textId="77777777" w:rsidR="00E92CDE" w:rsidRDefault="00E92CDE" w:rsidP="00E92CDE">
            <w:r>
              <w:t xml:space="preserve">      </w:t>
            </w:r>
            <w:proofErr w:type="gramStart"/>
            <w:r>
              <w:t>FatalError(</w:t>
            </w:r>
            <w:proofErr w:type="gramEnd"/>
            <w:r>
              <w:t>__FILE__, __LINE__, "Invalid SubFrameTiming");</w:t>
            </w:r>
          </w:p>
          <w:p w14:paraId="0759B228" w14:textId="77777777" w:rsidR="00E92CDE" w:rsidRDefault="00E92CDE" w:rsidP="00E92CDE">
            <w:r>
              <w:t xml:space="preserve">    }</w:t>
            </w:r>
          </w:p>
          <w:p w14:paraId="17145BDC" w14:textId="77777777" w:rsidR="00E92CDE" w:rsidRDefault="00E92CDE" w:rsidP="00E92CDE">
            <w:r>
              <w:t xml:space="preserve">       v_</w:t>
            </w:r>
            <w:proofErr w:type="gramStart"/>
            <w:r>
              <w:t>SlotOffset :</w:t>
            </w:r>
            <w:proofErr w:type="gramEnd"/>
            <w:r>
              <w:t>= p_TimingInfo.Slot.SlotOffset;</w:t>
            </w:r>
          </w:p>
          <w:p w14:paraId="0314CAA9" w14:textId="77777777" w:rsidR="00E92CDE" w:rsidRDefault="00E92CDE" w:rsidP="00E92CDE">
            <w:r>
              <w:t xml:space="preserve">        select union (v_SlotOffset) {</w:t>
            </w:r>
          </w:p>
          <w:p w14:paraId="4FAF70AA" w14:textId="77777777" w:rsidR="00E92CDE" w:rsidRDefault="00E92CDE" w:rsidP="00E92CDE">
            <w:r>
              <w:t xml:space="preserve">            case (Numerology0) { </w:t>
            </w:r>
          </w:p>
          <w:p w14:paraId="1881F73D" w14:textId="77777777" w:rsidR="00E92CDE" w:rsidRDefault="00E92CDE" w:rsidP="00E92CDE">
            <w:r>
              <w:t xml:space="preserve">                v_PS_Offset_</w:t>
            </w:r>
            <w:proofErr w:type="gramStart"/>
            <w:r>
              <w:t>Slots :</w:t>
            </w:r>
            <w:proofErr w:type="gramEnd"/>
            <w:r>
              <w:t>= float2int (p_MilliSeconds);</w:t>
            </w:r>
          </w:p>
          <w:p w14:paraId="4CF6A298" w14:textId="77777777" w:rsidR="00E92CDE" w:rsidRDefault="00E92CDE" w:rsidP="00E92CDE">
            <w:r>
              <w:t xml:space="preserve">                v_</w:t>
            </w:r>
            <w:proofErr w:type="gramStart"/>
            <w:r>
              <w:t>SlotsInSubframe :</w:t>
            </w:r>
            <w:proofErr w:type="gramEnd"/>
            <w:r>
              <w:t>= 1;</w:t>
            </w:r>
          </w:p>
          <w:p w14:paraId="2CC88D57" w14:textId="77777777" w:rsidR="00E92CDE" w:rsidRDefault="00E92CDE" w:rsidP="00E92CDE">
            <w:r>
              <w:t xml:space="preserve">                v_Slots_To_</w:t>
            </w:r>
            <w:proofErr w:type="gramStart"/>
            <w:r>
              <w:t>Substract :</w:t>
            </w:r>
            <w:proofErr w:type="gramEnd"/>
            <w:r>
              <w:t>= 0;</w:t>
            </w:r>
          </w:p>
          <w:p w14:paraId="24E32091" w14:textId="77777777" w:rsidR="00E92CDE" w:rsidRDefault="00E92CDE" w:rsidP="00E92CDE">
            <w:r>
              <w:t xml:space="preserve">            }</w:t>
            </w:r>
          </w:p>
          <w:p w14:paraId="38652BF9" w14:textId="77777777" w:rsidR="00E92CDE" w:rsidRDefault="00E92CDE" w:rsidP="00E92CDE">
            <w:r>
              <w:t xml:space="preserve">            case (Numerology1) {</w:t>
            </w:r>
          </w:p>
          <w:p w14:paraId="1C54CC5F" w14:textId="77777777" w:rsidR="00E92CDE" w:rsidRDefault="00E92CDE" w:rsidP="00E92CDE">
            <w:r>
              <w:t xml:space="preserve">                 v_PS_Offset_</w:t>
            </w:r>
            <w:proofErr w:type="gramStart"/>
            <w:r>
              <w:t>Slots :</w:t>
            </w:r>
            <w:proofErr w:type="gramEnd"/>
            <w:r>
              <w:t>= float2int (p_MilliSeconds/0.5);</w:t>
            </w:r>
          </w:p>
          <w:p w14:paraId="7C3114FA" w14:textId="77777777" w:rsidR="00E92CDE" w:rsidRDefault="00E92CDE" w:rsidP="00E92CDE">
            <w:r>
              <w:t xml:space="preserve">                 v_</w:t>
            </w:r>
            <w:proofErr w:type="gramStart"/>
            <w:r>
              <w:t>SlotsInSubframe :</w:t>
            </w:r>
            <w:proofErr w:type="gramEnd"/>
            <w:r>
              <w:t>= 2;</w:t>
            </w:r>
          </w:p>
          <w:p w14:paraId="01FEAB11" w14:textId="77777777" w:rsidR="00E92CDE" w:rsidRDefault="00E92CDE" w:rsidP="00E92CDE">
            <w:r>
              <w:t xml:space="preserve">                 v_Slots_To_</w:t>
            </w:r>
            <w:proofErr w:type="gramStart"/>
            <w:r>
              <w:t>Substract :</w:t>
            </w:r>
            <w:proofErr w:type="gramEnd"/>
            <w:r>
              <w:t>= v_PS_Offset_Slots mod v_SlotsInSubframe;</w:t>
            </w:r>
          </w:p>
          <w:p w14:paraId="21F5628D" w14:textId="77777777" w:rsidR="00E92CDE" w:rsidRDefault="00E92CDE" w:rsidP="00E92CDE">
            <w:r>
              <w:t xml:space="preserve">                 if ((v_SlotOffset.Numerology</w:t>
            </w:r>
            <w:proofErr w:type="gramStart"/>
            <w:r>
              <w:t>1  -</w:t>
            </w:r>
            <w:proofErr w:type="gramEnd"/>
            <w:r>
              <w:t xml:space="preserve"> v_Slots_To_Substract) &lt;0){ v_Reminding := 1;}                    </w:t>
            </w:r>
          </w:p>
          <w:p w14:paraId="5DD2779E" w14:textId="77777777" w:rsidR="00E92CDE" w:rsidRDefault="00E92CDE" w:rsidP="00E92CDE">
            <w:r>
              <w:t xml:space="preserve">                 v_</w:t>
            </w:r>
            <w:proofErr w:type="gramStart"/>
            <w:r>
              <w:t>TimingInfo.Slot.SlotOffset.Numerology</w:t>
            </w:r>
            <w:proofErr w:type="gramEnd"/>
            <w:r>
              <w:t>1:= (v_SlotOffset.Numerology1 - (v_Slots_To_Substract - v_SlotOffset.Numerology1))mod v_SlotOffset.Numerology1;</w:t>
            </w:r>
          </w:p>
          <w:p w14:paraId="6E43C24F" w14:textId="77777777" w:rsidR="00E92CDE" w:rsidRDefault="00E92CDE" w:rsidP="00E92CDE">
            <w:r>
              <w:t xml:space="preserve">            }           </w:t>
            </w:r>
          </w:p>
          <w:p w14:paraId="38824FB4" w14:textId="77777777" w:rsidR="00E92CDE" w:rsidRDefault="00E92CDE" w:rsidP="00E92CDE">
            <w:r>
              <w:lastRenderedPageBreak/>
              <w:t xml:space="preserve">            case (Numerology2) { </w:t>
            </w:r>
          </w:p>
          <w:p w14:paraId="7A3881BB" w14:textId="77777777" w:rsidR="00E92CDE" w:rsidRDefault="00E92CDE" w:rsidP="00E92CDE">
            <w:r>
              <w:t xml:space="preserve">                 v_PS_Offset_</w:t>
            </w:r>
            <w:proofErr w:type="gramStart"/>
            <w:r>
              <w:t>Slots :</w:t>
            </w:r>
            <w:proofErr w:type="gramEnd"/>
            <w:r>
              <w:t xml:space="preserve">= float2int (p_MilliSeconds/0.25); </w:t>
            </w:r>
          </w:p>
          <w:p w14:paraId="64D5DEDD" w14:textId="77777777" w:rsidR="00E92CDE" w:rsidRDefault="00E92CDE" w:rsidP="00E92CDE">
            <w:r>
              <w:t xml:space="preserve">                 v_</w:t>
            </w:r>
            <w:proofErr w:type="gramStart"/>
            <w:r>
              <w:t>SlotsInSubframe :</w:t>
            </w:r>
            <w:proofErr w:type="gramEnd"/>
            <w:r>
              <w:t>= 4;</w:t>
            </w:r>
          </w:p>
          <w:p w14:paraId="7BD3AEE8" w14:textId="77777777" w:rsidR="00E92CDE" w:rsidRDefault="00E92CDE" w:rsidP="00E92CDE">
            <w:r>
              <w:t xml:space="preserve">                 v_Slots_To_</w:t>
            </w:r>
            <w:proofErr w:type="gramStart"/>
            <w:r>
              <w:t>Substract :</w:t>
            </w:r>
            <w:proofErr w:type="gramEnd"/>
            <w:r>
              <w:t>= v_PS_Offset_Slots mod v_SlotsInSubframe;</w:t>
            </w:r>
          </w:p>
          <w:p w14:paraId="02E9E655" w14:textId="77777777" w:rsidR="00E92CDE" w:rsidRDefault="00E92CDE" w:rsidP="00E92CDE">
            <w:r>
              <w:t xml:space="preserve">                 if ((v_SlotOffset.Numerology</w:t>
            </w:r>
            <w:proofErr w:type="gramStart"/>
            <w:r>
              <w:t>2  -</w:t>
            </w:r>
            <w:proofErr w:type="gramEnd"/>
            <w:r>
              <w:t xml:space="preserve"> v_Slots_To_Substract) &lt;0){ v_Reminding := 1;}                    </w:t>
            </w:r>
          </w:p>
          <w:p w14:paraId="6235FBA8" w14:textId="77777777" w:rsidR="00E92CDE" w:rsidRDefault="00E92CDE" w:rsidP="00E92CDE">
            <w:r>
              <w:t xml:space="preserve">                 v_</w:t>
            </w:r>
            <w:proofErr w:type="gramStart"/>
            <w:r>
              <w:t>TimingInfo.Slot.SlotOffset.Numerology</w:t>
            </w:r>
            <w:proofErr w:type="gramEnd"/>
            <w:r>
              <w:t>2:= (v_SlotOffset.Numerology2 - (v_Slots_To_Substract - v_SlotOffset.Numerology2))mod v_SlotOffset.Numerology2;</w:t>
            </w:r>
          </w:p>
          <w:p w14:paraId="4C043F63" w14:textId="77777777" w:rsidR="00E92CDE" w:rsidRDefault="00E92CDE" w:rsidP="00E92CDE">
            <w:r>
              <w:t xml:space="preserve">            }</w:t>
            </w:r>
          </w:p>
          <w:p w14:paraId="5A00A443" w14:textId="77777777" w:rsidR="00E92CDE" w:rsidRDefault="00E92CDE" w:rsidP="00E92CDE">
            <w:r>
              <w:t xml:space="preserve">            case (Numerology3) {</w:t>
            </w:r>
          </w:p>
          <w:p w14:paraId="65AA7C5F" w14:textId="77777777" w:rsidR="00E92CDE" w:rsidRDefault="00E92CDE" w:rsidP="00E92CDE">
            <w:r>
              <w:t xml:space="preserve">                 v_PS_Offset_</w:t>
            </w:r>
            <w:proofErr w:type="gramStart"/>
            <w:r>
              <w:t>Slots :</w:t>
            </w:r>
            <w:proofErr w:type="gramEnd"/>
            <w:r>
              <w:t xml:space="preserve">= float2int (p_MilliSeconds/0.125); </w:t>
            </w:r>
          </w:p>
          <w:p w14:paraId="58724724" w14:textId="77777777" w:rsidR="00E92CDE" w:rsidRDefault="00E92CDE" w:rsidP="00E92CDE">
            <w:r>
              <w:t xml:space="preserve">                 v_</w:t>
            </w:r>
            <w:proofErr w:type="gramStart"/>
            <w:r>
              <w:t>SlotsInSubframe :</w:t>
            </w:r>
            <w:proofErr w:type="gramEnd"/>
            <w:r>
              <w:t>= 8;</w:t>
            </w:r>
          </w:p>
          <w:p w14:paraId="332008DF" w14:textId="77777777" w:rsidR="00E92CDE" w:rsidRDefault="00E92CDE" w:rsidP="00E92CDE">
            <w:r>
              <w:t xml:space="preserve">                 v_Slots_To_</w:t>
            </w:r>
            <w:proofErr w:type="gramStart"/>
            <w:r>
              <w:t>Substract :</w:t>
            </w:r>
            <w:proofErr w:type="gramEnd"/>
            <w:r>
              <w:t>= v_PS_Offset_Slots mod v_SlotsInSubframe;</w:t>
            </w:r>
          </w:p>
          <w:p w14:paraId="6F010FDA" w14:textId="77777777" w:rsidR="00E92CDE" w:rsidRDefault="00E92CDE" w:rsidP="00E92CDE">
            <w:r>
              <w:t xml:space="preserve">                 if ((v_SlotOffset.Numerology</w:t>
            </w:r>
            <w:proofErr w:type="gramStart"/>
            <w:r>
              <w:t>3  -</w:t>
            </w:r>
            <w:proofErr w:type="gramEnd"/>
            <w:r>
              <w:t xml:space="preserve"> v_Slots_To_Substract) &lt;0){ v_Reminding := 1;}                    </w:t>
            </w:r>
          </w:p>
          <w:p w14:paraId="16CA0AEB" w14:textId="77777777" w:rsidR="00E92CDE" w:rsidRDefault="00E92CDE" w:rsidP="00E92CDE">
            <w:r>
              <w:t xml:space="preserve">                 v_</w:t>
            </w:r>
            <w:proofErr w:type="gramStart"/>
            <w:r>
              <w:t>TimingInfo.Slot.SlotOffset.Numerology</w:t>
            </w:r>
            <w:proofErr w:type="gramEnd"/>
            <w:r>
              <w:t>3:= (v_SlotOffset.Numerology3 - (v_Slots_To_Substract - v_SlotOffset.Numerology3))mod v_SlotOffset.Numerology3;</w:t>
            </w:r>
          </w:p>
          <w:p w14:paraId="6011A26D" w14:textId="77777777" w:rsidR="00E92CDE" w:rsidRDefault="00E92CDE" w:rsidP="00E92CDE">
            <w:r>
              <w:t xml:space="preserve">            }</w:t>
            </w:r>
          </w:p>
          <w:p w14:paraId="1F910D43" w14:textId="77777777" w:rsidR="00E92CDE" w:rsidRDefault="00E92CDE" w:rsidP="00E92CDE">
            <w:r>
              <w:t xml:space="preserve">            case (Numerology4) {</w:t>
            </w:r>
          </w:p>
          <w:p w14:paraId="1AB678C4" w14:textId="77777777" w:rsidR="00E92CDE" w:rsidRDefault="00E92CDE" w:rsidP="00E92CDE">
            <w:r>
              <w:t xml:space="preserve">                 v_PS_Offset_</w:t>
            </w:r>
            <w:proofErr w:type="gramStart"/>
            <w:r>
              <w:t>Slots :</w:t>
            </w:r>
            <w:proofErr w:type="gramEnd"/>
            <w:r>
              <w:t>= float2int (p_MilliSeconds/0.0625);</w:t>
            </w:r>
          </w:p>
          <w:p w14:paraId="6543BE3C" w14:textId="77777777" w:rsidR="00E92CDE" w:rsidRDefault="00E92CDE" w:rsidP="00E92CDE">
            <w:r>
              <w:t xml:space="preserve">                 v_</w:t>
            </w:r>
            <w:proofErr w:type="gramStart"/>
            <w:r>
              <w:t>SlotsInSubframe :</w:t>
            </w:r>
            <w:proofErr w:type="gramEnd"/>
            <w:r>
              <w:t>= 16;</w:t>
            </w:r>
          </w:p>
          <w:p w14:paraId="72E5E520" w14:textId="77777777" w:rsidR="00E92CDE" w:rsidRDefault="00E92CDE" w:rsidP="00E92CDE">
            <w:r>
              <w:t xml:space="preserve">                 v_Slots_To_</w:t>
            </w:r>
            <w:proofErr w:type="gramStart"/>
            <w:r>
              <w:t>Substract :</w:t>
            </w:r>
            <w:proofErr w:type="gramEnd"/>
            <w:r>
              <w:t>= v_PS_Offset_Slots mod v_SlotsInSubframe;</w:t>
            </w:r>
          </w:p>
          <w:p w14:paraId="7893FAF3" w14:textId="77777777" w:rsidR="00E92CDE" w:rsidRDefault="00E92CDE" w:rsidP="00E92CDE">
            <w:r>
              <w:t xml:space="preserve">                 if ((v_SlotOffset.Numerology</w:t>
            </w:r>
            <w:proofErr w:type="gramStart"/>
            <w:r>
              <w:t>4  -</w:t>
            </w:r>
            <w:proofErr w:type="gramEnd"/>
            <w:r>
              <w:t xml:space="preserve"> v_Slots_To_Substract) &lt;0){ v_Reminding := 1;}                    </w:t>
            </w:r>
          </w:p>
          <w:p w14:paraId="600F4612" w14:textId="77777777" w:rsidR="00E92CDE" w:rsidRDefault="00E92CDE" w:rsidP="00E92CDE">
            <w:r>
              <w:t xml:space="preserve">                 v_</w:t>
            </w:r>
            <w:proofErr w:type="gramStart"/>
            <w:r>
              <w:t>TimingInfo.Slot.SlotOffset.Numerology</w:t>
            </w:r>
            <w:proofErr w:type="gramEnd"/>
            <w:r>
              <w:t>4:= (v_SlotOffset.Numerology4 - (v_Slots_To_Substract - v_SlotOffset.Numerology4))mod v_SlotOffset.Numerology4;</w:t>
            </w:r>
          </w:p>
          <w:p w14:paraId="44FFFBE0" w14:textId="77777777" w:rsidR="00E92CDE" w:rsidRDefault="00E92CDE" w:rsidP="00E92CDE">
            <w:r>
              <w:t xml:space="preserve">            }</w:t>
            </w:r>
          </w:p>
          <w:p w14:paraId="2B6EAA53" w14:textId="77777777" w:rsidR="00E92CDE" w:rsidRDefault="00E92CDE" w:rsidP="00E92CDE">
            <w:r>
              <w:t xml:space="preserve">            case else </w:t>
            </w:r>
            <w:proofErr w:type="gramStart"/>
            <w:r>
              <w:t>{ FatalError</w:t>
            </w:r>
            <w:proofErr w:type="gramEnd"/>
            <w:r>
              <w:t>(__FILE__, __LINE__, "Invalid numerology");}</w:t>
            </w:r>
          </w:p>
          <w:p w14:paraId="4F8905D9" w14:textId="77777777" w:rsidR="00E92CDE" w:rsidRDefault="00E92CDE" w:rsidP="00E92CDE">
            <w:r>
              <w:t xml:space="preserve">        }</w:t>
            </w:r>
          </w:p>
          <w:p w14:paraId="56B22B8D" w14:textId="77777777" w:rsidR="00E92CDE" w:rsidRDefault="00E92CDE" w:rsidP="00E92CDE">
            <w:r>
              <w:t xml:space="preserve">    </w:t>
            </w:r>
          </w:p>
          <w:p w14:paraId="0C3D9246" w14:textId="77777777" w:rsidR="00E92CDE" w:rsidRDefault="00E92CDE" w:rsidP="00E92CDE">
            <w:r>
              <w:t xml:space="preserve">    v_Subframes_To_</w:t>
            </w:r>
            <w:proofErr w:type="gramStart"/>
            <w:r>
              <w:t>Substract :</w:t>
            </w:r>
            <w:proofErr w:type="gramEnd"/>
            <w:r>
              <w:t xml:space="preserve">= ((v_PS_Offset_Slots - (v_Slots_To_Substract) ) / v_SlotsInSubframe) + v_Reminding;  </w:t>
            </w:r>
          </w:p>
          <w:p w14:paraId="312136EF" w14:textId="77777777" w:rsidR="00E92CDE" w:rsidRDefault="00E92CDE" w:rsidP="00E92CDE">
            <w:r>
              <w:t xml:space="preserve">    </w:t>
            </w:r>
          </w:p>
          <w:p w14:paraId="62454ECE" w14:textId="77777777" w:rsidR="00E92CDE" w:rsidRDefault="00E92CDE" w:rsidP="00E92CDE">
            <w:r>
              <w:t xml:space="preserve">    v_</w:t>
            </w:r>
            <w:proofErr w:type="gramStart"/>
            <w:r>
              <w:t>Diff :</w:t>
            </w:r>
            <w:proofErr w:type="gramEnd"/>
            <w:r>
              <w:t>= v_Subframes_To_Substract - p_TimingInfo.Subframe.Number;</w:t>
            </w:r>
          </w:p>
          <w:p w14:paraId="17ED28D4" w14:textId="77777777" w:rsidR="00E92CDE" w:rsidRDefault="00E92CDE" w:rsidP="00E92CDE">
            <w:r>
              <w:t xml:space="preserve">    v_</w:t>
            </w:r>
            <w:proofErr w:type="gramStart"/>
            <w:r>
              <w:t>TimingInfo.Subframe.Number</w:t>
            </w:r>
            <w:proofErr w:type="gramEnd"/>
            <w:r>
              <w:t xml:space="preserve"> := (10 - (v_Subframes_To_Substract - p_TimingInfo.Subframe.Number))mod 10;</w:t>
            </w:r>
          </w:p>
          <w:p w14:paraId="00440764" w14:textId="77777777" w:rsidR="00E92CDE" w:rsidRDefault="00E92CDE" w:rsidP="00E92CDE">
            <w:r>
              <w:t xml:space="preserve">    if (v_Diff &lt;= 0)</w:t>
            </w:r>
          </w:p>
          <w:p w14:paraId="4CDC278C" w14:textId="77777777" w:rsidR="00E92CDE" w:rsidRDefault="00E92CDE" w:rsidP="00E92CDE">
            <w:r>
              <w:t xml:space="preserve">    {</w:t>
            </w:r>
          </w:p>
          <w:p w14:paraId="34E603BF" w14:textId="77777777" w:rsidR="00E92CDE" w:rsidRDefault="00E92CDE" w:rsidP="00E92CDE">
            <w:r>
              <w:t xml:space="preserve">      v_</w:t>
            </w:r>
            <w:proofErr w:type="gramStart"/>
            <w:r>
              <w:t>Reminding :</w:t>
            </w:r>
            <w:proofErr w:type="gramEnd"/>
            <w:r>
              <w:t>= 0;</w:t>
            </w:r>
          </w:p>
          <w:p w14:paraId="772A8F19" w14:textId="77777777" w:rsidR="00E92CDE" w:rsidRDefault="00E92CDE" w:rsidP="00E92CDE">
            <w:r>
              <w:lastRenderedPageBreak/>
              <w:t xml:space="preserve">    }</w:t>
            </w:r>
          </w:p>
          <w:p w14:paraId="36C0B4AF" w14:textId="77777777" w:rsidR="00E92CDE" w:rsidRDefault="00E92CDE" w:rsidP="00E92CDE">
            <w:r>
              <w:t xml:space="preserve">    else</w:t>
            </w:r>
          </w:p>
          <w:p w14:paraId="19E06821" w14:textId="77777777" w:rsidR="00E92CDE" w:rsidRDefault="00E92CDE" w:rsidP="00E92CDE">
            <w:r>
              <w:t xml:space="preserve">    {</w:t>
            </w:r>
          </w:p>
          <w:p w14:paraId="51078990" w14:textId="77777777" w:rsidR="00E92CDE" w:rsidRDefault="00E92CDE" w:rsidP="00E92CDE">
            <w:r>
              <w:t xml:space="preserve">      v_</w:t>
            </w:r>
            <w:proofErr w:type="gramStart"/>
            <w:r>
              <w:t>Reminding :</w:t>
            </w:r>
            <w:proofErr w:type="gramEnd"/>
            <w:r>
              <w:t>= 1;</w:t>
            </w:r>
          </w:p>
          <w:p w14:paraId="29352F68" w14:textId="77777777" w:rsidR="00E92CDE" w:rsidRDefault="00E92CDE" w:rsidP="00E92CDE">
            <w:r>
              <w:t xml:space="preserve">    }</w:t>
            </w:r>
          </w:p>
          <w:p w14:paraId="7868774E" w14:textId="77777777" w:rsidR="00E92CDE" w:rsidRDefault="00E92CDE" w:rsidP="00E92CDE">
            <w:r>
              <w:t xml:space="preserve">      </w:t>
            </w:r>
          </w:p>
          <w:p w14:paraId="5AB5D2F6" w14:textId="77777777" w:rsidR="00E92CDE" w:rsidRDefault="00E92CDE" w:rsidP="00E92CDE">
            <w:r>
              <w:t xml:space="preserve">    v_Frames_To_</w:t>
            </w:r>
            <w:proofErr w:type="gramStart"/>
            <w:r>
              <w:t>Substract :</w:t>
            </w:r>
            <w:proofErr w:type="gramEnd"/>
            <w:r>
              <w:t xml:space="preserve">= (v_Subframes_To_Substract - (v_Subframes_To_Substract mod 10)) / 10 + v_Reminding;    </w:t>
            </w:r>
          </w:p>
          <w:p w14:paraId="0C6B094D" w14:textId="77777777" w:rsidR="00E92CDE" w:rsidRDefault="00E92CDE" w:rsidP="00E92CDE">
            <w:r>
              <w:t xml:space="preserve">    v_</w:t>
            </w:r>
            <w:proofErr w:type="gramStart"/>
            <w:r>
              <w:t>Diff :</w:t>
            </w:r>
            <w:proofErr w:type="gramEnd"/>
            <w:r>
              <w:t>= v_Frames_To_Substract -  p_TimingInfo.SFN.Number;</w:t>
            </w:r>
          </w:p>
          <w:p w14:paraId="015091F6" w14:textId="77777777" w:rsidR="00E92CDE" w:rsidRDefault="00E92CDE" w:rsidP="00E92CDE">
            <w:r>
              <w:t xml:space="preserve">    </w:t>
            </w:r>
            <w:proofErr w:type="gramStart"/>
            <w:r>
              <w:t>v_TimingInfo.SFN.Number :</w:t>
            </w:r>
            <w:proofErr w:type="gramEnd"/>
            <w:r>
              <w:t>= (1024 - (v_Frames_To_Substract -  p_TimingInfo.SFN.Number))mod 1024;</w:t>
            </w:r>
          </w:p>
          <w:p w14:paraId="0AFC4CAF" w14:textId="77777777" w:rsidR="00E92CDE" w:rsidRDefault="00E92CDE" w:rsidP="00E92CDE">
            <w:r>
              <w:t xml:space="preserve">    if (v_Diff&gt;0)</w:t>
            </w:r>
          </w:p>
          <w:p w14:paraId="0C167F8A" w14:textId="77777777" w:rsidR="00E92CDE" w:rsidRDefault="00E92CDE" w:rsidP="00E92CDE">
            <w:r>
              <w:t xml:space="preserve">    {</w:t>
            </w:r>
          </w:p>
          <w:p w14:paraId="56278552" w14:textId="77777777" w:rsidR="00E92CDE" w:rsidRDefault="00E92CDE" w:rsidP="00E92CDE">
            <w:r>
              <w:t xml:space="preserve">      v_</w:t>
            </w:r>
            <w:proofErr w:type="gramStart"/>
            <w:r>
              <w:t>TimingInfo.HSFN.Number</w:t>
            </w:r>
            <w:proofErr w:type="gramEnd"/>
            <w:r>
              <w:t xml:space="preserve"> := (1024 - (1 - p_TimingInfo.HSFN.Number)) mod 1024;</w:t>
            </w:r>
          </w:p>
          <w:p w14:paraId="4532751D" w14:textId="77777777" w:rsidR="00E92CDE" w:rsidRDefault="00E92CDE" w:rsidP="00E92CDE">
            <w:r>
              <w:t xml:space="preserve">    }   </w:t>
            </w:r>
          </w:p>
          <w:p w14:paraId="3BC3C548" w14:textId="77777777" w:rsidR="00E92CDE" w:rsidRDefault="00E92CDE" w:rsidP="00E92CDE">
            <w:r>
              <w:t xml:space="preserve">    </w:t>
            </w:r>
          </w:p>
          <w:p w14:paraId="60743CA3" w14:textId="77777777" w:rsidR="00E92CDE" w:rsidRDefault="00E92CDE" w:rsidP="00E92CDE">
            <w:r>
              <w:t xml:space="preserve">    return v_TimingInfo;</w:t>
            </w:r>
          </w:p>
          <w:p w14:paraId="6AF0E78A" w14:textId="66471F1E" w:rsidR="001B1E3C" w:rsidRDefault="00E92CDE" w:rsidP="00E92CDE">
            <w:r>
              <w:t xml:space="preserve">  }</w:t>
            </w:r>
          </w:p>
        </w:tc>
      </w:tr>
    </w:tbl>
    <w:p w14:paraId="1F6A5A8C" w14:textId="77777777" w:rsidR="001B1E3C" w:rsidRDefault="001B1E3C" w:rsidP="001B1E3C"/>
    <w:p w14:paraId="33AE4F9F" w14:textId="75EA273B" w:rsidR="00AE3BE7" w:rsidRDefault="00AE3BE7" w:rsidP="00FC2058"/>
    <w:p w14:paraId="32F00ABB" w14:textId="3DD86AFF" w:rsidR="00AC0713" w:rsidRDefault="00AC0713" w:rsidP="00FC2058"/>
    <w:p w14:paraId="79BDE092" w14:textId="754E87D0" w:rsidR="00AC0713" w:rsidRDefault="00AC0713" w:rsidP="00AC0713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8" w:name="_Toc121917404"/>
      <w:r>
        <w:rPr>
          <w:b/>
          <w:lang w:val="pt-BR"/>
        </w:rPr>
        <w:t xml:space="preserve">Change </w:t>
      </w:r>
      <w:r>
        <w:rPr>
          <w:b/>
          <w:lang w:val="en-US"/>
        </w:rPr>
        <w:t>8</w:t>
      </w:r>
      <w:bookmarkEnd w:id="2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C0713" w14:paraId="1F3E0DC1" w14:textId="77777777" w:rsidTr="00AB177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36D5" w14:textId="77777777" w:rsidR="00AC0713" w:rsidRDefault="00AC0713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2B2D" w14:textId="546F6005" w:rsidR="00AC0713" w:rsidRDefault="00AC0713" w:rsidP="00AB177F">
            <w:pPr>
              <w:spacing w:after="0"/>
            </w:pPr>
            <w:r w:rsidRPr="004021BD">
              <w:t>f_NR_CellInfo_</w:t>
            </w:r>
            <w:proofErr w:type="gramStart"/>
            <w:r w:rsidRPr="004021BD">
              <w:t>SetPhysicalCellGroupConfig</w:t>
            </w:r>
            <w:r>
              <w:t>(</w:t>
            </w:r>
            <w:proofErr w:type="gramEnd"/>
            <w:r>
              <w:t>)</w:t>
            </w:r>
          </w:p>
        </w:tc>
      </w:tr>
      <w:tr w:rsidR="00AC0713" w14:paraId="2A388F69" w14:textId="77777777" w:rsidTr="00AB177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65A1" w14:textId="77777777" w:rsidR="00AC0713" w:rsidRDefault="00AC071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407" w14:textId="679DB29A" w:rsidR="00AC0713" w:rsidRDefault="00AC0713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PhysicalCellGroupConfig is not saved in current implementation</w:t>
            </w:r>
          </w:p>
        </w:tc>
      </w:tr>
      <w:tr w:rsidR="00AC0713" w14:paraId="51DA5684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71D4" w14:textId="77777777" w:rsidR="00AC0713" w:rsidRDefault="00AC071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52E" w14:textId="63E7DC3F" w:rsidR="00AC0713" w:rsidRDefault="00AC0713" w:rsidP="00AB177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Save PhysicalCellGroupConfig</w:t>
            </w:r>
          </w:p>
        </w:tc>
      </w:tr>
      <w:tr w:rsidR="00AC0713" w14:paraId="5D871436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F9DE" w14:textId="77777777" w:rsidR="00AC0713" w:rsidRDefault="00AC071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9369" w14:textId="77777777" w:rsidR="00AC0713" w:rsidRDefault="00AC0713" w:rsidP="00AB177F">
            <w:pPr>
              <w:spacing w:after="0"/>
              <w:rPr>
                <w:rFonts w:ascii="Arial" w:hAnsi="Arial" w:cs="Arial"/>
              </w:rPr>
            </w:pPr>
            <w:r w:rsidRPr="004021BD">
              <w:rPr>
                <w:rFonts w:ascii="Arial" w:hAnsi="Arial" w:cs="Arial"/>
              </w:rPr>
              <w:t>MAC_TC_Common_NR</w:t>
            </w:r>
          </w:p>
        </w:tc>
      </w:tr>
      <w:tr w:rsidR="00AC0713" w14:paraId="5FD89545" w14:textId="77777777" w:rsidTr="00AB17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3934" w14:textId="77777777" w:rsidR="00AC0713" w:rsidRDefault="00AC0713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4B6" w14:textId="01661130" w:rsidR="00AC0713" w:rsidRDefault="0059105E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2E35907" w14:textId="77777777" w:rsidR="00AC0713" w:rsidRDefault="00AC0713" w:rsidP="00AC0713"/>
    <w:p w14:paraId="36DB16AB" w14:textId="77777777" w:rsidR="00AC0713" w:rsidRDefault="00AC0713" w:rsidP="00AC0713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C0713" w14:paraId="2B0CB7BB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6FA5" w14:textId="77777777" w:rsidR="00AC0713" w:rsidRDefault="00AC0713" w:rsidP="00AB177F">
            <w:r>
              <w:t>function f_NR_CellInfo_</w:t>
            </w:r>
            <w:proofErr w:type="gramStart"/>
            <w:r>
              <w:t>SetPhysicalCellGroupConfig(</w:t>
            </w:r>
            <w:proofErr w:type="gramEnd"/>
            <w:r>
              <w:t>NR_CellId_Type p_NR_CellId,</w:t>
            </w:r>
          </w:p>
          <w:p w14:paraId="6824D864" w14:textId="77777777" w:rsidR="00AC0713" w:rsidRDefault="00AC0713" w:rsidP="00AB177F">
            <w:r>
              <w:t xml:space="preserve">                                                    template (value) PhysicalCellGroupConfig p_PhysicalCellGroupConfig) runs on NR_BASE_PTC</w:t>
            </w:r>
          </w:p>
          <w:p w14:paraId="688E7128" w14:textId="77777777" w:rsidR="00AC0713" w:rsidRDefault="00AC0713" w:rsidP="00AB177F">
            <w:r>
              <w:t xml:space="preserve">  {</w:t>
            </w:r>
          </w:p>
          <w:p w14:paraId="3B97FCE6" w14:textId="77777777" w:rsidR="00AC0713" w:rsidRDefault="00AC0713" w:rsidP="00AB177F">
            <w:r>
              <w:t xml:space="preserve">    var NR_CellInfo_Type v_NR_</w:t>
            </w:r>
            <w:proofErr w:type="gramStart"/>
            <w:r>
              <w:t>CellInfo :</w:t>
            </w:r>
            <w:proofErr w:type="gramEnd"/>
            <w:r>
              <w:t>= f_NR_CellInfo_Get(p_NR_CellId);</w:t>
            </w:r>
          </w:p>
          <w:p w14:paraId="50CDD693" w14:textId="77777777" w:rsidR="00AC0713" w:rsidRDefault="00AC0713" w:rsidP="00AB177F">
            <w:r>
              <w:t xml:space="preserve">     </w:t>
            </w:r>
          </w:p>
          <w:p w14:paraId="03ADA923" w14:textId="77777777" w:rsidR="00AC0713" w:rsidRDefault="00AC0713" w:rsidP="00AB177F">
            <w:r>
              <w:lastRenderedPageBreak/>
              <w:t xml:space="preserve">    if (ischosen(v_NR_</w:t>
            </w:r>
            <w:proofErr w:type="gramStart"/>
            <w:r>
              <w:t>CellInfo.ServingCellConfig.SpCell</w:t>
            </w:r>
            <w:proofErr w:type="gramEnd"/>
            <w:r>
              <w:t>)) {</w:t>
            </w:r>
          </w:p>
          <w:p w14:paraId="383E4E20" w14:textId="77777777" w:rsidR="00AC0713" w:rsidRDefault="00AC0713" w:rsidP="00AB177F">
            <w:r>
              <w:t xml:space="preserve">      v_NR_</w:t>
            </w:r>
            <w:proofErr w:type="gramStart"/>
            <w:r>
              <w:t>CellInfo.ServingCellConfig.SpCell.CellGroupConfig</w:t>
            </w:r>
            <w:proofErr w:type="gramEnd"/>
            <w:r>
              <w:t>.PhysicalCellGroupConfig.R15 := valueof(p_PhysicalCellGroupConfig) ;</w:t>
            </w:r>
          </w:p>
          <w:p w14:paraId="4947F41F" w14:textId="77777777" w:rsidR="00AC0713" w:rsidRDefault="00AC0713" w:rsidP="00AB177F">
            <w:r>
              <w:t xml:space="preserve">    }</w:t>
            </w:r>
          </w:p>
          <w:p w14:paraId="686D2293" w14:textId="77777777" w:rsidR="00AC0713" w:rsidRDefault="00AC0713" w:rsidP="00AB177F">
            <w:r>
              <w:t xml:space="preserve">    else {</w:t>
            </w:r>
          </w:p>
          <w:p w14:paraId="3DD44F06" w14:textId="77777777" w:rsidR="00AC0713" w:rsidRDefault="00AC0713" w:rsidP="00AB177F">
            <w:r>
              <w:t xml:space="preserve">      </w:t>
            </w:r>
            <w:proofErr w:type="gramStart"/>
            <w:r>
              <w:t>FatalError(</w:t>
            </w:r>
            <w:proofErr w:type="gramEnd"/>
            <w:r>
              <w:t>__FILE__, __LINE__, "No PhysicalCellGroupConfig not found");</w:t>
            </w:r>
          </w:p>
          <w:p w14:paraId="14E8690E" w14:textId="77777777" w:rsidR="00AC0713" w:rsidRDefault="00AC0713" w:rsidP="00AB177F">
            <w:r>
              <w:t xml:space="preserve">    }</w:t>
            </w:r>
          </w:p>
          <w:p w14:paraId="331309B1" w14:textId="77777777" w:rsidR="00AC0713" w:rsidRDefault="00AC0713" w:rsidP="00AB177F">
            <w:r>
              <w:t xml:space="preserve">    </w:t>
            </w:r>
          </w:p>
          <w:p w14:paraId="7C678957" w14:textId="77777777" w:rsidR="00AC0713" w:rsidRDefault="00AC0713" w:rsidP="00AB177F">
            <w:r>
              <w:t xml:space="preserve">  };</w:t>
            </w:r>
          </w:p>
        </w:tc>
      </w:tr>
    </w:tbl>
    <w:p w14:paraId="21F154C8" w14:textId="77777777" w:rsidR="00AC0713" w:rsidRDefault="00AC0713" w:rsidP="00AC0713"/>
    <w:p w14:paraId="424E39F3" w14:textId="77777777" w:rsidR="00AC0713" w:rsidRDefault="00AC0713" w:rsidP="00AC0713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C0713" w14:paraId="1185E6F3" w14:textId="77777777" w:rsidTr="00AB177F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E915" w14:textId="77777777" w:rsidR="00AC0713" w:rsidRDefault="00AC0713" w:rsidP="00AB177F">
            <w:r>
              <w:t xml:space="preserve">  function f_NR_CellInfo_</w:t>
            </w:r>
            <w:proofErr w:type="gramStart"/>
            <w:r>
              <w:t>SetPhysicalCellGroupConfig(</w:t>
            </w:r>
            <w:proofErr w:type="gramEnd"/>
            <w:r>
              <w:t>NR_CellId_Type p_NR_CellId,</w:t>
            </w:r>
          </w:p>
          <w:p w14:paraId="2027A140" w14:textId="77777777" w:rsidR="00AC0713" w:rsidRDefault="00AC0713" w:rsidP="00AB177F">
            <w:r>
              <w:t xml:space="preserve">                                                    template (value) PhysicalCellGroupConfig p_PhysicalCellGroupConfig) runs on NR_BASE_PTC</w:t>
            </w:r>
          </w:p>
          <w:p w14:paraId="2B61C6D4" w14:textId="77777777" w:rsidR="00AC0713" w:rsidRDefault="00AC0713" w:rsidP="00AB177F">
            <w:r>
              <w:t xml:space="preserve">  {</w:t>
            </w:r>
          </w:p>
          <w:p w14:paraId="61157DCB" w14:textId="77777777" w:rsidR="00AC0713" w:rsidRDefault="00AC0713" w:rsidP="00AB177F">
            <w:r>
              <w:t xml:space="preserve">    var NR_CellInfo_Type v_NR_</w:t>
            </w:r>
            <w:proofErr w:type="gramStart"/>
            <w:r>
              <w:t>CellInfo :</w:t>
            </w:r>
            <w:proofErr w:type="gramEnd"/>
            <w:r>
              <w:t>= f_NR_CellInfo_Get(p_NR_CellId);</w:t>
            </w:r>
          </w:p>
          <w:p w14:paraId="1087B93A" w14:textId="77777777" w:rsidR="00AC0713" w:rsidRDefault="00AC0713" w:rsidP="00AB177F">
            <w:r>
              <w:t xml:space="preserve">     </w:t>
            </w:r>
          </w:p>
          <w:p w14:paraId="41D9AFCD" w14:textId="77777777" w:rsidR="00AC0713" w:rsidRDefault="00AC0713" w:rsidP="00AB177F">
            <w:r>
              <w:t xml:space="preserve">    if (ischosen(v_NR_</w:t>
            </w:r>
            <w:proofErr w:type="gramStart"/>
            <w:r>
              <w:t>CellInfo.ServingCellConfig.SpCell</w:t>
            </w:r>
            <w:proofErr w:type="gramEnd"/>
            <w:r>
              <w:t>)) {</w:t>
            </w:r>
          </w:p>
          <w:p w14:paraId="573A1B1F" w14:textId="77777777" w:rsidR="00AC0713" w:rsidRDefault="00AC0713" w:rsidP="00AB177F">
            <w:r>
              <w:t xml:space="preserve">      v_NR_</w:t>
            </w:r>
            <w:proofErr w:type="gramStart"/>
            <w:r>
              <w:t>CellInfo.ServingCellConfig.SpCell.CellGroupConfig</w:t>
            </w:r>
            <w:proofErr w:type="gramEnd"/>
            <w:r>
              <w:t>.PhysicalCellGroupConfig.R15 := valueof(p_PhysicalCellGroupConfig) ;</w:t>
            </w:r>
          </w:p>
          <w:p w14:paraId="6B2F5152" w14:textId="77777777" w:rsidR="00AC0713" w:rsidRDefault="00AC0713" w:rsidP="00AB177F">
            <w:r>
              <w:t xml:space="preserve">    }</w:t>
            </w:r>
          </w:p>
          <w:p w14:paraId="114FA78F" w14:textId="77777777" w:rsidR="00AC0713" w:rsidRDefault="00AC0713" w:rsidP="00AB177F">
            <w:r>
              <w:t xml:space="preserve">    else {</w:t>
            </w:r>
          </w:p>
          <w:p w14:paraId="37DBDAAA" w14:textId="77777777" w:rsidR="00AC0713" w:rsidRDefault="00AC0713" w:rsidP="00AB177F">
            <w:r>
              <w:t xml:space="preserve">      </w:t>
            </w:r>
            <w:proofErr w:type="gramStart"/>
            <w:r>
              <w:t>FatalError(</w:t>
            </w:r>
            <w:proofErr w:type="gramEnd"/>
            <w:r>
              <w:t>__FILE__, __LINE__, "No PhysicalCellGroupConfig not found");</w:t>
            </w:r>
          </w:p>
          <w:p w14:paraId="08606AB4" w14:textId="77777777" w:rsidR="00AC0713" w:rsidRDefault="00AC0713" w:rsidP="00AB177F">
            <w:r>
              <w:t xml:space="preserve">    }</w:t>
            </w:r>
          </w:p>
          <w:p w14:paraId="75EA1EAE" w14:textId="77777777" w:rsidR="00AC0713" w:rsidRDefault="00AC0713" w:rsidP="00AB177F">
            <w:r>
              <w:t xml:space="preserve">    </w:t>
            </w:r>
            <w:r w:rsidRPr="007657A2">
              <w:rPr>
                <w:highlight w:val="yellow"/>
              </w:rPr>
              <w:t>f_NR_CellInfo_</w:t>
            </w:r>
            <w:proofErr w:type="gramStart"/>
            <w:r w:rsidRPr="007657A2">
              <w:rPr>
                <w:highlight w:val="yellow"/>
              </w:rPr>
              <w:t>Set(</w:t>
            </w:r>
            <w:proofErr w:type="gramEnd"/>
            <w:r w:rsidRPr="007657A2">
              <w:rPr>
                <w:highlight w:val="yellow"/>
              </w:rPr>
              <w:t>p_NR_CellId, v_NR_CellInfo);</w:t>
            </w:r>
            <w:r>
              <w:t xml:space="preserve"> </w:t>
            </w:r>
          </w:p>
          <w:p w14:paraId="31A7E842" w14:textId="77777777" w:rsidR="00AC0713" w:rsidRDefault="00AC0713" w:rsidP="00AB177F">
            <w:r>
              <w:t xml:space="preserve">  };</w:t>
            </w:r>
          </w:p>
        </w:tc>
      </w:tr>
    </w:tbl>
    <w:p w14:paraId="328D81EB" w14:textId="3782133D" w:rsidR="00AC0713" w:rsidRDefault="00AC0713" w:rsidP="00FC2058">
      <w:pPr>
        <w:rPr>
          <w:b/>
          <w:lang w:val="pt-BR"/>
        </w:rPr>
      </w:pPr>
    </w:p>
    <w:p w14:paraId="7D95DD4F" w14:textId="219C22EE" w:rsidR="00D44572" w:rsidRDefault="00D44572" w:rsidP="00D44572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121917405"/>
      <w:bookmarkStart w:id="30" w:name="OLE_LINK2"/>
      <w:r>
        <w:rPr>
          <w:b/>
          <w:lang w:val="pt-BR"/>
        </w:rPr>
        <w:t xml:space="preserve">Change </w:t>
      </w:r>
      <w:r>
        <w:rPr>
          <w:b/>
          <w:lang w:val="en-US"/>
        </w:rPr>
        <w:t>9</w:t>
      </w:r>
      <w:bookmarkEnd w:id="2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4572" w14:paraId="546FD5A1" w14:textId="77777777" w:rsidTr="00AB177F">
        <w:trPr>
          <w:trHeight w:val="447"/>
        </w:trPr>
        <w:tc>
          <w:tcPr>
            <w:tcW w:w="1985" w:type="dxa"/>
          </w:tcPr>
          <w:p w14:paraId="79582465" w14:textId="77777777" w:rsidR="00D44572" w:rsidRDefault="00D44572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5792AE8" w14:textId="77777777" w:rsidR="00D44572" w:rsidRDefault="00D44572" w:rsidP="00AB177F">
            <w:pPr>
              <w:spacing w:after="0"/>
            </w:pPr>
            <w:r w:rsidRPr="00F73C83">
              <w:t>NR_BWP_PDCCH_Configuration_Type</w:t>
            </w:r>
          </w:p>
        </w:tc>
      </w:tr>
      <w:tr w:rsidR="00D44572" w14:paraId="4345F7D2" w14:textId="77777777" w:rsidTr="00AB177F">
        <w:trPr>
          <w:trHeight w:val="452"/>
        </w:trPr>
        <w:tc>
          <w:tcPr>
            <w:tcW w:w="1985" w:type="dxa"/>
          </w:tcPr>
          <w:p w14:paraId="6163690A" w14:textId="77777777" w:rsidR="00D44572" w:rsidRDefault="00D44572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C17F85" w14:textId="03EF7AB6" w:rsidR="00D44572" w:rsidRDefault="00085B0B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</w:t>
            </w:r>
            <w:r w:rsidR="009C13DE">
              <w:rPr>
                <w:rFonts w:ascii="Arial" w:hAnsi="Arial" w:cs="Arial"/>
              </w:rPr>
              <w:t xml:space="preserve">SS configuration of DCI 2_6 through </w:t>
            </w:r>
            <w:r>
              <w:rPr>
                <w:rFonts w:ascii="Arial" w:hAnsi="Arial" w:cs="Arial"/>
              </w:rPr>
              <w:t>S</w:t>
            </w:r>
            <w:r w:rsidR="009C13DE">
              <w:rPr>
                <w:rFonts w:ascii="Arial" w:hAnsi="Arial" w:cs="Arial"/>
              </w:rPr>
              <w:t xml:space="preserve">earchSpaceListExt-r16 IE. </w:t>
            </w:r>
          </w:p>
        </w:tc>
      </w:tr>
      <w:tr w:rsidR="00D44572" w14:paraId="259B05CD" w14:textId="77777777" w:rsidTr="00AB177F">
        <w:tc>
          <w:tcPr>
            <w:tcW w:w="1985" w:type="dxa"/>
          </w:tcPr>
          <w:p w14:paraId="6E40F958" w14:textId="77777777" w:rsidR="00D44572" w:rsidRDefault="00D44572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DAA9ECD" w14:textId="198231FA" w:rsidR="00D44572" w:rsidRDefault="00F46A68" w:rsidP="00AB177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Addition of </w:t>
            </w:r>
            <w:r w:rsidRPr="00F46A68">
              <w:rPr>
                <w:lang w:val="en-SG"/>
              </w:rPr>
              <w:t>SearchSpaceExtArray</w:t>
            </w:r>
            <w:r>
              <w:rPr>
                <w:lang w:val="en-SG"/>
              </w:rPr>
              <w:t xml:space="preserve"> under </w:t>
            </w:r>
            <w:r w:rsidRPr="00F46A68">
              <w:rPr>
                <w:lang w:val="en-SG"/>
              </w:rPr>
              <w:t>NR_BWP_PDCCH_Configuration_Type</w:t>
            </w:r>
            <w:r>
              <w:rPr>
                <w:lang w:val="en-SG"/>
              </w:rPr>
              <w:t>, for R16 search space configuration</w:t>
            </w:r>
          </w:p>
        </w:tc>
      </w:tr>
      <w:tr w:rsidR="00D44572" w14:paraId="5FCAF9A9" w14:textId="77777777" w:rsidTr="00AB177F">
        <w:tc>
          <w:tcPr>
            <w:tcW w:w="1985" w:type="dxa"/>
          </w:tcPr>
          <w:p w14:paraId="473A4F75" w14:textId="77777777" w:rsidR="00D44572" w:rsidRDefault="00D44572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3070802" w14:textId="77777777" w:rsidR="00D44572" w:rsidRDefault="00D44572" w:rsidP="00AB177F">
            <w:pPr>
              <w:spacing w:after="0"/>
              <w:rPr>
                <w:rFonts w:ascii="Arial" w:hAnsi="Arial" w:cs="Arial"/>
              </w:rPr>
            </w:pPr>
            <w:r w:rsidRPr="00F73C83">
              <w:rPr>
                <w:rFonts w:ascii="Arial" w:hAnsi="Arial" w:cs="Arial"/>
              </w:rPr>
              <w:t>NR_ASP_TypeDefs</w:t>
            </w:r>
          </w:p>
        </w:tc>
      </w:tr>
      <w:tr w:rsidR="00D44572" w14:paraId="0DDD63DD" w14:textId="77777777" w:rsidTr="00AB177F">
        <w:tc>
          <w:tcPr>
            <w:tcW w:w="1985" w:type="dxa"/>
          </w:tcPr>
          <w:p w14:paraId="08D8A66F" w14:textId="77777777" w:rsidR="00D44572" w:rsidRDefault="00D44572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75A239" w14:textId="7A111922" w:rsidR="00D44572" w:rsidRPr="003F2927" w:rsidRDefault="0059105E" w:rsidP="00AB177F">
            <w:pPr>
              <w:rPr>
                <w:rFonts w:ascii="Arial" w:hAnsi="Arial"/>
              </w:rPr>
            </w:pPr>
            <w:r w:rsidRPr="00935A0B">
              <w:rPr>
                <w:rFonts w:ascii="Arial" w:hAnsi="Arial"/>
                <w:highlight w:val="cyan"/>
              </w:rPr>
              <w:t>Accepted in principle, but at TTCN Workshop#60</w:t>
            </w:r>
            <w:r w:rsidR="003F2927" w:rsidRPr="00935A0B">
              <w:rPr>
                <w:rFonts w:ascii="Arial" w:hAnsi="Arial"/>
                <w:highlight w:val="cyan"/>
              </w:rPr>
              <w:t xml:space="preserve"> an alternative solution to extend NR_ASN1_SearchSpace_Type was endorsed</w:t>
            </w:r>
          </w:p>
        </w:tc>
      </w:tr>
    </w:tbl>
    <w:p w14:paraId="014CD235" w14:textId="77777777" w:rsidR="00D44572" w:rsidRDefault="00D44572" w:rsidP="00D44572"/>
    <w:p w14:paraId="7B28E237" w14:textId="77777777" w:rsidR="00D44572" w:rsidRDefault="00D44572" w:rsidP="00D44572">
      <w:bookmarkStart w:id="31" w:name="OLE_LINK7"/>
      <w: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4572" w14:paraId="581D1960" w14:textId="77777777" w:rsidTr="00AB177F">
        <w:tc>
          <w:tcPr>
            <w:tcW w:w="9855" w:type="dxa"/>
          </w:tcPr>
          <w:p w14:paraId="6A7B4334" w14:textId="77777777" w:rsidR="00D44572" w:rsidRDefault="00D44572" w:rsidP="00AB177F">
            <w:bookmarkStart w:id="32" w:name="OLE_LINK4"/>
            <w:r>
              <w:t xml:space="preserve">  type record NR_BWP_PDCCH_Configuration_Type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 /* PDCCH configuration at the SS for specific BWP;</w:t>
            </w:r>
          </w:p>
          <w:p w14:paraId="15CE0493" w14:textId="77777777" w:rsidR="00D44572" w:rsidRDefault="00D44572" w:rsidP="00AB177F">
            <w:r>
              <w:t xml:space="preserve">                                                                           NOTE:</w:t>
            </w:r>
          </w:p>
          <w:p w14:paraId="1B923759" w14:textId="77777777" w:rsidR="00D44572" w:rsidRDefault="00D44572" w:rsidP="00AB177F">
            <w:r>
              <w:t xml:space="preserve">                                                                           There are no fields for PDCCH-Config's "downlinkPreemption", "slotFormatIndicator", "tpc-PUSCH" and "tpc-PUCCH":</w:t>
            </w:r>
          </w:p>
          <w:p w14:paraId="536210CC" w14:textId="77777777" w:rsidR="00D44572" w:rsidRDefault="00D44572" w:rsidP="00AB177F">
            <w:r>
              <w:t xml:space="preserve">                                                                           This information is related to triggering DCI formats 2_X an shall be configured there (NR_DCI_Trigger_Type) according to test case requirements */</w:t>
            </w:r>
          </w:p>
          <w:p w14:paraId="742B362D" w14:textId="77777777" w:rsidR="00D44572" w:rsidRDefault="00D44572" w:rsidP="00AB177F">
            <w:r>
              <w:t xml:space="preserve">    NR_BWP_SearchSpaceList_Type         SearchSpaceArray      optional,</w:t>
            </w:r>
          </w:p>
          <w:p w14:paraId="38CA54E8" w14:textId="77777777" w:rsidR="00D44572" w:rsidRDefault="00D44572" w:rsidP="00AB177F">
            <w:r>
              <w:t xml:space="preserve">    NR_BWP_CoresetList_Type             CoresetArray          optional,</w:t>
            </w:r>
          </w:p>
          <w:p w14:paraId="45282C29" w14:textId="77777777" w:rsidR="00D44572" w:rsidRDefault="00D44572" w:rsidP="00AB177F">
            <w:r>
              <w:t xml:space="preserve">    NR_PDCCH_EPREs_Type                 RelativeTxPower       optional,</w:t>
            </w:r>
          </w:p>
          <w:p w14:paraId="3132FF9B" w14:textId="77777777" w:rsidR="00D44572" w:rsidRDefault="00D44572" w:rsidP="00AB177F">
            <w:r>
              <w:t xml:space="preserve">    integer                             Coreset0_OffsetRBs    optional   /* Number of Offset RBs as specified in 38.213 clause 13. Applied to CORESET#0 only */</w:t>
            </w:r>
          </w:p>
          <w:p w14:paraId="0C84A791" w14:textId="77777777" w:rsidR="00D44572" w:rsidRDefault="00D44572" w:rsidP="00AB177F">
            <w:r>
              <w:t xml:space="preserve">  };</w:t>
            </w:r>
          </w:p>
        </w:tc>
      </w:tr>
    </w:tbl>
    <w:p w14:paraId="6F635E73" w14:textId="77777777" w:rsidR="00D44572" w:rsidRDefault="00D44572" w:rsidP="00D44572">
      <w:bookmarkStart w:id="33" w:name="OLE_LINK5"/>
      <w:bookmarkEnd w:id="31"/>
      <w:bookmarkEnd w:id="32"/>
    </w:p>
    <w:p w14:paraId="522B552B" w14:textId="77777777" w:rsidR="00D44572" w:rsidRDefault="00D44572" w:rsidP="00D44572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4572" w14:paraId="728C93D4" w14:textId="77777777" w:rsidTr="00AB177F">
        <w:tc>
          <w:tcPr>
            <w:tcW w:w="9855" w:type="dxa"/>
          </w:tcPr>
          <w:p w14:paraId="636F21F8" w14:textId="77777777" w:rsidR="00D44572" w:rsidRDefault="00D44572" w:rsidP="00AB177F">
            <w:r>
              <w:t xml:space="preserve">  type record </w:t>
            </w:r>
            <w:bookmarkStart w:id="34" w:name="OLE_LINK11"/>
            <w:r>
              <w:t xml:space="preserve">NR_BWP_PDCCH_Configuration_Type </w:t>
            </w:r>
            <w:bookmarkEnd w:id="34"/>
            <w:proofErr w:type="gramStart"/>
            <w:r>
              <w:t xml:space="preserve">{  </w:t>
            </w:r>
            <w:proofErr w:type="gramEnd"/>
            <w:r>
              <w:t xml:space="preserve">                       /* PDCCH configuration at the SS for specific BWP;</w:t>
            </w:r>
          </w:p>
          <w:p w14:paraId="39770EA5" w14:textId="77777777" w:rsidR="00D44572" w:rsidRDefault="00D44572" w:rsidP="00AB177F">
            <w:r>
              <w:t xml:space="preserve">                                                                           NOTE:</w:t>
            </w:r>
          </w:p>
          <w:p w14:paraId="2779AAD5" w14:textId="77777777" w:rsidR="00D44572" w:rsidRDefault="00D44572" w:rsidP="00AB177F">
            <w:r>
              <w:t xml:space="preserve">                                                                           There are no fields for PDCCH-Config's "downlinkPreemption", "slotFormatIndicator", "tpc-PUSCH" and "tpc-PUCCH":</w:t>
            </w:r>
          </w:p>
          <w:p w14:paraId="019B6D86" w14:textId="77777777" w:rsidR="00D44572" w:rsidRDefault="00D44572" w:rsidP="00AB177F">
            <w:r>
              <w:t xml:space="preserve">                                                                           This information is related to triggering DCI formats 2_X an shall be configured there (NR_DCI_Trigger_Type) according to test case requirements */</w:t>
            </w:r>
          </w:p>
          <w:p w14:paraId="42C54D60" w14:textId="77777777" w:rsidR="00D44572" w:rsidRDefault="00D44572" w:rsidP="00AB177F">
            <w:r>
              <w:t xml:space="preserve">    NR_BWP_SearchSpaceList_Type         SearchSpaceArray      optional,</w:t>
            </w:r>
          </w:p>
          <w:p w14:paraId="26362F59" w14:textId="77777777" w:rsidR="00D44572" w:rsidRDefault="00D44572" w:rsidP="00AB177F">
            <w:r>
              <w:t xml:space="preserve">    NR_BWP_CoresetList_Type             CoresetArray          optional,</w:t>
            </w:r>
          </w:p>
          <w:p w14:paraId="07C3359D" w14:textId="77777777" w:rsidR="00D44572" w:rsidRDefault="00D44572" w:rsidP="00AB177F">
            <w:r>
              <w:t xml:space="preserve">    NR_PDCCH_EPREs_Type                 RelativeTxPower       optional,</w:t>
            </w:r>
          </w:p>
          <w:p w14:paraId="66EC7810" w14:textId="77777777" w:rsidR="00D44572" w:rsidRDefault="00D44572" w:rsidP="00AB177F">
            <w:r>
              <w:t xml:space="preserve">    integer                             Coreset0_OffsetRBs    </w:t>
            </w:r>
            <w:proofErr w:type="gramStart"/>
            <w:r>
              <w:t>optional</w:t>
            </w:r>
            <w:r w:rsidRPr="00F46A68">
              <w:rPr>
                <w:highlight w:val="yellow"/>
              </w:rPr>
              <w:t>,</w:t>
            </w:r>
            <w:r>
              <w:t xml:space="preserve">   </w:t>
            </w:r>
            <w:proofErr w:type="gramEnd"/>
            <w:r>
              <w:t>/* Number of Offset RBs as specified in 38.213 clause 13. Applied to CORESET#0 only */</w:t>
            </w:r>
          </w:p>
          <w:p w14:paraId="18C6E837" w14:textId="77777777" w:rsidR="00D44572" w:rsidRDefault="00D44572" w:rsidP="00AB177F">
            <w:r>
              <w:t xml:space="preserve">    </w:t>
            </w:r>
            <w:r w:rsidRPr="00F46A68">
              <w:rPr>
                <w:highlight w:val="yellow"/>
              </w:rPr>
              <w:t>NR_BWP_SearchSpaceExtList_</w:t>
            </w:r>
            <w:proofErr w:type="gramStart"/>
            <w:r w:rsidRPr="00F46A68">
              <w:rPr>
                <w:highlight w:val="yellow"/>
              </w:rPr>
              <w:t>Type  SearchSpaceExtArray</w:t>
            </w:r>
            <w:proofErr w:type="gramEnd"/>
            <w:r w:rsidRPr="00F46A68">
              <w:rPr>
                <w:highlight w:val="yellow"/>
              </w:rPr>
              <w:t xml:space="preserve"> optional</w:t>
            </w:r>
            <w:r>
              <w:t xml:space="preserve">  </w:t>
            </w:r>
          </w:p>
          <w:p w14:paraId="21C736C3" w14:textId="77777777" w:rsidR="00D44572" w:rsidRDefault="00D44572" w:rsidP="00AB177F">
            <w:r>
              <w:t xml:space="preserve">  };</w:t>
            </w:r>
          </w:p>
        </w:tc>
      </w:tr>
      <w:bookmarkEnd w:id="30"/>
      <w:bookmarkEnd w:id="33"/>
    </w:tbl>
    <w:p w14:paraId="161026AD" w14:textId="283B5321" w:rsidR="00D44572" w:rsidRDefault="00D44572" w:rsidP="00D44572"/>
    <w:p w14:paraId="5FC9986D" w14:textId="060DDA5C" w:rsidR="00600D76" w:rsidRDefault="00600D76" w:rsidP="00600D76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5" w:name="_Toc121917406"/>
      <w:r>
        <w:rPr>
          <w:b/>
          <w:lang w:val="pt-BR"/>
        </w:rPr>
        <w:t>Change 10</w:t>
      </w:r>
      <w:bookmarkEnd w:id="3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387341BD" w14:textId="77777777" w:rsidTr="00AB177F">
        <w:trPr>
          <w:trHeight w:val="447"/>
        </w:trPr>
        <w:tc>
          <w:tcPr>
            <w:tcW w:w="1985" w:type="dxa"/>
          </w:tcPr>
          <w:p w14:paraId="53E97273" w14:textId="77777777" w:rsidR="00600D76" w:rsidRDefault="00600D76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DD89259" w14:textId="3030C407" w:rsidR="00600D76" w:rsidRDefault="00600D76" w:rsidP="00AB177F">
            <w:pPr>
              <w:spacing w:after="0"/>
            </w:pPr>
            <w:r>
              <w:t>New type NR_ASN1_SearchSpaceExt_Type</w:t>
            </w:r>
          </w:p>
        </w:tc>
      </w:tr>
      <w:tr w:rsidR="00600D76" w14:paraId="453F62F0" w14:textId="77777777" w:rsidTr="00AB177F">
        <w:trPr>
          <w:trHeight w:val="452"/>
        </w:trPr>
        <w:tc>
          <w:tcPr>
            <w:tcW w:w="1985" w:type="dxa"/>
          </w:tcPr>
          <w:p w14:paraId="38ADCE98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DB7C60" w14:textId="77777777" w:rsidR="00600D76" w:rsidRDefault="00600D76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14A9B009" w14:textId="77777777" w:rsidTr="00AB177F">
        <w:tc>
          <w:tcPr>
            <w:tcW w:w="1985" w:type="dxa"/>
          </w:tcPr>
          <w:p w14:paraId="2BC378F7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04652A" w14:textId="2F0A120F" w:rsidR="00600D76" w:rsidRDefault="00600D76" w:rsidP="00AB177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03EDCB16" w14:textId="77777777" w:rsidTr="00AB177F">
        <w:tc>
          <w:tcPr>
            <w:tcW w:w="1985" w:type="dxa"/>
          </w:tcPr>
          <w:p w14:paraId="4CD31073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2AFB0B" w14:textId="3063A6D0" w:rsidR="00600D76" w:rsidRDefault="00600D76" w:rsidP="00AB177F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182CF23A" w14:textId="77777777" w:rsidTr="00AB177F">
        <w:tc>
          <w:tcPr>
            <w:tcW w:w="1985" w:type="dxa"/>
          </w:tcPr>
          <w:p w14:paraId="5494C8A8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6AE2C1AD" w14:textId="3711F609" w:rsidR="00600D76" w:rsidRDefault="003F2927" w:rsidP="00AB177F">
            <w:pPr>
              <w:rPr>
                <w:rFonts w:ascii="Arial" w:hAnsi="Arial"/>
                <w:highlight w:val="cyan"/>
              </w:rPr>
            </w:pPr>
            <w:r w:rsidRPr="00C2059E">
              <w:rPr>
                <w:rFonts w:ascii="Arial" w:hAnsi="Arial"/>
                <w:highlight w:val="red"/>
              </w:rPr>
              <w:t>Not needed, s</w:t>
            </w:r>
            <w:r w:rsidR="0059105E" w:rsidRPr="00C2059E">
              <w:rPr>
                <w:rFonts w:ascii="Arial" w:hAnsi="Arial"/>
                <w:highlight w:val="red"/>
              </w:rPr>
              <w:t>ee change 9</w:t>
            </w:r>
          </w:p>
        </w:tc>
      </w:tr>
    </w:tbl>
    <w:p w14:paraId="06F0D289" w14:textId="77777777" w:rsidR="00600D76" w:rsidRDefault="00600D76" w:rsidP="00D44572"/>
    <w:p w14:paraId="2B8EB298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7DE14736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3FBF" w14:textId="77777777" w:rsidR="00600D76" w:rsidRDefault="00600D76" w:rsidP="00AB177F">
            <w:r>
              <w:t>type union NR_ASN1_SearchSpaceExt_Type {</w:t>
            </w:r>
          </w:p>
          <w:p w14:paraId="19A843A7" w14:textId="77777777" w:rsidR="00600D76" w:rsidRDefault="00600D76" w:rsidP="00AB177F">
            <w:r>
              <w:t xml:space="preserve">    SearchSpaceExt_r</w:t>
            </w:r>
            <w:proofErr w:type="gramStart"/>
            <w:r>
              <w:t>16  R</w:t>
            </w:r>
            <w:proofErr w:type="gramEnd"/>
            <w:r>
              <w:t>16</w:t>
            </w:r>
          </w:p>
          <w:p w14:paraId="67381929" w14:textId="77777777" w:rsidR="00600D76" w:rsidRDefault="00600D76" w:rsidP="00AB177F">
            <w:r>
              <w:t xml:space="preserve">  };</w:t>
            </w:r>
          </w:p>
          <w:p w14:paraId="24201563" w14:textId="77777777" w:rsidR="00600D76" w:rsidRDefault="00600D76" w:rsidP="000873E7"/>
        </w:tc>
      </w:tr>
    </w:tbl>
    <w:p w14:paraId="1428D591" w14:textId="7B658F6C" w:rsidR="00D44572" w:rsidRDefault="00D44572" w:rsidP="00FC2058">
      <w:pPr>
        <w:rPr>
          <w:b/>
          <w:bCs/>
        </w:rPr>
      </w:pPr>
    </w:p>
    <w:p w14:paraId="587AAF00" w14:textId="77777777" w:rsidR="00600D76" w:rsidRDefault="00600D76" w:rsidP="00600D76"/>
    <w:p w14:paraId="75988617" w14:textId="7370DE14" w:rsidR="00600D76" w:rsidRDefault="00600D76" w:rsidP="00600D76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6" w:name="_Toc121917407"/>
      <w:r>
        <w:rPr>
          <w:b/>
          <w:lang w:val="pt-BR"/>
        </w:rPr>
        <w:t>Change 1</w:t>
      </w:r>
      <w:r w:rsidR="00FB0165">
        <w:rPr>
          <w:b/>
          <w:lang w:val="pt-BR"/>
        </w:rPr>
        <w:t>1</w:t>
      </w:r>
      <w:bookmarkEnd w:id="3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1650A462" w14:textId="77777777" w:rsidTr="00AB177F">
        <w:trPr>
          <w:trHeight w:val="447"/>
        </w:trPr>
        <w:tc>
          <w:tcPr>
            <w:tcW w:w="1985" w:type="dxa"/>
          </w:tcPr>
          <w:p w14:paraId="775D1132" w14:textId="77777777" w:rsidR="00600D76" w:rsidRDefault="00600D76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699A48" w14:textId="14B2A461" w:rsidR="00600D76" w:rsidRDefault="00600D76" w:rsidP="00AB177F">
            <w:pPr>
              <w:spacing w:after="0"/>
            </w:pPr>
            <w:r>
              <w:t xml:space="preserve">New type </w:t>
            </w:r>
            <w:r w:rsidR="000873E7" w:rsidRPr="00B707D1">
              <w:t>NR_BWP_SearchSpaceExtList_Type</w:t>
            </w:r>
          </w:p>
        </w:tc>
      </w:tr>
      <w:tr w:rsidR="00600D76" w14:paraId="49588883" w14:textId="77777777" w:rsidTr="00AB177F">
        <w:trPr>
          <w:trHeight w:val="452"/>
        </w:trPr>
        <w:tc>
          <w:tcPr>
            <w:tcW w:w="1985" w:type="dxa"/>
          </w:tcPr>
          <w:p w14:paraId="2EBF107B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2E80018" w14:textId="77777777" w:rsidR="00600D76" w:rsidRDefault="00600D76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449BFBCE" w14:textId="77777777" w:rsidTr="00AB177F">
        <w:tc>
          <w:tcPr>
            <w:tcW w:w="1985" w:type="dxa"/>
          </w:tcPr>
          <w:p w14:paraId="6479E3BA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22441E" w14:textId="77777777" w:rsidR="00600D76" w:rsidRDefault="00600D76" w:rsidP="00AB177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09955578" w14:textId="77777777" w:rsidTr="00AB177F">
        <w:tc>
          <w:tcPr>
            <w:tcW w:w="1985" w:type="dxa"/>
          </w:tcPr>
          <w:p w14:paraId="2F17DD90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9B9AFB" w14:textId="77777777" w:rsidR="00600D76" w:rsidRDefault="00600D76" w:rsidP="00AB177F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3B4933CC" w14:textId="77777777" w:rsidTr="00AB177F">
        <w:tc>
          <w:tcPr>
            <w:tcW w:w="1985" w:type="dxa"/>
          </w:tcPr>
          <w:p w14:paraId="40FC9E9B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5D7B1F" w14:textId="19BB185F" w:rsidR="00600D76" w:rsidRDefault="003F2927" w:rsidP="00AB177F">
            <w:pPr>
              <w:rPr>
                <w:rFonts w:ascii="Arial" w:hAnsi="Arial"/>
                <w:highlight w:val="cyan"/>
              </w:rPr>
            </w:pPr>
            <w:r w:rsidRPr="00C2059E">
              <w:rPr>
                <w:rFonts w:ascii="Arial" w:hAnsi="Arial"/>
                <w:highlight w:val="red"/>
              </w:rPr>
              <w:t>Not needed, s</w:t>
            </w:r>
            <w:r w:rsidR="0059105E" w:rsidRPr="00C2059E">
              <w:rPr>
                <w:rFonts w:ascii="Arial" w:hAnsi="Arial"/>
                <w:highlight w:val="red"/>
              </w:rPr>
              <w:t>ee change 9</w:t>
            </w:r>
          </w:p>
        </w:tc>
      </w:tr>
    </w:tbl>
    <w:p w14:paraId="0254E34B" w14:textId="77777777" w:rsidR="00600D76" w:rsidRDefault="00600D76" w:rsidP="00600D76"/>
    <w:p w14:paraId="0DA060FB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7A14BA18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4E9C" w14:textId="60FB998D" w:rsidR="00600D76" w:rsidRDefault="00600D76" w:rsidP="000873E7">
            <w:r w:rsidRPr="00B707D1">
              <w:t>type record of NR_BWP_SearchSpaceExt_Type NR_BWP_SearchSpaceExtList_Type;</w:t>
            </w:r>
          </w:p>
        </w:tc>
      </w:tr>
    </w:tbl>
    <w:p w14:paraId="08341BA4" w14:textId="77777777" w:rsidR="00600D76" w:rsidRPr="00600D76" w:rsidRDefault="00600D76" w:rsidP="00600D76">
      <w:pPr>
        <w:rPr>
          <w:b/>
          <w:bCs/>
        </w:rPr>
      </w:pPr>
    </w:p>
    <w:p w14:paraId="023C2596" w14:textId="52150BDD" w:rsidR="00600D76" w:rsidRDefault="00600D76" w:rsidP="00FC2058">
      <w:pPr>
        <w:rPr>
          <w:b/>
          <w:bCs/>
        </w:rPr>
      </w:pPr>
    </w:p>
    <w:p w14:paraId="7EB4F2BB" w14:textId="77777777" w:rsidR="00600D76" w:rsidRDefault="00600D76" w:rsidP="00600D76"/>
    <w:p w14:paraId="7ED0FE4B" w14:textId="1FA0A000" w:rsidR="00600D76" w:rsidRDefault="00600D76" w:rsidP="00600D76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7" w:name="_Toc121917408"/>
      <w:r>
        <w:rPr>
          <w:b/>
          <w:lang w:val="pt-BR"/>
        </w:rPr>
        <w:t>Change 1</w:t>
      </w:r>
      <w:r w:rsidR="00CA4016">
        <w:rPr>
          <w:b/>
          <w:lang w:val="pt-BR"/>
        </w:rPr>
        <w:t>2</w:t>
      </w:r>
      <w:bookmarkEnd w:id="3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0C105A7B" w14:textId="77777777" w:rsidTr="00AB177F">
        <w:trPr>
          <w:trHeight w:val="447"/>
        </w:trPr>
        <w:tc>
          <w:tcPr>
            <w:tcW w:w="1985" w:type="dxa"/>
          </w:tcPr>
          <w:p w14:paraId="32B887F2" w14:textId="77777777" w:rsidR="00600D76" w:rsidRDefault="00600D76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441CC3" w14:textId="3D26A204" w:rsidR="00600D76" w:rsidRDefault="00600D76" w:rsidP="00AB177F">
            <w:pPr>
              <w:spacing w:after="0"/>
            </w:pPr>
            <w:r>
              <w:t xml:space="preserve">New type </w:t>
            </w:r>
            <w:r w:rsidR="000873E7">
              <w:t>NR_BWP_SearchSpaceExt_Type</w:t>
            </w:r>
          </w:p>
        </w:tc>
      </w:tr>
      <w:tr w:rsidR="00600D76" w14:paraId="39057402" w14:textId="77777777" w:rsidTr="00AB177F">
        <w:trPr>
          <w:trHeight w:val="452"/>
        </w:trPr>
        <w:tc>
          <w:tcPr>
            <w:tcW w:w="1985" w:type="dxa"/>
          </w:tcPr>
          <w:p w14:paraId="6A6BDB0D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BF6EAB" w14:textId="77777777" w:rsidR="00600D76" w:rsidRDefault="00600D76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349B865B" w14:textId="77777777" w:rsidTr="00AB177F">
        <w:tc>
          <w:tcPr>
            <w:tcW w:w="1985" w:type="dxa"/>
          </w:tcPr>
          <w:p w14:paraId="21403B0F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26691E" w14:textId="77777777" w:rsidR="00600D76" w:rsidRDefault="00600D76" w:rsidP="00AB177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51815F9C" w14:textId="77777777" w:rsidTr="00AB177F">
        <w:tc>
          <w:tcPr>
            <w:tcW w:w="1985" w:type="dxa"/>
          </w:tcPr>
          <w:p w14:paraId="4D7E1E76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6360B1" w14:textId="77777777" w:rsidR="00600D76" w:rsidRDefault="00600D76" w:rsidP="00AB177F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4CF59B81" w14:textId="77777777" w:rsidTr="00AB177F">
        <w:tc>
          <w:tcPr>
            <w:tcW w:w="1985" w:type="dxa"/>
          </w:tcPr>
          <w:p w14:paraId="6B3DC081" w14:textId="77777777" w:rsidR="00600D76" w:rsidRDefault="00600D76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B0F1717" w14:textId="6F3D24A1" w:rsidR="00600D76" w:rsidRDefault="003F2927" w:rsidP="00AB177F">
            <w:pPr>
              <w:rPr>
                <w:rFonts w:ascii="Arial" w:hAnsi="Arial"/>
                <w:highlight w:val="cyan"/>
              </w:rPr>
            </w:pPr>
            <w:r w:rsidRPr="00C2059E">
              <w:rPr>
                <w:rFonts w:ascii="Arial" w:hAnsi="Arial"/>
                <w:highlight w:val="red"/>
              </w:rPr>
              <w:t>Not needed, s</w:t>
            </w:r>
            <w:r w:rsidR="0059105E" w:rsidRPr="00C2059E">
              <w:rPr>
                <w:rFonts w:ascii="Arial" w:hAnsi="Arial"/>
                <w:highlight w:val="red"/>
              </w:rPr>
              <w:t>ee change 9</w:t>
            </w:r>
          </w:p>
        </w:tc>
      </w:tr>
    </w:tbl>
    <w:p w14:paraId="055B8F04" w14:textId="77777777" w:rsidR="00600D76" w:rsidRDefault="00600D76" w:rsidP="00600D76"/>
    <w:p w14:paraId="248A3631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46AE7534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B23E" w14:textId="77777777" w:rsidR="00600D76" w:rsidRDefault="00600D76" w:rsidP="00AB177F"/>
          <w:p w14:paraId="4BEDE657" w14:textId="77777777" w:rsidR="00600D76" w:rsidRDefault="00600D76" w:rsidP="00AB177F">
            <w:r>
              <w:t>type record NR_BWP_SearchSpaceExt_Type {</w:t>
            </w:r>
          </w:p>
          <w:p w14:paraId="00AA6E14" w14:textId="77777777" w:rsidR="00600D76" w:rsidRDefault="00600D76" w:rsidP="00AB177F">
            <w:r>
              <w:lastRenderedPageBreak/>
              <w:t xml:space="preserve">     NR_ASN1_SearchSpaceExt_</w:t>
            </w:r>
            <w:proofErr w:type="gramStart"/>
            <w:r>
              <w:t>Type  SearchSpaceExt</w:t>
            </w:r>
            <w:proofErr w:type="gramEnd"/>
          </w:p>
          <w:p w14:paraId="254D99E8" w14:textId="77777777" w:rsidR="00600D76" w:rsidRDefault="00600D76" w:rsidP="00AB177F">
            <w:r>
              <w:t xml:space="preserve">  };</w:t>
            </w:r>
          </w:p>
          <w:p w14:paraId="2D162C4E" w14:textId="77777777" w:rsidR="00600D76" w:rsidRDefault="00600D76" w:rsidP="00AB177F"/>
        </w:tc>
      </w:tr>
    </w:tbl>
    <w:p w14:paraId="2DD32B50" w14:textId="433C460F" w:rsidR="00600D76" w:rsidRDefault="00600D76" w:rsidP="00600D76">
      <w:pPr>
        <w:rPr>
          <w:b/>
          <w:bCs/>
        </w:rPr>
      </w:pPr>
    </w:p>
    <w:p w14:paraId="04DA7926" w14:textId="58B83307" w:rsidR="00D20AE9" w:rsidRDefault="00D20AE9" w:rsidP="00D20AE9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8" w:name="_Toc30685521"/>
      <w:bookmarkStart w:id="39" w:name="_Toc121917409"/>
      <w:r>
        <w:rPr>
          <w:b/>
          <w:lang w:val="pt-BR"/>
        </w:rPr>
        <w:t>Change 1</w:t>
      </w:r>
      <w:bookmarkEnd w:id="38"/>
      <w:r w:rsidR="00C863E3">
        <w:rPr>
          <w:b/>
          <w:lang w:val="pt-BR"/>
        </w:rPr>
        <w:t>3</w:t>
      </w:r>
      <w:bookmarkEnd w:id="3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20AE9" w14:paraId="6D76EFD7" w14:textId="77777777" w:rsidTr="00AB177F">
        <w:trPr>
          <w:trHeight w:val="447"/>
        </w:trPr>
        <w:tc>
          <w:tcPr>
            <w:tcW w:w="1985" w:type="dxa"/>
          </w:tcPr>
          <w:p w14:paraId="4C6659FB" w14:textId="77777777" w:rsidR="00D20AE9" w:rsidRDefault="00D20AE9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D96CE59" w14:textId="77777777" w:rsidR="00D20AE9" w:rsidRDefault="00D20AE9" w:rsidP="00AB177F">
            <w:pPr>
              <w:spacing w:after="0"/>
            </w:pPr>
            <w:r w:rsidRPr="00700D58">
              <w:t>cs_38508_DownlinkBWP_Initial</w:t>
            </w:r>
          </w:p>
        </w:tc>
      </w:tr>
      <w:tr w:rsidR="00D20AE9" w14:paraId="45C15E09" w14:textId="77777777" w:rsidTr="00AB177F">
        <w:trPr>
          <w:trHeight w:val="452"/>
        </w:trPr>
        <w:tc>
          <w:tcPr>
            <w:tcW w:w="1985" w:type="dxa"/>
          </w:tcPr>
          <w:p w14:paraId="06DBFE33" w14:textId="77777777" w:rsidR="00D20AE9" w:rsidRDefault="00D20AE9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B39E01" w14:textId="10EA0030" w:rsidR="00D20AE9" w:rsidRDefault="00D20AE9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D20AE9" w14:paraId="102AB484" w14:textId="77777777" w:rsidTr="00AB177F">
        <w:tc>
          <w:tcPr>
            <w:tcW w:w="1985" w:type="dxa"/>
          </w:tcPr>
          <w:p w14:paraId="264158A9" w14:textId="77777777" w:rsidR="00D20AE9" w:rsidRDefault="00D20AE9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F3199F" w14:textId="68952095" w:rsidR="00D20AE9" w:rsidRPr="00D20AE9" w:rsidRDefault="00D20AE9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Initialise </w:t>
            </w:r>
            <w:r w:rsidRPr="00D20AE9">
              <w:rPr>
                <w:lang w:val="en-US"/>
              </w:rPr>
              <w:t>SearchSpaceExtArray</w:t>
            </w:r>
            <w:r>
              <w:rPr>
                <w:lang w:val="en-US"/>
              </w:rPr>
              <w:t>, see change 9</w:t>
            </w:r>
          </w:p>
        </w:tc>
      </w:tr>
      <w:tr w:rsidR="00D20AE9" w14:paraId="3FEE727D" w14:textId="77777777" w:rsidTr="00AB177F">
        <w:tc>
          <w:tcPr>
            <w:tcW w:w="1985" w:type="dxa"/>
          </w:tcPr>
          <w:p w14:paraId="515BF7EE" w14:textId="77777777" w:rsidR="00D20AE9" w:rsidRDefault="00D20AE9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0434658" w14:textId="77777777" w:rsidR="00D20AE9" w:rsidRDefault="00D20AE9" w:rsidP="00AB177F">
            <w:pPr>
              <w:spacing w:after="0"/>
              <w:rPr>
                <w:rFonts w:ascii="Arial" w:hAnsi="Arial" w:cs="Arial"/>
                <w:lang w:val="en-US"/>
              </w:rPr>
            </w:pPr>
            <w:bookmarkStart w:id="40" w:name="OLE_LINK6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bookmarkEnd w:id="40"/>
          </w:p>
        </w:tc>
      </w:tr>
      <w:tr w:rsidR="00D20AE9" w14:paraId="6CE20C3F" w14:textId="77777777" w:rsidTr="00AB177F">
        <w:tc>
          <w:tcPr>
            <w:tcW w:w="1985" w:type="dxa"/>
          </w:tcPr>
          <w:p w14:paraId="39AAFB0E" w14:textId="77777777" w:rsidR="00D20AE9" w:rsidRDefault="00D20AE9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F6E1329" w14:textId="7B647157" w:rsidR="00D20AE9" w:rsidRDefault="003F2927" w:rsidP="00AB177F">
            <w:pPr>
              <w:rPr>
                <w:rFonts w:ascii="Arial" w:hAnsi="Arial"/>
                <w:highlight w:val="cyan"/>
              </w:rPr>
            </w:pPr>
            <w:r w:rsidRPr="00C2059E">
              <w:rPr>
                <w:rFonts w:ascii="Arial" w:hAnsi="Arial"/>
                <w:highlight w:val="red"/>
              </w:rPr>
              <w:t>Not needed, s</w:t>
            </w:r>
            <w:r w:rsidR="0059105E" w:rsidRPr="00C2059E">
              <w:rPr>
                <w:rFonts w:ascii="Arial" w:hAnsi="Arial"/>
                <w:highlight w:val="red"/>
              </w:rPr>
              <w:t>ee change 9</w:t>
            </w:r>
          </w:p>
        </w:tc>
      </w:tr>
    </w:tbl>
    <w:p w14:paraId="36FCAC92" w14:textId="77777777" w:rsidR="00D20AE9" w:rsidRDefault="00D20AE9" w:rsidP="00D20AE9">
      <w:pPr>
        <w:rPr>
          <w:lang w:val="en-US"/>
        </w:rPr>
      </w:pPr>
    </w:p>
    <w:p w14:paraId="1675353C" w14:textId="77777777" w:rsidR="00D20AE9" w:rsidRDefault="00D20AE9" w:rsidP="00D20AE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20AE9" w14:paraId="6BF28466" w14:textId="77777777" w:rsidTr="00AB177F">
        <w:tc>
          <w:tcPr>
            <w:tcW w:w="9855" w:type="dxa"/>
          </w:tcPr>
          <w:p w14:paraId="2987EA42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template (value) NR_DownlinkBWP_Type </w:t>
            </w:r>
            <w:bookmarkStart w:id="41" w:name="OLE_LINK3"/>
            <w:r w:rsidRPr="00700D58">
              <w:rPr>
                <w:lang w:val="en-US"/>
              </w:rPr>
              <w:t>cs_38508_DownlinkBWP_</w:t>
            </w:r>
            <w:proofErr w:type="gramStart"/>
            <w:r w:rsidRPr="00700D58">
              <w:rPr>
                <w:lang w:val="en-US"/>
              </w:rPr>
              <w:t>Initial</w:t>
            </w:r>
            <w:bookmarkEnd w:id="41"/>
            <w:r w:rsidRPr="00700D58">
              <w:rPr>
                <w:lang w:val="en-US"/>
              </w:rPr>
              <w:t>(</w:t>
            </w:r>
            <w:proofErr w:type="gramEnd"/>
            <w:r w:rsidRPr="00700D58">
              <w:rPr>
                <w:lang w:val="en-US"/>
              </w:rPr>
              <w:t>SubcarrierSpacing p_SubcarrierSpacing,</w:t>
            </w:r>
          </w:p>
          <w:p w14:paraId="5E32A6F0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PhysCellId p_PhysCellId,</w:t>
            </w:r>
          </w:p>
          <w:p w14:paraId="583B3188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BWP.locationAndBandwidth p_LocationAndBandwidth,</w:t>
            </w:r>
          </w:p>
          <w:p w14:paraId="71E82145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DMRS_DownlinkConfig p_DMRS_DownlinkConfig,</w:t>
            </w:r>
          </w:p>
          <w:p w14:paraId="71513F5C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NR_SearchSpace_NrofCandidates_Type p_NrofCandidates,</w:t>
            </w:r>
          </w:p>
          <w:p w14:paraId="54F8B0D2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PDSCH_TimeDomainResourceAllocationList p_PDSCH_TimeDomainResourceAllocationList,</w:t>
            </w:r>
          </w:p>
          <w:p w14:paraId="63A440A1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(omit) PDSCH_Config.mcs_Table p_Mcs_</w:t>
            </w:r>
            <w:proofErr w:type="gramStart"/>
            <w:r w:rsidRPr="00700D58">
              <w:rPr>
                <w:lang w:val="en-US"/>
              </w:rPr>
              <w:t>Table :</w:t>
            </w:r>
            <w:proofErr w:type="gramEnd"/>
            <w:r w:rsidRPr="00700D58">
              <w:rPr>
                <w:lang w:val="en-US"/>
              </w:rPr>
              <w:t>= omit,</w:t>
            </w:r>
          </w:p>
          <w:p w14:paraId="2F50403F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(omit) integer p_Coreset0_OffsetRBs,</w:t>
            </w:r>
          </w:p>
          <w:p w14:paraId="34BD8FF9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SSB_Index p_SSB_Index</w:t>
            </w:r>
            <w:proofErr w:type="gramStart"/>
            <w:r w:rsidRPr="00700D58">
              <w:rPr>
                <w:lang w:val="en-US"/>
              </w:rPr>
              <w:t>) :</w:t>
            </w:r>
            <w:proofErr w:type="gramEnd"/>
            <w:r w:rsidRPr="00700D58">
              <w:rPr>
                <w:lang w:val="en-US"/>
              </w:rPr>
              <w:t>=</w:t>
            </w:r>
          </w:p>
          <w:p w14:paraId="67490A30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</w:t>
            </w:r>
            <w:proofErr w:type="gramStart"/>
            <w:r w:rsidRPr="00700D58">
              <w:rPr>
                <w:lang w:val="en-US"/>
              </w:rPr>
              <w:t>{ /</w:t>
            </w:r>
            <w:proofErr w:type="gramEnd"/>
            <w:r w:rsidRPr="00700D58">
              <w:rPr>
                <w:lang w:val="en-US"/>
              </w:rPr>
              <w:t>/ Acc to 38.508-1 Table 4.6.3-9: BWP-Downlink</w:t>
            </w:r>
          </w:p>
          <w:p w14:paraId="7818BF42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// @sic R5-190670: p_Mcs_</w:t>
            </w:r>
            <w:proofErr w:type="gramStart"/>
            <w:r w:rsidRPr="00700D58">
              <w:rPr>
                <w:lang w:val="en-US"/>
              </w:rPr>
              <w:t>Table:=</w:t>
            </w:r>
            <w:proofErr w:type="gramEnd"/>
            <w:r w:rsidRPr="00700D58">
              <w:rPr>
                <w:lang w:val="en-US"/>
              </w:rPr>
              <w:t>omit per default sic@</w:t>
            </w:r>
          </w:p>
          <w:p w14:paraId="686E2F6D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/* @sic R5-190786: p_PhysCellId sic@ */</w:t>
            </w:r>
          </w:p>
          <w:p w14:paraId="661E4A87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/* @status    APPROVED (ENDC, IMS, NR5GC, NR5GC_IRAT, POS) */</w:t>
            </w:r>
          </w:p>
          <w:p w14:paraId="331E0665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gramStart"/>
            <w:r w:rsidRPr="00700D58">
              <w:rPr>
                <w:lang w:val="en-US"/>
              </w:rPr>
              <w:t>Id :</w:t>
            </w:r>
            <w:proofErr w:type="gramEnd"/>
            <w:r w:rsidRPr="00700D58">
              <w:rPr>
                <w:lang w:val="en-US"/>
              </w:rPr>
              <w:t>= tsc_NR_BWP_Id,   // Initial BWP</w:t>
            </w:r>
          </w:p>
          <w:p w14:paraId="21E81301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gramStart"/>
            <w:r w:rsidRPr="00700D58">
              <w:rPr>
                <w:lang w:val="en-US"/>
              </w:rPr>
              <w:t>BWP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5F2DDDAF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R</w:t>
            </w:r>
            <w:proofErr w:type="gramStart"/>
            <w:r w:rsidRPr="00700D58">
              <w:rPr>
                <w:lang w:val="en-US"/>
              </w:rPr>
              <w:t>15 :</w:t>
            </w:r>
            <w:proofErr w:type="gramEnd"/>
            <w:r w:rsidRPr="00700D58">
              <w:rPr>
                <w:lang w:val="en-US"/>
              </w:rPr>
              <w:t>= cs_38508_BWP (p_SubcarrierSpacing, p_LocationAndBandwidth)</w:t>
            </w:r>
          </w:p>
          <w:p w14:paraId="7D9E77FC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436DF096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gramStart"/>
            <w:r w:rsidRPr="00700D58">
              <w:rPr>
                <w:lang w:val="en-US"/>
              </w:rPr>
              <w:t>Pdcch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6BB39603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lang w:val="en-US"/>
              </w:rPr>
              <w:t>SearchSpaceArray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638EE407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cs_NR_BWP_SearchSpaceConfig_SearchSpaceZero(p_SubcarrierSpacing),</w:t>
            </w:r>
          </w:p>
          <w:p w14:paraId="7BCED2F5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lastRenderedPageBreak/>
              <w:t xml:space="preserve">        cs_NR_BWP_SearchSpaceConfig_CSS(p_NrofCandidates),</w:t>
            </w:r>
          </w:p>
          <w:p w14:paraId="487FE8DB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cs_NR_BWP_SearchSpaceConfig_USS(p_NrofCandidates),</w:t>
            </w:r>
          </w:p>
          <w:p w14:paraId="6E14EA1B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cs_NR_BWP_SearchSpaceConfig_SISS(p_</w:t>
            </w:r>
            <w:proofErr w:type="gramStart"/>
            <w:r w:rsidRPr="00700D58">
              <w:rPr>
                <w:lang w:val="en-US"/>
              </w:rPr>
              <w:t xml:space="preserve">NrofCandidates)   </w:t>
            </w:r>
            <w:proofErr w:type="gramEnd"/>
            <w:r w:rsidRPr="00700D58">
              <w:rPr>
                <w:lang w:val="en-US"/>
              </w:rPr>
              <w:t xml:space="preserve">                          // @sic R5-191187 sic@</w:t>
            </w:r>
          </w:p>
          <w:p w14:paraId="3365F1C4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68F8ABAA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lang w:val="en-US"/>
              </w:rPr>
              <w:t>CoresetArray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26DE9331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cs_NR_ASN1_ControlResourceSet(cs_NR_ControlResourceSetZeroAtSS(p_PhysCellId)), // CORESET#0 according to 38.211 clause 7.3.2.2 with shift index being the physical layer cell id @sic R5-190786, RP-182523 sic@ */</w:t>
            </w:r>
          </w:p>
          <w:p w14:paraId="43C190FF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cs_NR_ASN1_ControlResourceSet(cs_38508_</w:t>
            </w:r>
            <w:proofErr w:type="gramStart"/>
            <w:r w:rsidRPr="00700D58">
              <w:rPr>
                <w:lang w:val="en-US"/>
              </w:rPr>
              <w:t>ControlResourceSet(</w:t>
            </w:r>
            <w:proofErr w:type="gramEnd"/>
            <w:r w:rsidRPr="00700D58">
              <w:rPr>
                <w:lang w:val="en-US"/>
              </w:rPr>
              <w:t>))                   // default CORESET as according to 38.508-1 Table 4.6.3-17</w:t>
            </w:r>
          </w:p>
          <w:p w14:paraId="73E46A70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1CD448CB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lang w:val="en-US"/>
              </w:rPr>
              <w:t>RelativeTxPower  :</w:t>
            </w:r>
            <w:proofErr w:type="gramEnd"/>
            <w:r w:rsidRPr="00700D58">
              <w:rPr>
                <w:lang w:val="en-US"/>
              </w:rPr>
              <w:t>= cs_NR_PDCCH_EPREs_Def,</w:t>
            </w:r>
          </w:p>
          <w:p w14:paraId="16F96233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Coreset0_</w:t>
            </w:r>
            <w:proofErr w:type="gramStart"/>
            <w:r w:rsidRPr="00700D58">
              <w:rPr>
                <w:lang w:val="en-US"/>
              </w:rPr>
              <w:t>OffsetRBs :</w:t>
            </w:r>
            <w:proofErr w:type="gramEnd"/>
            <w:r w:rsidRPr="00700D58">
              <w:rPr>
                <w:lang w:val="en-US"/>
              </w:rPr>
              <w:t>= p_Coreset0_OffsetRBs //@sic R5-201020 sic@</w:t>
            </w:r>
          </w:p>
          <w:p w14:paraId="7838F8D2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3CAE7644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gramStart"/>
            <w:r w:rsidRPr="00700D58">
              <w:rPr>
                <w:lang w:val="en-US"/>
              </w:rPr>
              <w:t>Pdsch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0BFBF0CA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lang w:val="en-US"/>
              </w:rPr>
              <w:t>ConfigCommon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5B511FF1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R</w:t>
            </w:r>
            <w:proofErr w:type="gramStart"/>
            <w:r w:rsidRPr="00700D58">
              <w:rPr>
                <w:lang w:val="en-US"/>
              </w:rPr>
              <w:t>15 :</w:t>
            </w:r>
            <w:proofErr w:type="gramEnd"/>
            <w:r w:rsidRPr="00700D58">
              <w:rPr>
                <w:lang w:val="en-US"/>
              </w:rPr>
              <w:t>= cs_38508_PDSCH_ConfigCommon(p_PDSCH_TimeDomainResourceAllocationList)</w:t>
            </w:r>
          </w:p>
          <w:p w14:paraId="524340FC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7920D49E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lang w:val="en-US"/>
              </w:rPr>
              <w:t>ConfigDedicated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7B899FC4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R</w:t>
            </w:r>
            <w:proofErr w:type="gramStart"/>
            <w:r w:rsidRPr="00700D58">
              <w:rPr>
                <w:lang w:val="en-US"/>
              </w:rPr>
              <w:t>15 :</w:t>
            </w:r>
            <w:proofErr w:type="gramEnd"/>
            <w:r w:rsidRPr="00700D58">
              <w:rPr>
                <w:lang w:val="en-US"/>
              </w:rPr>
              <w:t>= cs_38508_PDSCH_Config(p_DMRS_DownlinkConfig, p_Mcs_Table, p_SSB_Index)</w:t>
            </w:r>
          </w:p>
          <w:p w14:paraId="69C31178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7B821EC1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lang w:val="en-US"/>
              </w:rPr>
              <w:t>RelativeTxPower :</w:t>
            </w:r>
            <w:proofErr w:type="gramEnd"/>
            <w:r w:rsidRPr="00700D58">
              <w:rPr>
                <w:lang w:val="en-US"/>
              </w:rPr>
              <w:t>= cs_NR_PDSCH_EPREs_Def</w:t>
            </w:r>
          </w:p>
          <w:p w14:paraId="49E2BD1C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1A7DC3B3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gramStart"/>
            <w:r w:rsidRPr="00700D58">
              <w:rPr>
                <w:lang w:val="en-US"/>
              </w:rPr>
              <w:t>Sps  :</w:t>
            </w:r>
            <w:proofErr w:type="gramEnd"/>
            <w:r w:rsidRPr="00700D58">
              <w:rPr>
                <w:lang w:val="en-US"/>
              </w:rPr>
              <w:t>= omit</w:t>
            </w:r>
          </w:p>
          <w:p w14:paraId="65C96C69" w14:textId="77777777" w:rsidR="00D20AE9" w:rsidRPr="00700D58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}</w:t>
            </w:r>
            <w:r>
              <w:rPr>
                <w:rFonts w:ascii="SimSun" w:hAnsi="SimSun" w:cs="SimSun" w:hint="eastAsia"/>
                <w:lang w:val="en-US" w:eastAsia="zh-CN"/>
              </w:rPr>
              <w:t>；</w:t>
            </w:r>
          </w:p>
          <w:p w14:paraId="7B50F5CC" w14:textId="77777777" w:rsidR="00D20AE9" w:rsidRDefault="00D20AE9" w:rsidP="00AB177F">
            <w:pPr>
              <w:rPr>
                <w:lang w:val="en-US"/>
              </w:rPr>
            </w:pPr>
            <w:r w:rsidRPr="00700D58">
              <w:rPr>
                <w:lang w:val="en-US"/>
              </w:rPr>
              <w:t>}</w:t>
            </w:r>
          </w:p>
        </w:tc>
      </w:tr>
    </w:tbl>
    <w:p w14:paraId="51CE2F78" w14:textId="77777777" w:rsidR="00D20AE9" w:rsidRDefault="00D20AE9" w:rsidP="00D20AE9">
      <w:pPr>
        <w:rPr>
          <w:lang w:val="en-US"/>
        </w:rPr>
      </w:pPr>
    </w:p>
    <w:p w14:paraId="6DFFF684" w14:textId="77777777" w:rsidR="00D20AE9" w:rsidRDefault="00D20AE9" w:rsidP="00D20AE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20AE9" w14:paraId="6253D7AF" w14:textId="77777777" w:rsidTr="00AB177F">
        <w:tc>
          <w:tcPr>
            <w:tcW w:w="9855" w:type="dxa"/>
          </w:tcPr>
          <w:p w14:paraId="0FA123B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template (value) NR_DownlinkBWP_Type cs_38508_DownlinkBWP_</w:t>
            </w:r>
            <w:proofErr w:type="gramStart"/>
            <w:r w:rsidRPr="0081758E">
              <w:rPr>
                <w:lang w:val="en-US"/>
              </w:rPr>
              <w:t>Initial(</w:t>
            </w:r>
            <w:proofErr w:type="gramEnd"/>
            <w:r w:rsidRPr="0081758E">
              <w:rPr>
                <w:lang w:val="en-US"/>
              </w:rPr>
              <w:t>SubcarrierSpacing p_SubcarrierSpacing,</w:t>
            </w:r>
          </w:p>
          <w:p w14:paraId="33E2C29F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PhysCellId p_PhysCellId,</w:t>
            </w:r>
          </w:p>
          <w:p w14:paraId="1D5123A2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BWP.locationAndBandwidth p_LocationAndBandwidth,</w:t>
            </w:r>
          </w:p>
          <w:p w14:paraId="4CD0B779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DMRS_DownlinkConfig p_DMRS_DownlinkConfig,</w:t>
            </w:r>
          </w:p>
          <w:p w14:paraId="7E1B6A94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NR_SearchSpace_NrofCandidates_Type p_NrofCandidates,</w:t>
            </w:r>
          </w:p>
          <w:p w14:paraId="7CD4B6DC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PDSCH_TimeDomainResourceAllocationList p_PDSCH_TimeDomainResourceAllocationList,</w:t>
            </w:r>
          </w:p>
          <w:p w14:paraId="077802F2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lastRenderedPageBreak/>
              <w:t xml:space="preserve">                                                                    template (omit) PDSCH_Config.mcs_Table p_Mcs_</w:t>
            </w:r>
            <w:proofErr w:type="gramStart"/>
            <w:r w:rsidRPr="0081758E">
              <w:rPr>
                <w:lang w:val="en-US"/>
              </w:rPr>
              <w:t>Table :</w:t>
            </w:r>
            <w:proofErr w:type="gramEnd"/>
            <w:r w:rsidRPr="0081758E">
              <w:rPr>
                <w:lang w:val="en-US"/>
              </w:rPr>
              <w:t>= omit,</w:t>
            </w:r>
          </w:p>
          <w:p w14:paraId="2215BC7B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(omit) integer p_Coreset0_OffsetRBs,</w:t>
            </w:r>
          </w:p>
          <w:p w14:paraId="36EC87DC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SSB_Index p_SSB_Index</w:t>
            </w:r>
            <w:proofErr w:type="gramStart"/>
            <w:r w:rsidRPr="0081758E">
              <w:rPr>
                <w:lang w:val="en-US"/>
              </w:rPr>
              <w:t>) :</w:t>
            </w:r>
            <w:proofErr w:type="gramEnd"/>
            <w:r w:rsidRPr="0081758E">
              <w:rPr>
                <w:lang w:val="en-US"/>
              </w:rPr>
              <w:t>=</w:t>
            </w:r>
          </w:p>
          <w:p w14:paraId="2B24E036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</w:t>
            </w:r>
            <w:proofErr w:type="gramStart"/>
            <w:r w:rsidRPr="0081758E">
              <w:rPr>
                <w:lang w:val="en-US"/>
              </w:rPr>
              <w:t>{ /</w:t>
            </w:r>
            <w:proofErr w:type="gramEnd"/>
            <w:r w:rsidRPr="0081758E">
              <w:rPr>
                <w:lang w:val="en-US"/>
              </w:rPr>
              <w:t>/ Acc to 38.508-1 Table 4.6.3-9: BWP-Downlink</w:t>
            </w:r>
          </w:p>
          <w:p w14:paraId="40BA309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// @sic R5-190670: p_Mcs_</w:t>
            </w:r>
            <w:proofErr w:type="gramStart"/>
            <w:r w:rsidRPr="0081758E">
              <w:rPr>
                <w:lang w:val="en-US"/>
              </w:rPr>
              <w:t>Table:=</w:t>
            </w:r>
            <w:proofErr w:type="gramEnd"/>
            <w:r w:rsidRPr="0081758E">
              <w:rPr>
                <w:lang w:val="en-US"/>
              </w:rPr>
              <w:t>omit per default sic@</w:t>
            </w:r>
          </w:p>
          <w:p w14:paraId="41E5DFF3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/* @sic R5-190786: p_PhysCellId sic@ */</w:t>
            </w:r>
          </w:p>
          <w:p w14:paraId="2ACD4CBD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/* @status    APPROVED (ENDC, IMS, NR5GC, NR5GC_IRAT, POS) */</w:t>
            </w:r>
          </w:p>
          <w:p w14:paraId="2105B1E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gramStart"/>
            <w:r w:rsidRPr="0081758E">
              <w:rPr>
                <w:lang w:val="en-US"/>
              </w:rPr>
              <w:t>Id :</w:t>
            </w:r>
            <w:proofErr w:type="gramEnd"/>
            <w:r w:rsidRPr="0081758E">
              <w:rPr>
                <w:lang w:val="en-US"/>
              </w:rPr>
              <w:t>= tsc_NR_BWP_Id,   // Initial BWP</w:t>
            </w:r>
          </w:p>
          <w:p w14:paraId="72858F3A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gramStart"/>
            <w:r w:rsidRPr="0081758E">
              <w:rPr>
                <w:lang w:val="en-US"/>
              </w:rPr>
              <w:t>BWP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08D48E66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R</w:t>
            </w:r>
            <w:proofErr w:type="gramStart"/>
            <w:r w:rsidRPr="0081758E">
              <w:rPr>
                <w:lang w:val="en-US"/>
              </w:rPr>
              <w:t>15 :</w:t>
            </w:r>
            <w:proofErr w:type="gramEnd"/>
            <w:r w:rsidRPr="0081758E">
              <w:rPr>
                <w:lang w:val="en-US"/>
              </w:rPr>
              <w:t>= cs_38508_BWP (p_SubcarrierSpacing, p_LocationAndBandwidth)</w:t>
            </w:r>
          </w:p>
          <w:p w14:paraId="5D6788F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67FD4DA1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gramStart"/>
            <w:r w:rsidRPr="0081758E">
              <w:rPr>
                <w:lang w:val="en-US"/>
              </w:rPr>
              <w:t>Pdcch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7B980FA6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gramStart"/>
            <w:r w:rsidRPr="0081758E">
              <w:rPr>
                <w:lang w:val="en-US"/>
              </w:rPr>
              <w:t>SearchSpaceArray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139D3E4E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cs_NR_BWP_SearchSpaceConfig_SearchSpaceZero(p_SubcarrierSpacing),</w:t>
            </w:r>
          </w:p>
          <w:p w14:paraId="126BF88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cs_NR_BWP_SearchSpaceConfig_CSS(p_NrofCandidates),</w:t>
            </w:r>
          </w:p>
          <w:p w14:paraId="532908E3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cs_NR_BWP_SearchSpaceConfig_USS(p_NrofCandidates),</w:t>
            </w:r>
          </w:p>
          <w:p w14:paraId="6846C3C1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cs_NR_BWP_SearchSpaceConfig_SISS(p_</w:t>
            </w:r>
            <w:proofErr w:type="gramStart"/>
            <w:r w:rsidRPr="0081758E">
              <w:rPr>
                <w:lang w:val="en-US"/>
              </w:rPr>
              <w:t xml:space="preserve">NrofCandidates)   </w:t>
            </w:r>
            <w:proofErr w:type="gramEnd"/>
            <w:r w:rsidRPr="0081758E">
              <w:rPr>
                <w:lang w:val="en-US"/>
              </w:rPr>
              <w:t xml:space="preserve">                          // @sic R5-191187 sic@</w:t>
            </w:r>
          </w:p>
          <w:p w14:paraId="7DD0B467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4AA5C5D5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gramStart"/>
            <w:r w:rsidRPr="0081758E">
              <w:rPr>
                <w:lang w:val="en-US"/>
              </w:rPr>
              <w:t>CoresetArray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54A3644E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cs_NR_ASN1_ControlResourceSet(cs_NR_ControlResourceSetZeroAtSS(p_PhysCellId)), // CORESET#0 according to 38.211 clause 7.3.2.2 with shift index being the physical layer cell id @sic R5-190786, RP-182523 sic@ */</w:t>
            </w:r>
          </w:p>
          <w:p w14:paraId="1B4BDBB4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cs_NR_ASN1_ControlResourceSet(cs_38508_</w:t>
            </w:r>
            <w:proofErr w:type="gramStart"/>
            <w:r w:rsidRPr="0081758E">
              <w:rPr>
                <w:lang w:val="en-US"/>
              </w:rPr>
              <w:t>ControlResourceSet(</w:t>
            </w:r>
            <w:proofErr w:type="gramEnd"/>
            <w:r w:rsidRPr="0081758E">
              <w:rPr>
                <w:lang w:val="en-US"/>
              </w:rPr>
              <w:t>))                   // default CORESET as according to 38.508-1 Table 4.6.3-17</w:t>
            </w:r>
          </w:p>
          <w:p w14:paraId="48385A49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34EC90D1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gramStart"/>
            <w:r w:rsidRPr="0081758E">
              <w:rPr>
                <w:lang w:val="en-US"/>
              </w:rPr>
              <w:t>RelativeTxPower  :</w:t>
            </w:r>
            <w:proofErr w:type="gramEnd"/>
            <w:r w:rsidRPr="0081758E">
              <w:rPr>
                <w:lang w:val="en-US"/>
              </w:rPr>
              <w:t>= cs_NR_PDCCH_EPREs_Def,</w:t>
            </w:r>
          </w:p>
          <w:p w14:paraId="727C63C9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Coreset0_</w:t>
            </w:r>
            <w:proofErr w:type="gramStart"/>
            <w:r w:rsidRPr="0081758E">
              <w:rPr>
                <w:lang w:val="en-US"/>
              </w:rPr>
              <w:t>OffsetRBs :</w:t>
            </w:r>
            <w:proofErr w:type="gramEnd"/>
            <w:r w:rsidRPr="0081758E">
              <w:rPr>
                <w:lang w:val="en-US"/>
              </w:rPr>
              <w:t>= p_Coreset0_OffsetRBs</w:t>
            </w:r>
            <w:r w:rsidRPr="00700D58">
              <w:rPr>
                <w:highlight w:val="yellow"/>
                <w:lang w:val="en-US"/>
              </w:rPr>
              <w:t>,</w:t>
            </w:r>
            <w:r w:rsidRPr="0081758E">
              <w:rPr>
                <w:lang w:val="en-US"/>
              </w:rPr>
              <w:t xml:space="preserve"> //@sic R5-201020 sic@</w:t>
            </w:r>
          </w:p>
          <w:p w14:paraId="290D0943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gramStart"/>
            <w:r w:rsidRPr="00700D58">
              <w:rPr>
                <w:highlight w:val="yellow"/>
                <w:lang w:val="en-US"/>
              </w:rPr>
              <w:t>SearchSpaceExtArray :</w:t>
            </w:r>
            <w:proofErr w:type="gramEnd"/>
            <w:r w:rsidRPr="00700D58">
              <w:rPr>
                <w:highlight w:val="yellow"/>
                <w:lang w:val="en-US"/>
              </w:rPr>
              <w:t>= omit</w:t>
            </w:r>
            <w:r w:rsidRPr="0081758E">
              <w:rPr>
                <w:lang w:val="en-US"/>
              </w:rPr>
              <w:t xml:space="preserve"> </w:t>
            </w:r>
          </w:p>
          <w:p w14:paraId="742910E6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667A4548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gramStart"/>
            <w:r w:rsidRPr="0081758E">
              <w:rPr>
                <w:lang w:val="en-US"/>
              </w:rPr>
              <w:t>Pdsch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7BC0D39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gramStart"/>
            <w:r w:rsidRPr="0081758E">
              <w:rPr>
                <w:lang w:val="en-US"/>
              </w:rPr>
              <w:t>ConfigCommon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2F81378C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R</w:t>
            </w:r>
            <w:proofErr w:type="gramStart"/>
            <w:r w:rsidRPr="0081758E">
              <w:rPr>
                <w:lang w:val="en-US"/>
              </w:rPr>
              <w:t>15 :</w:t>
            </w:r>
            <w:proofErr w:type="gramEnd"/>
            <w:r w:rsidRPr="0081758E">
              <w:rPr>
                <w:lang w:val="en-US"/>
              </w:rPr>
              <w:t>= cs_38508_PDSCH_ConfigCommon(p_PDSCH_TimeDomainResourceAllocationList)</w:t>
            </w:r>
          </w:p>
          <w:p w14:paraId="0B3CAFA2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322A8F0D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gramStart"/>
            <w:r w:rsidRPr="0081758E">
              <w:rPr>
                <w:lang w:val="en-US"/>
              </w:rPr>
              <w:t>ConfigDedicated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25BEBE37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R</w:t>
            </w:r>
            <w:proofErr w:type="gramStart"/>
            <w:r w:rsidRPr="0081758E">
              <w:rPr>
                <w:lang w:val="en-US"/>
              </w:rPr>
              <w:t>15 :</w:t>
            </w:r>
            <w:proofErr w:type="gramEnd"/>
            <w:r w:rsidRPr="0081758E">
              <w:rPr>
                <w:lang w:val="en-US"/>
              </w:rPr>
              <w:t>= cs_38508_PDSCH_Config(p_DMRS_DownlinkConfig, p_Mcs_Table, p_SSB_Index)</w:t>
            </w:r>
          </w:p>
          <w:p w14:paraId="21940B50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4782D2E7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lastRenderedPageBreak/>
              <w:t xml:space="preserve">      </w:t>
            </w:r>
            <w:proofErr w:type="gramStart"/>
            <w:r w:rsidRPr="0081758E">
              <w:rPr>
                <w:lang w:val="en-US"/>
              </w:rPr>
              <w:t>RelativeTxPower :</w:t>
            </w:r>
            <w:proofErr w:type="gramEnd"/>
            <w:r w:rsidRPr="0081758E">
              <w:rPr>
                <w:lang w:val="en-US"/>
              </w:rPr>
              <w:t>= cs_NR_PDSCH_EPREs_Def</w:t>
            </w:r>
          </w:p>
          <w:p w14:paraId="00E1D5C4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72D27E9E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gramStart"/>
            <w:r w:rsidRPr="0081758E">
              <w:rPr>
                <w:lang w:val="en-US"/>
              </w:rPr>
              <w:t>Sps  :</w:t>
            </w:r>
            <w:proofErr w:type="gramEnd"/>
            <w:r w:rsidRPr="0081758E">
              <w:rPr>
                <w:lang w:val="en-US"/>
              </w:rPr>
              <w:t>= omit</w:t>
            </w:r>
          </w:p>
          <w:p w14:paraId="10505901" w14:textId="77777777" w:rsidR="00D20AE9" w:rsidRPr="0081758E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};</w:t>
            </w:r>
          </w:p>
          <w:p w14:paraId="75734610" w14:textId="77777777" w:rsidR="00D20AE9" w:rsidRDefault="00D20AE9" w:rsidP="00AB177F">
            <w:pPr>
              <w:rPr>
                <w:lang w:val="en-US"/>
              </w:rPr>
            </w:pPr>
            <w:r w:rsidRPr="0081758E">
              <w:rPr>
                <w:lang w:val="en-US"/>
              </w:rPr>
              <w:t>}</w:t>
            </w:r>
          </w:p>
        </w:tc>
      </w:tr>
    </w:tbl>
    <w:p w14:paraId="458648CA" w14:textId="77777777" w:rsidR="00D20AE9" w:rsidRDefault="00D20AE9" w:rsidP="00D20AE9">
      <w:pPr>
        <w:rPr>
          <w:lang w:val="en-US"/>
        </w:rPr>
      </w:pPr>
    </w:p>
    <w:p w14:paraId="254CBB97" w14:textId="2D8A79AC" w:rsidR="00C26D1E" w:rsidRDefault="00C26D1E" w:rsidP="00C26D1E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2" w:name="_Toc121917410"/>
      <w:r>
        <w:rPr>
          <w:b/>
          <w:lang w:val="pt-BR"/>
        </w:rPr>
        <w:t>Change 1</w:t>
      </w:r>
      <w:r w:rsidR="00C863E3">
        <w:rPr>
          <w:b/>
          <w:lang w:val="pt-BR"/>
        </w:rPr>
        <w:t>4</w:t>
      </w:r>
      <w:bookmarkEnd w:id="4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26D1E" w14:paraId="5E926499" w14:textId="77777777" w:rsidTr="00AB177F">
        <w:trPr>
          <w:trHeight w:val="447"/>
        </w:trPr>
        <w:tc>
          <w:tcPr>
            <w:tcW w:w="1985" w:type="dxa"/>
          </w:tcPr>
          <w:p w14:paraId="0BC54C40" w14:textId="77777777" w:rsidR="00C26D1E" w:rsidRPr="00C863E3" w:rsidRDefault="00C26D1E" w:rsidP="00AB177F">
            <w:pPr>
              <w:spacing w:before="40" w:after="40"/>
              <w:rPr>
                <w:rFonts w:ascii="Arial" w:hAnsi="Arial" w:cs="Arial"/>
                <w:b/>
              </w:rPr>
            </w:pPr>
            <w:r w:rsidRPr="00C863E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B0AF62A" w14:textId="4C60E2F7" w:rsidR="00C26D1E" w:rsidRPr="00C863E3" w:rsidRDefault="00C26D1E" w:rsidP="00AB177F">
            <w:pPr>
              <w:spacing w:after="0"/>
            </w:pPr>
            <w:r w:rsidRPr="00C863E3">
              <w:t>New template cs_NR_SearchSpaceTypeAndPriorityList_CSS_DCI_2_6</w:t>
            </w:r>
          </w:p>
        </w:tc>
      </w:tr>
      <w:tr w:rsidR="00C26D1E" w14:paraId="20BCD091" w14:textId="77777777" w:rsidTr="00AB177F">
        <w:trPr>
          <w:trHeight w:val="452"/>
        </w:trPr>
        <w:tc>
          <w:tcPr>
            <w:tcW w:w="1985" w:type="dxa"/>
          </w:tcPr>
          <w:p w14:paraId="312A3C64" w14:textId="77777777" w:rsidR="00C26D1E" w:rsidRDefault="00C26D1E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5B9701" w14:textId="77777777" w:rsidR="00C26D1E" w:rsidRDefault="00C26D1E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C26D1E" w14:paraId="4CA5A6D3" w14:textId="77777777" w:rsidTr="00AB177F">
        <w:tc>
          <w:tcPr>
            <w:tcW w:w="1985" w:type="dxa"/>
          </w:tcPr>
          <w:p w14:paraId="0699FDEE" w14:textId="77777777" w:rsidR="00C26D1E" w:rsidRDefault="00C26D1E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AF503A" w14:textId="571EFC9A" w:rsidR="00C26D1E" w:rsidRPr="00D20AE9" w:rsidRDefault="00C26D1E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wrapper template</w:t>
            </w:r>
          </w:p>
        </w:tc>
      </w:tr>
      <w:tr w:rsidR="00C26D1E" w14:paraId="5CE01A64" w14:textId="77777777" w:rsidTr="00AB177F">
        <w:tc>
          <w:tcPr>
            <w:tcW w:w="1985" w:type="dxa"/>
          </w:tcPr>
          <w:p w14:paraId="09FDB9C2" w14:textId="77777777" w:rsidR="00C26D1E" w:rsidRDefault="00C26D1E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CBF76E" w14:textId="77777777" w:rsidR="00C26D1E" w:rsidRDefault="00C26D1E" w:rsidP="00AB177F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C26D1E" w14:paraId="4ECCD18F" w14:textId="77777777" w:rsidTr="00AB177F">
        <w:tc>
          <w:tcPr>
            <w:tcW w:w="1985" w:type="dxa"/>
          </w:tcPr>
          <w:p w14:paraId="1C614998" w14:textId="77777777" w:rsidR="00C26D1E" w:rsidRDefault="00C26D1E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B5108D6" w14:textId="11233C57" w:rsidR="00C26D1E" w:rsidRDefault="003F2927" w:rsidP="00AB177F">
            <w:pPr>
              <w:rPr>
                <w:rFonts w:ascii="Arial" w:hAnsi="Arial"/>
                <w:highlight w:val="cyan"/>
              </w:rPr>
            </w:pPr>
            <w:r w:rsidRPr="00C2059E">
              <w:rPr>
                <w:rFonts w:ascii="Arial" w:hAnsi="Arial"/>
                <w:highlight w:val="red"/>
              </w:rPr>
              <w:t>Not needed, s</w:t>
            </w:r>
            <w:r w:rsidR="0059105E" w:rsidRPr="00C2059E">
              <w:rPr>
                <w:rFonts w:ascii="Arial" w:hAnsi="Arial"/>
                <w:highlight w:val="red"/>
              </w:rPr>
              <w:t>ee change 9</w:t>
            </w:r>
          </w:p>
        </w:tc>
      </w:tr>
    </w:tbl>
    <w:p w14:paraId="2290304B" w14:textId="77777777" w:rsidR="00C26D1E" w:rsidRDefault="00C26D1E" w:rsidP="00C26D1E">
      <w:pPr>
        <w:rPr>
          <w:lang w:val="en-US"/>
        </w:rPr>
      </w:pPr>
    </w:p>
    <w:p w14:paraId="79538CF6" w14:textId="77777777" w:rsidR="006572AB" w:rsidRDefault="006572AB" w:rsidP="006572AB">
      <w:pPr>
        <w:rPr>
          <w:rFonts w:cs="Arial"/>
          <w:color w:val="FF0000"/>
        </w:rPr>
      </w:pPr>
    </w:p>
    <w:p w14:paraId="39272CDD" w14:textId="77777777" w:rsidR="00C26D1E" w:rsidRDefault="00C26D1E" w:rsidP="00C26D1E"/>
    <w:p w14:paraId="2EF0FD91" w14:textId="78E344A2" w:rsidR="00C26D1E" w:rsidRDefault="00C26D1E" w:rsidP="00C26D1E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6D1E" w14:paraId="4DB3037A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100" w14:textId="77777777" w:rsidR="00C26D1E" w:rsidRDefault="00C26D1E" w:rsidP="00AB177F">
            <w:r>
              <w:t xml:space="preserve">  template (value) NR_SearchSpaceTypeAndPriorityList_Type </w:t>
            </w:r>
            <w:r w:rsidRPr="00C863E3">
              <w:t>cs_NR_SearchSpaceTypeAndPriorityList_CSS_DCI_2_</w:t>
            </w:r>
            <w:proofErr w:type="gramStart"/>
            <w:r w:rsidRPr="00C863E3">
              <w:t>6 :</w:t>
            </w:r>
            <w:proofErr w:type="gramEnd"/>
            <w:r w:rsidRPr="00C863E3">
              <w:t>=</w:t>
            </w:r>
          </w:p>
          <w:p w14:paraId="1FC7F83A" w14:textId="77777777" w:rsidR="00C26D1E" w:rsidRDefault="00C26D1E" w:rsidP="00AB177F">
            <w:r>
              <w:t xml:space="preserve">  {</w:t>
            </w:r>
          </w:p>
          <w:p w14:paraId="558A79D9" w14:textId="77777777" w:rsidR="00C26D1E" w:rsidRDefault="00C26D1E" w:rsidP="00AB177F">
            <w:r>
              <w:t xml:space="preserve">    tsc_NR_SearchSpaceTypeAndPriority_CssType3</w:t>
            </w:r>
          </w:p>
          <w:p w14:paraId="3C715D30" w14:textId="77777777" w:rsidR="00C26D1E" w:rsidRDefault="00C26D1E" w:rsidP="00AB177F">
            <w:r>
              <w:t xml:space="preserve">  };</w:t>
            </w:r>
          </w:p>
          <w:p w14:paraId="6410CEBB" w14:textId="77777777" w:rsidR="00C26D1E" w:rsidRDefault="00C26D1E" w:rsidP="00AB177F"/>
          <w:p w14:paraId="4DC30566" w14:textId="2FC76C9C" w:rsidR="00C26D1E" w:rsidRDefault="00C26D1E" w:rsidP="00AB177F"/>
        </w:tc>
      </w:tr>
    </w:tbl>
    <w:p w14:paraId="67994EF6" w14:textId="41453D19" w:rsidR="00C26D1E" w:rsidRDefault="00C26D1E" w:rsidP="00C26D1E"/>
    <w:p w14:paraId="4835CBF9" w14:textId="47172BD5" w:rsidR="009A0663" w:rsidRDefault="009A0663" w:rsidP="009A0663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3" w:name="_Toc121917411"/>
      <w:r>
        <w:rPr>
          <w:b/>
          <w:lang w:val="pt-BR"/>
        </w:rPr>
        <w:t>Change 1</w:t>
      </w:r>
      <w:r w:rsidR="00C863E3">
        <w:rPr>
          <w:b/>
          <w:lang w:val="pt-BR"/>
        </w:rPr>
        <w:t>5</w:t>
      </w:r>
      <w:bookmarkEnd w:id="4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0663" w14:paraId="3036E958" w14:textId="77777777" w:rsidTr="00AB177F">
        <w:trPr>
          <w:trHeight w:val="447"/>
        </w:trPr>
        <w:tc>
          <w:tcPr>
            <w:tcW w:w="1985" w:type="dxa"/>
          </w:tcPr>
          <w:p w14:paraId="52DEE553" w14:textId="77777777" w:rsidR="009A0663" w:rsidRDefault="009A0663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108123" w14:textId="18BA72FF" w:rsidR="009A0663" w:rsidRDefault="009A0663" w:rsidP="00AB177F">
            <w:pPr>
              <w:spacing w:after="0"/>
            </w:pPr>
            <w:r w:rsidRPr="00C863E3">
              <w:t>New template cs_NR_BWP_SearchSpaceConfig_CSS_DCI_2_6</w:t>
            </w:r>
          </w:p>
        </w:tc>
      </w:tr>
      <w:tr w:rsidR="009A0663" w14:paraId="2989E653" w14:textId="77777777" w:rsidTr="00AB177F">
        <w:trPr>
          <w:trHeight w:val="452"/>
        </w:trPr>
        <w:tc>
          <w:tcPr>
            <w:tcW w:w="1985" w:type="dxa"/>
          </w:tcPr>
          <w:p w14:paraId="45A28F56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61C331" w14:textId="77777777" w:rsidR="009A0663" w:rsidRDefault="009A0663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9A0663" w14:paraId="654409EF" w14:textId="77777777" w:rsidTr="00AB177F">
        <w:tc>
          <w:tcPr>
            <w:tcW w:w="1985" w:type="dxa"/>
          </w:tcPr>
          <w:p w14:paraId="2A55C87C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F8F7B7" w14:textId="5D73D869" w:rsidR="009A0663" w:rsidRPr="00D20AE9" w:rsidRDefault="009A0663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template</w:t>
            </w:r>
            <w:r w:rsidR="007F4BD1">
              <w:rPr>
                <w:lang w:val="en-SG"/>
              </w:rPr>
              <w:t xml:space="preserve"> for DCI 2_6 confriguration</w:t>
            </w:r>
          </w:p>
        </w:tc>
      </w:tr>
      <w:tr w:rsidR="009A0663" w14:paraId="5B675985" w14:textId="77777777" w:rsidTr="00AB177F">
        <w:tc>
          <w:tcPr>
            <w:tcW w:w="1985" w:type="dxa"/>
          </w:tcPr>
          <w:p w14:paraId="7E3E0996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02B1AF" w14:textId="77777777" w:rsidR="009A0663" w:rsidRDefault="009A0663" w:rsidP="00AB177F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9A0663" w14:paraId="22761B05" w14:textId="77777777" w:rsidTr="00AB177F">
        <w:tc>
          <w:tcPr>
            <w:tcW w:w="1985" w:type="dxa"/>
          </w:tcPr>
          <w:p w14:paraId="26E22014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BF57429" w14:textId="4D8DED32" w:rsidR="009A0663" w:rsidRDefault="003F2927" w:rsidP="00AB177F">
            <w:pPr>
              <w:rPr>
                <w:rFonts w:ascii="Arial" w:hAnsi="Arial"/>
                <w:highlight w:val="cyan"/>
              </w:rPr>
            </w:pPr>
            <w:r w:rsidRPr="00C2059E">
              <w:rPr>
                <w:rFonts w:ascii="Arial" w:hAnsi="Arial"/>
                <w:highlight w:val="red"/>
              </w:rPr>
              <w:t>Not needed, s</w:t>
            </w:r>
            <w:r w:rsidR="0059105E" w:rsidRPr="00C2059E">
              <w:rPr>
                <w:rFonts w:ascii="Arial" w:hAnsi="Arial"/>
                <w:highlight w:val="red"/>
              </w:rPr>
              <w:t>ee change 9</w:t>
            </w:r>
          </w:p>
        </w:tc>
      </w:tr>
    </w:tbl>
    <w:p w14:paraId="27F7454B" w14:textId="77777777" w:rsidR="009A0663" w:rsidRDefault="009A0663" w:rsidP="009A0663">
      <w:pPr>
        <w:rPr>
          <w:lang w:val="en-US"/>
        </w:rPr>
      </w:pPr>
    </w:p>
    <w:p w14:paraId="542A03BE" w14:textId="77777777" w:rsidR="009A0663" w:rsidRDefault="009A0663" w:rsidP="009A0663">
      <w:pPr>
        <w:rPr>
          <w:rFonts w:cs="Arial"/>
          <w:color w:val="FF0000"/>
        </w:rPr>
      </w:pPr>
    </w:p>
    <w:p w14:paraId="6ADE8463" w14:textId="77777777" w:rsidR="009A0663" w:rsidRDefault="009A0663" w:rsidP="009A0663"/>
    <w:p w14:paraId="7589A72C" w14:textId="77777777" w:rsidR="009A0663" w:rsidRDefault="009A0663" w:rsidP="009A0663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A0663" w14:paraId="096463FD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5B6" w14:textId="77777777" w:rsidR="009A0663" w:rsidRDefault="009A0663" w:rsidP="00AB177F"/>
          <w:p w14:paraId="66A805AE" w14:textId="77777777" w:rsidR="009A0663" w:rsidRDefault="009A0663" w:rsidP="00AB177F">
            <w:r>
              <w:t>template (value) NR_BWP_SearchSpaceConfig_</w:t>
            </w:r>
            <w:r w:rsidRPr="00C863E3">
              <w:t>Type cs_NR_BWP_SearchSpaceConfig_CSS_DCI_2_6</w:t>
            </w:r>
            <w:r>
              <w:t>(template (value) NR_SearchSpace_NrofCandidates_Type p_NrofCandidates,</w:t>
            </w:r>
          </w:p>
          <w:p w14:paraId="56EED7C0" w14:textId="77777777" w:rsidR="009A0663" w:rsidRDefault="009A0663" w:rsidP="00AB177F">
            <w:r>
              <w:t xml:space="preserve">                                                                                 SearchSpaceId p_</w:t>
            </w:r>
            <w:proofErr w:type="gramStart"/>
            <w:r>
              <w:t>SearchSpaceId :</w:t>
            </w:r>
            <w:proofErr w:type="gramEnd"/>
            <w:r>
              <w:t>= 6,</w:t>
            </w:r>
          </w:p>
          <w:p w14:paraId="23D7BE0A" w14:textId="77777777" w:rsidR="009A0663" w:rsidRDefault="009A0663" w:rsidP="00AB177F">
            <w:r>
              <w:t xml:space="preserve">                                                                                 ControlResourceSetId p_</w:t>
            </w:r>
            <w:proofErr w:type="gramStart"/>
            <w:r>
              <w:t>ControlResourceSetId :</w:t>
            </w:r>
            <w:proofErr w:type="gramEnd"/>
            <w:r>
              <w:t>= tsc_NR_ControlResourceSetId) :=</w:t>
            </w:r>
          </w:p>
          <w:p w14:paraId="26A23E95" w14:textId="77777777" w:rsidR="009A0663" w:rsidRDefault="009A0663" w:rsidP="00AB177F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@status    APPROVED (ENDC, IMS, NR5GC, NR5GC_IRAT, POS) */</w:t>
            </w:r>
          </w:p>
          <w:p w14:paraId="39478F67" w14:textId="77777777" w:rsidR="009A0663" w:rsidRDefault="009A0663" w:rsidP="00AB177F">
            <w:r>
              <w:t xml:space="preserve">    //@sic R5-202677 R5-202561 sic@</w:t>
            </w:r>
          </w:p>
          <w:p w14:paraId="095541E1" w14:textId="77777777" w:rsidR="009A0663" w:rsidRDefault="009A0663" w:rsidP="00AB177F">
            <w:r>
              <w:t xml:space="preserve">    </w:t>
            </w:r>
            <w:proofErr w:type="gramStart"/>
            <w:r>
              <w:t>TypeAndPriorityList :</w:t>
            </w:r>
            <w:proofErr w:type="gramEnd"/>
            <w:r>
              <w:t>= cs_NR_SearchSpaceTypeAndPriorityList_CSS_DCI_2_6,</w:t>
            </w:r>
          </w:p>
          <w:p w14:paraId="26CD17F3" w14:textId="77777777" w:rsidR="009A0663" w:rsidRDefault="009A0663" w:rsidP="00AB177F">
            <w:r>
              <w:t xml:space="preserve">    </w:t>
            </w:r>
            <w:proofErr w:type="gramStart"/>
            <w:r>
              <w:t>AggregationLevel :</w:t>
            </w:r>
            <w:proofErr w:type="gramEnd"/>
            <w:r>
              <w:t>= AggregationLevel4,                      // according to 38.523-3 clause 7.1.2.1.2</w:t>
            </w:r>
          </w:p>
          <w:p w14:paraId="251C9C7F" w14:textId="77777777" w:rsidR="009A0663" w:rsidRDefault="009A0663" w:rsidP="00AB177F">
            <w:r>
              <w:t xml:space="preserve">    </w:t>
            </w:r>
            <w:proofErr w:type="gramStart"/>
            <w:r>
              <w:t>SearchSpaceConfigAtUE :</w:t>
            </w:r>
            <w:proofErr w:type="gramEnd"/>
            <w:r>
              <w:t>= {</w:t>
            </w:r>
          </w:p>
          <w:p w14:paraId="55AC7818" w14:textId="77777777" w:rsidR="009A0663" w:rsidRDefault="009A0663" w:rsidP="00AB177F">
            <w:r>
              <w:t xml:space="preserve">      R</w:t>
            </w:r>
            <w:proofErr w:type="gramStart"/>
            <w:r>
              <w:t>15 :</w:t>
            </w:r>
            <w:proofErr w:type="gramEnd"/>
            <w:r>
              <w:t>= cs_38508_SearchSpace(p_SearchSpaceId, p_ControlResourceSetId, cs_NR_SearchSpace_SearchSpaceType_CSS_DCI_2_6, p_NrofCandidates)</w:t>
            </w:r>
          </w:p>
          <w:p w14:paraId="54882741" w14:textId="77777777" w:rsidR="009A0663" w:rsidRDefault="009A0663" w:rsidP="00AB177F">
            <w:r>
              <w:t xml:space="preserve">    }</w:t>
            </w:r>
          </w:p>
          <w:p w14:paraId="0656D018" w14:textId="77777777" w:rsidR="009A0663" w:rsidRDefault="009A0663" w:rsidP="00AB177F">
            <w:r>
              <w:t xml:space="preserve">  };</w:t>
            </w:r>
          </w:p>
          <w:p w14:paraId="4B79D646" w14:textId="101E1A5C" w:rsidR="009A0663" w:rsidRDefault="009A0663" w:rsidP="009A0663">
            <w:r>
              <w:t xml:space="preserve">  </w:t>
            </w:r>
          </w:p>
          <w:p w14:paraId="35A4ABED" w14:textId="690493E8" w:rsidR="009A0663" w:rsidRDefault="009A0663" w:rsidP="00AB177F"/>
        </w:tc>
      </w:tr>
    </w:tbl>
    <w:p w14:paraId="6B5C9FEC" w14:textId="77777777" w:rsidR="009A0663" w:rsidRDefault="009A0663" w:rsidP="009A0663"/>
    <w:p w14:paraId="73151ABC" w14:textId="5C6C7025" w:rsidR="009A0663" w:rsidRDefault="009A0663" w:rsidP="009A0663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121917412"/>
      <w:r>
        <w:rPr>
          <w:b/>
          <w:lang w:val="pt-BR"/>
        </w:rPr>
        <w:t>Change 1</w:t>
      </w:r>
      <w:r w:rsidR="00C863E3">
        <w:rPr>
          <w:b/>
          <w:lang w:val="pt-BR"/>
        </w:rPr>
        <w:t>6</w:t>
      </w:r>
      <w:bookmarkEnd w:id="4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0663" w14:paraId="003D30BE" w14:textId="77777777" w:rsidTr="00AB177F">
        <w:trPr>
          <w:trHeight w:val="447"/>
        </w:trPr>
        <w:tc>
          <w:tcPr>
            <w:tcW w:w="1985" w:type="dxa"/>
          </w:tcPr>
          <w:p w14:paraId="0BAF9284" w14:textId="77777777" w:rsidR="009A0663" w:rsidRDefault="009A0663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9947AF0" w14:textId="5CFA5CDF" w:rsidR="009A0663" w:rsidRDefault="009A0663" w:rsidP="00AB177F">
            <w:pPr>
              <w:spacing w:after="0"/>
            </w:pPr>
            <w:r w:rsidRPr="00C863E3">
              <w:t xml:space="preserve">New template </w:t>
            </w:r>
            <w:r w:rsidR="007F4BD1" w:rsidRPr="00C863E3">
              <w:t>cs_NR_BWP_SearchSpaceExtConfig_DCI_2_6</w:t>
            </w:r>
          </w:p>
        </w:tc>
      </w:tr>
      <w:tr w:rsidR="009A0663" w14:paraId="290EC63B" w14:textId="77777777" w:rsidTr="00AB177F">
        <w:trPr>
          <w:trHeight w:val="452"/>
        </w:trPr>
        <w:tc>
          <w:tcPr>
            <w:tcW w:w="1985" w:type="dxa"/>
          </w:tcPr>
          <w:p w14:paraId="46839D8C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3FEA5D" w14:textId="77777777" w:rsidR="009A0663" w:rsidRDefault="009A0663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9A0663" w14:paraId="19F5A721" w14:textId="77777777" w:rsidTr="00AB177F">
        <w:tc>
          <w:tcPr>
            <w:tcW w:w="1985" w:type="dxa"/>
          </w:tcPr>
          <w:p w14:paraId="36D7941C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59C560" w14:textId="6E00D722" w:rsidR="009A0663" w:rsidRPr="00D20AE9" w:rsidRDefault="009A0663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template</w:t>
            </w:r>
            <w:r w:rsidR="007F4BD1">
              <w:rPr>
                <w:lang w:val="en-SG"/>
              </w:rPr>
              <w:t xml:space="preserve"> for DCI 2_6 configuration</w:t>
            </w:r>
          </w:p>
        </w:tc>
      </w:tr>
      <w:tr w:rsidR="009A0663" w14:paraId="6000DFC0" w14:textId="77777777" w:rsidTr="00AB177F">
        <w:tc>
          <w:tcPr>
            <w:tcW w:w="1985" w:type="dxa"/>
          </w:tcPr>
          <w:p w14:paraId="001959C2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79526DD" w14:textId="77777777" w:rsidR="009A0663" w:rsidRDefault="009A0663" w:rsidP="00AB177F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9A0663" w14:paraId="6B5C87AB" w14:textId="77777777" w:rsidTr="00AB177F">
        <w:tc>
          <w:tcPr>
            <w:tcW w:w="1985" w:type="dxa"/>
          </w:tcPr>
          <w:p w14:paraId="1C94ACB5" w14:textId="77777777" w:rsidR="009A0663" w:rsidRDefault="009A0663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B25B12" w14:textId="0CC5EDAC" w:rsidR="009A0663" w:rsidRDefault="003F2927" w:rsidP="00AB177F">
            <w:pPr>
              <w:rPr>
                <w:rFonts w:ascii="Arial" w:hAnsi="Arial"/>
                <w:highlight w:val="cyan"/>
              </w:rPr>
            </w:pPr>
            <w:r w:rsidRPr="00C2059E">
              <w:rPr>
                <w:rFonts w:ascii="Arial" w:hAnsi="Arial"/>
                <w:highlight w:val="red"/>
              </w:rPr>
              <w:t>Not needed, s</w:t>
            </w:r>
            <w:r w:rsidR="0059105E" w:rsidRPr="00C2059E">
              <w:rPr>
                <w:rFonts w:ascii="Arial" w:hAnsi="Arial"/>
                <w:highlight w:val="red"/>
              </w:rPr>
              <w:t>ee change 9</w:t>
            </w:r>
          </w:p>
        </w:tc>
      </w:tr>
    </w:tbl>
    <w:p w14:paraId="57CDABEC" w14:textId="77777777" w:rsidR="009A0663" w:rsidRDefault="009A0663" w:rsidP="009A0663">
      <w:pPr>
        <w:rPr>
          <w:lang w:val="en-US"/>
        </w:rPr>
      </w:pPr>
    </w:p>
    <w:p w14:paraId="08495FDE" w14:textId="77777777" w:rsidR="009A0663" w:rsidRDefault="009A0663" w:rsidP="009A0663">
      <w:pPr>
        <w:rPr>
          <w:rFonts w:cs="Arial"/>
          <w:color w:val="FF0000"/>
        </w:rPr>
      </w:pPr>
    </w:p>
    <w:p w14:paraId="01EF870B" w14:textId="77777777" w:rsidR="009A0663" w:rsidRDefault="009A0663" w:rsidP="009A0663"/>
    <w:p w14:paraId="5D1C57BC" w14:textId="77777777" w:rsidR="009A0663" w:rsidRDefault="009A0663" w:rsidP="009A0663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A0663" w14:paraId="1F57082D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C9D4" w14:textId="6F1139E6" w:rsidR="009A0663" w:rsidRDefault="009A0663" w:rsidP="007F4BD1">
            <w:r>
              <w:t xml:space="preserve">  </w:t>
            </w:r>
          </w:p>
          <w:p w14:paraId="7AA67E8A" w14:textId="77777777" w:rsidR="009A0663" w:rsidRDefault="009A0663" w:rsidP="00AB177F">
            <w:r>
              <w:t xml:space="preserve">  </w:t>
            </w:r>
          </w:p>
          <w:p w14:paraId="60516622" w14:textId="77777777" w:rsidR="009A0663" w:rsidRDefault="009A0663" w:rsidP="00AB177F">
            <w:r>
              <w:t xml:space="preserve">  template (value) NR_BWP_SearchSpaceExt_</w:t>
            </w:r>
            <w:r w:rsidRPr="00C863E3">
              <w:t>Type cs_NR_BWP_SearchSpaceExtConfig_DCI_2_</w:t>
            </w:r>
            <w:proofErr w:type="gramStart"/>
            <w:r w:rsidRPr="00C863E3">
              <w:t>6</w:t>
            </w:r>
            <w:r>
              <w:t xml:space="preserve"> :</w:t>
            </w:r>
            <w:proofErr w:type="gramEnd"/>
            <w:r>
              <w:t>=</w:t>
            </w:r>
          </w:p>
          <w:p w14:paraId="2DC82176" w14:textId="77777777" w:rsidR="009A0663" w:rsidRDefault="009A0663" w:rsidP="00AB177F">
            <w:r>
              <w:lastRenderedPageBreak/>
              <w:t xml:space="preserve">  { </w:t>
            </w:r>
          </w:p>
          <w:p w14:paraId="71B8700D" w14:textId="77777777" w:rsidR="009A0663" w:rsidRDefault="009A0663" w:rsidP="00AB177F">
            <w:r>
              <w:t xml:space="preserve">     </w:t>
            </w:r>
            <w:proofErr w:type="gramStart"/>
            <w:r>
              <w:t>SearchSpaceExt :</w:t>
            </w:r>
            <w:proofErr w:type="gramEnd"/>
            <w:r>
              <w:t>= {</w:t>
            </w:r>
          </w:p>
          <w:p w14:paraId="4BAF87CD" w14:textId="77777777" w:rsidR="009A0663" w:rsidRDefault="009A0663" w:rsidP="00AB177F">
            <w:r>
              <w:t xml:space="preserve">       R</w:t>
            </w:r>
            <w:proofErr w:type="gramStart"/>
            <w:r>
              <w:t>16 :</w:t>
            </w:r>
            <w:proofErr w:type="gramEnd"/>
            <w:r>
              <w:t>= {</w:t>
            </w:r>
          </w:p>
          <w:p w14:paraId="27F99EAA" w14:textId="77777777" w:rsidR="009A0663" w:rsidRDefault="009A0663" w:rsidP="00AB177F">
            <w:r>
              <w:t xml:space="preserve">          controlResourceSetId_r</w:t>
            </w:r>
            <w:proofErr w:type="gramStart"/>
            <w:r>
              <w:t>16 :</w:t>
            </w:r>
            <w:proofErr w:type="gramEnd"/>
            <w:r>
              <w:t xml:space="preserve">= 1, </w:t>
            </w:r>
          </w:p>
          <w:p w14:paraId="2E489568" w14:textId="77777777" w:rsidR="009A0663" w:rsidRDefault="009A0663" w:rsidP="00AB177F">
            <w:r>
              <w:t xml:space="preserve">          searchSpaceType_r</w:t>
            </w:r>
            <w:proofErr w:type="gramStart"/>
            <w:r>
              <w:t>16 :</w:t>
            </w:r>
            <w:proofErr w:type="gramEnd"/>
            <w:r>
              <w:t>=</w:t>
            </w:r>
          </w:p>
          <w:p w14:paraId="319892B8" w14:textId="77777777" w:rsidR="009A0663" w:rsidRDefault="009A0663" w:rsidP="00AB177F">
            <w:r>
              <w:tab/>
              <w:t xml:space="preserve">        {</w:t>
            </w:r>
          </w:p>
          <w:p w14:paraId="454171D0" w14:textId="77777777" w:rsidR="009A0663" w:rsidRDefault="009A0663" w:rsidP="00AB177F">
            <w:r>
              <w:tab/>
              <w:t xml:space="preserve">            common_r</w:t>
            </w:r>
            <w:proofErr w:type="gramStart"/>
            <w:r>
              <w:t>16 :</w:t>
            </w:r>
            <w:proofErr w:type="gramEnd"/>
            <w:r>
              <w:t>=</w:t>
            </w:r>
          </w:p>
          <w:p w14:paraId="7AB811A6" w14:textId="77777777" w:rsidR="009A0663" w:rsidRDefault="009A0663" w:rsidP="00AB177F">
            <w:r>
              <w:tab/>
              <w:t xml:space="preserve">            {</w:t>
            </w:r>
          </w:p>
          <w:p w14:paraId="028A0C63" w14:textId="77777777" w:rsidR="009A0663" w:rsidRPr="004A4DF1" w:rsidRDefault="009A0663" w:rsidP="00AB177F">
            <w:pPr>
              <w:rPr>
                <w:lang w:val="de-DE"/>
              </w:rPr>
            </w:pPr>
            <w:r>
              <w:tab/>
              <w:t xml:space="preserve">                </w:t>
            </w:r>
            <w:r w:rsidRPr="004A4DF1">
              <w:rPr>
                <w:lang w:val="de-DE"/>
              </w:rPr>
              <w:t>dci_Format2_4_r</w:t>
            </w:r>
            <w:proofErr w:type="gramStart"/>
            <w:r w:rsidRPr="004A4DF1">
              <w:rPr>
                <w:lang w:val="de-DE"/>
              </w:rPr>
              <w:t>16 :</w:t>
            </w:r>
            <w:proofErr w:type="gramEnd"/>
            <w:r w:rsidRPr="004A4DF1">
              <w:rPr>
                <w:lang w:val="de-DE"/>
              </w:rPr>
              <w:t>= omit,</w:t>
            </w:r>
          </w:p>
          <w:p w14:paraId="0509E7D8" w14:textId="77777777" w:rsidR="009A0663" w:rsidRPr="00AB177F" w:rsidRDefault="009A0663" w:rsidP="00AB177F">
            <w:pPr>
              <w:rPr>
                <w:lang w:val="de-DE"/>
              </w:rPr>
            </w:pPr>
            <w:r w:rsidRPr="004A4DF1">
              <w:rPr>
                <w:lang w:val="de-DE"/>
              </w:rPr>
              <w:tab/>
              <w:t xml:space="preserve">                </w:t>
            </w:r>
            <w:r w:rsidRPr="00AB177F">
              <w:rPr>
                <w:lang w:val="de-DE"/>
              </w:rPr>
              <w:t>dci_Format2_5_r</w:t>
            </w:r>
            <w:proofErr w:type="gramStart"/>
            <w:r w:rsidRPr="00AB177F">
              <w:rPr>
                <w:lang w:val="de-DE"/>
              </w:rPr>
              <w:t>16 :</w:t>
            </w:r>
            <w:proofErr w:type="gramEnd"/>
            <w:r w:rsidRPr="00AB177F">
              <w:rPr>
                <w:lang w:val="de-DE"/>
              </w:rPr>
              <w:t>= omit,</w:t>
            </w:r>
          </w:p>
          <w:p w14:paraId="680FED96" w14:textId="77777777" w:rsidR="009A0663" w:rsidRPr="00AB177F" w:rsidRDefault="009A0663" w:rsidP="00AB177F">
            <w:pPr>
              <w:rPr>
                <w:lang w:val="de-DE"/>
              </w:rPr>
            </w:pPr>
            <w:r w:rsidRPr="00AB177F">
              <w:rPr>
                <w:lang w:val="de-DE"/>
              </w:rPr>
              <w:tab/>
              <w:t xml:space="preserve">                dci_Format2_6_r</w:t>
            </w:r>
            <w:proofErr w:type="gramStart"/>
            <w:r w:rsidRPr="00AB177F">
              <w:rPr>
                <w:lang w:val="de-DE"/>
              </w:rPr>
              <w:t>16 :</w:t>
            </w:r>
            <w:proofErr w:type="gramEnd"/>
            <w:r w:rsidRPr="00AB177F">
              <w:rPr>
                <w:lang w:val="de-DE"/>
              </w:rPr>
              <w:t>= {}</w:t>
            </w:r>
          </w:p>
          <w:p w14:paraId="461A7317" w14:textId="77777777" w:rsidR="009A0663" w:rsidRDefault="009A0663" w:rsidP="00AB177F">
            <w:r w:rsidRPr="00AB177F">
              <w:rPr>
                <w:lang w:val="de-DE"/>
              </w:rPr>
              <w:tab/>
              <w:t xml:space="preserve">            </w:t>
            </w:r>
            <w:r>
              <w:t>}</w:t>
            </w:r>
          </w:p>
          <w:p w14:paraId="7FBE2194" w14:textId="77777777" w:rsidR="009A0663" w:rsidRDefault="009A0663" w:rsidP="00AB177F">
            <w:r>
              <w:tab/>
              <w:t xml:space="preserve">        },</w:t>
            </w:r>
          </w:p>
          <w:p w14:paraId="3C1B1E02" w14:textId="77777777" w:rsidR="009A0663" w:rsidRDefault="009A0663" w:rsidP="00AB177F">
            <w:r>
              <w:t xml:space="preserve">          searchSpaceGroupIdList_r</w:t>
            </w:r>
            <w:proofErr w:type="gramStart"/>
            <w:r>
              <w:t>16 :</w:t>
            </w:r>
            <w:proofErr w:type="gramEnd"/>
            <w:r>
              <w:t xml:space="preserve">= omit, </w:t>
            </w:r>
          </w:p>
          <w:p w14:paraId="775AF449" w14:textId="77777777" w:rsidR="009A0663" w:rsidRDefault="009A0663" w:rsidP="00AB177F">
            <w:r>
              <w:t xml:space="preserve">          freqMonitorLocations_r</w:t>
            </w:r>
            <w:proofErr w:type="gramStart"/>
            <w:r>
              <w:t>16 :</w:t>
            </w:r>
            <w:proofErr w:type="gramEnd"/>
            <w:r>
              <w:t xml:space="preserve">= omit   </w:t>
            </w:r>
          </w:p>
          <w:p w14:paraId="775A923F" w14:textId="77777777" w:rsidR="009A0663" w:rsidRDefault="009A0663" w:rsidP="00AB177F">
            <w:r>
              <w:t xml:space="preserve">       }</w:t>
            </w:r>
          </w:p>
          <w:p w14:paraId="68A9734B" w14:textId="77777777" w:rsidR="009A0663" w:rsidRDefault="009A0663" w:rsidP="00AB177F">
            <w:r>
              <w:t xml:space="preserve">     }</w:t>
            </w:r>
          </w:p>
          <w:p w14:paraId="47B9008D" w14:textId="77777777" w:rsidR="009A0663" w:rsidRDefault="009A0663" w:rsidP="00AB177F">
            <w:r>
              <w:t xml:space="preserve">  };</w:t>
            </w:r>
          </w:p>
        </w:tc>
      </w:tr>
    </w:tbl>
    <w:p w14:paraId="68E16FDA" w14:textId="74671395" w:rsidR="009A0663" w:rsidRDefault="009A0663" w:rsidP="009A0663"/>
    <w:p w14:paraId="3167302B" w14:textId="5EAFB0F8" w:rsidR="00E83FEF" w:rsidRDefault="00E83FEF" w:rsidP="009A0663"/>
    <w:p w14:paraId="47BCF1D4" w14:textId="4AF60D63" w:rsidR="00E83FEF" w:rsidRDefault="00E83FEF" w:rsidP="00E83FEF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5" w:name="_Toc121917413"/>
      <w:r>
        <w:rPr>
          <w:b/>
          <w:lang w:val="pt-BR"/>
        </w:rPr>
        <w:t>Change 1</w:t>
      </w:r>
      <w:r w:rsidR="00C863E3">
        <w:rPr>
          <w:b/>
          <w:lang w:val="pt-BR"/>
        </w:rPr>
        <w:t>7</w:t>
      </w:r>
      <w:bookmarkEnd w:id="4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83FEF" w14:paraId="5BFE9258" w14:textId="77777777" w:rsidTr="00AB177F">
        <w:trPr>
          <w:trHeight w:val="447"/>
        </w:trPr>
        <w:tc>
          <w:tcPr>
            <w:tcW w:w="1985" w:type="dxa"/>
          </w:tcPr>
          <w:p w14:paraId="36963885" w14:textId="77777777" w:rsidR="00E83FEF" w:rsidRDefault="00E83FEF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C030C60" w14:textId="77777777" w:rsidR="00E83FEF" w:rsidRDefault="00E83FEF" w:rsidP="00AB177F">
            <w:pPr>
              <w:spacing w:after="0"/>
            </w:pPr>
            <w:r w:rsidRPr="00C863E3">
              <w:t>New template cs_NR_BWP_SearchSpaceExtConfig_DCI_2_6</w:t>
            </w:r>
          </w:p>
        </w:tc>
      </w:tr>
      <w:tr w:rsidR="00E83FEF" w14:paraId="63F38DF0" w14:textId="77777777" w:rsidTr="00AB177F">
        <w:trPr>
          <w:trHeight w:val="452"/>
        </w:trPr>
        <w:tc>
          <w:tcPr>
            <w:tcW w:w="1985" w:type="dxa"/>
          </w:tcPr>
          <w:p w14:paraId="50412125" w14:textId="77777777" w:rsidR="00E83FEF" w:rsidRDefault="00E83FEF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A166D9" w14:textId="77777777" w:rsidR="00E83FEF" w:rsidRDefault="00E83FEF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E83FEF" w14:paraId="3F3A3EE1" w14:textId="77777777" w:rsidTr="00AB177F">
        <w:tc>
          <w:tcPr>
            <w:tcW w:w="1985" w:type="dxa"/>
          </w:tcPr>
          <w:p w14:paraId="11991AD0" w14:textId="77777777" w:rsidR="00E83FEF" w:rsidRDefault="00E83FEF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A6633F" w14:textId="0895B360" w:rsidR="00E83FEF" w:rsidRPr="00D20AE9" w:rsidRDefault="00E83FEF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template for SS configuration </w:t>
            </w:r>
          </w:p>
        </w:tc>
      </w:tr>
      <w:tr w:rsidR="00E83FEF" w14:paraId="7CA3EC86" w14:textId="77777777" w:rsidTr="00AB177F">
        <w:tc>
          <w:tcPr>
            <w:tcW w:w="1985" w:type="dxa"/>
          </w:tcPr>
          <w:p w14:paraId="388B1328" w14:textId="77777777" w:rsidR="00E83FEF" w:rsidRDefault="00E83FEF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6AC211" w14:textId="77777777" w:rsidR="00E83FEF" w:rsidRDefault="00E83FEF" w:rsidP="00AB177F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E83FEF" w14:paraId="467AED69" w14:textId="77777777" w:rsidTr="00AB177F">
        <w:tc>
          <w:tcPr>
            <w:tcW w:w="1985" w:type="dxa"/>
          </w:tcPr>
          <w:p w14:paraId="37B5D587" w14:textId="77777777" w:rsidR="00E83FEF" w:rsidRDefault="00E83FEF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5CD77D4" w14:textId="35EEE22D" w:rsidR="00E83FEF" w:rsidRPr="00C2059E" w:rsidRDefault="003F2927" w:rsidP="00AB177F">
            <w:pPr>
              <w:rPr>
                <w:rFonts w:ascii="Arial" w:hAnsi="Arial"/>
                <w:highlight w:val="red"/>
              </w:rPr>
            </w:pPr>
            <w:r w:rsidRPr="00C2059E">
              <w:rPr>
                <w:rFonts w:ascii="Arial" w:hAnsi="Arial"/>
                <w:highlight w:val="red"/>
              </w:rPr>
              <w:t>Not needed, s</w:t>
            </w:r>
            <w:r w:rsidR="0059105E" w:rsidRPr="00C2059E">
              <w:rPr>
                <w:rFonts w:ascii="Arial" w:hAnsi="Arial"/>
                <w:highlight w:val="red"/>
              </w:rPr>
              <w:t>ee change 9</w:t>
            </w:r>
          </w:p>
        </w:tc>
      </w:tr>
    </w:tbl>
    <w:p w14:paraId="74F2B679" w14:textId="77777777" w:rsidR="00E83FEF" w:rsidRDefault="00E83FEF" w:rsidP="00E83FEF">
      <w:pPr>
        <w:rPr>
          <w:lang w:val="en-US"/>
        </w:rPr>
      </w:pPr>
    </w:p>
    <w:p w14:paraId="152501A6" w14:textId="77777777" w:rsidR="00E83FEF" w:rsidRDefault="00E83FEF" w:rsidP="009A0663"/>
    <w:p w14:paraId="1845C8D2" w14:textId="77777777" w:rsidR="009A0663" w:rsidRDefault="009A0663" w:rsidP="00C26D1E"/>
    <w:p w14:paraId="7F7725EE" w14:textId="3D3AED57" w:rsidR="00C26D1E" w:rsidRPr="000E0418" w:rsidRDefault="00C26D1E" w:rsidP="00C26D1E">
      <w:pPr>
        <w:rPr>
          <w:lang w:val="en-US"/>
        </w:rPr>
      </w:pPr>
      <w:r w:rsidRPr="000E0418">
        <w:rPr>
          <w:lang w:val="en-US"/>
        </w:rPr>
        <w:t xml:space="preserve">New </w:t>
      </w:r>
      <w:bookmarkStart w:id="46" w:name="OLE_LINK9"/>
      <w:r w:rsidRPr="000E0418">
        <w:rPr>
          <w:lang w:val="en-US"/>
        </w:rPr>
        <w:t>template</w:t>
      </w:r>
      <w:bookmarkEnd w:id="46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6D1E" w14:paraId="47741DDA" w14:textId="77777777" w:rsidTr="00042B86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1140" w14:textId="77777777" w:rsidR="00C26D1E" w:rsidRDefault="00C26D1E" w:rsidP="00AB177F">
            <w:r>
              <w:t xml:space="preserve">template (value) NR_SYSTEM_CTRL_REQ </w:t>
            </w:r>
            <w:r w:rsidRPr="00C863E3">
              <w:t>cads_NR_SSExtConfig_</w:t>
            </w:r>
            <w:proofErr w:type="gramStart"/>
            <w:r w:rsidRPr="00C863E3">
              <w:t>REQ(</w:t>
            </w:r>
            <w:proofErr w:type="gramEnd"/>
            <w:r>
              <w:t>NR_CellId_Type    p_NR_CellId,</w:t>
            </w:r>
          </w:p>
          <w:p w14:paraId="595D8C68" w14:textId="77777777" w:rsidR="00C26D1E" w:rsidRDefault="00C26D1E" w:rsidP="00AB177F">
            <w:r>
              <w:t xml:space="preserve">                                                            template (value) TimingInfo_Type p_TimingInfo,</w:t>
            </w:r>
          </w:p>
          <w:p w14:paraId="74E0488C" w14:textId="77777777" w:rsidR="00C26D1E" w:rsidRDefault="00C26D1E" w:rsidP="00AB177F">
            <w:r>
              <w:lastRenderedPageBreak/>
              <w:t xml:space="preserve">                                                            template (value) NR_SearchSpace_NrofCandidates_Type p_NrofCandidates</w:t>
            </w:r>
          </w:p>
          <w:p w14:paraId="5B4C09BC" w14:textId="77777777" w:rsidR="00C26D1E" w:rsidRDefault="00C26D1E" w:rsidP="00AB177F">
            <w:r>
              <w:t xml:space="preserve">                                                            ) modifies cas_NR_CellConfigAllOmit_</w:t>
            </w:r>
            <w:proofErr w:type="gramStart"/>
            <w:r>
              <w:t>REQ :</w:t>
            </w:r>
            <w:proofErr w:type="gramEnd"/>
            <w:r>
              <w:t>=</w:t>
            </w:r>
          </w:p>
          <w:p w14:paraId="0F1E5A46" w14:textId="77777777" w:rsidR="00C26D1E" w:rsidRDefault="00C26D1E" w:rsidP="00AB177F">
            <w:r>
              <w:t xml:space="preserve">  { </w:t>
            </w:r>
          </w:p>
          <w:p w14:paraId="1A79F544" w14:textId="77777777" w:rsidR="00C26D1E" w:rsidRDefault="00C26D1E" w:rsidP="00AB177F">
            <w:r>
              <w:t xml:space="preserve">    </w:t>
            </w:r>
            <w:proofErr w:type="gramStart"/>
            <w:r>
              <w:t>Common :</w:t>
            </w:r>
            <w:proofErr w:type="gramEnd"/>
            <w:r>
              <w:t>= cs_NR_ReqAspCommonPart_CellCfg(p_NR_CellId, p_TimingInfo),</w:t>
            </w:r>
          </w:p>
          <w:p w14:paraId="53C2F044" w14:textId="77777777" w:rsidR="00C26D1E" w:rsidRDefault="00C26D1E" w:rsidP="00AB177F">
            <w:r>
              <w:t xml:space="preserve">    </w:t>
            </w:r>
            <w:proofErr w:type="gramStart"/>
            <w:r>
              <w:t>Request :</w:t>
            </w:r>
            <w:proofErr w:type="gramEnd"/>
            <w:r>
              <w:t>= {</w:t>
            </w:r>
          </w:p>
          <w:p w14:paraId="7888543D" w14:textId="77777777" w:rsidR="00C26D1E" w:rsidRDefault="00C26D1E" w:rsidP="00AB177F">
            <w:r>
              <w:t xml:space="preserve">      </w:t>
            </w:r>
            <w:proofErr w:type="gramStart"/>
            <w:r>
              <w:t>Cell :</w:t>
            </w:r>
            <w:proofErr w:type="gramEnd"/>
            <w:r>
              <w:t>= {</w:t>
            </w:r>
          </w:p>
          <w:p w14:paraId="2114ABD0" w14:textId="77777777" w:rsidR="00C26D1E" w:rsidRDefault="00C26D1E" w:rsidP="00AB177F">
            <w:r>
              <w:t xml:space="preserve">        </w:t>
            </w:r>
            <w:proofErr w:type="gramStart"/>
            <w:r>
              <w:t>AddOrReconfigure :</w:t>
            </w:r>
            <w:proofErr w:type="gramEnd"/>
            <w:r>
              <w:t>= {</w:t>
            </w:r>
          </w:p>
          <w:p w14:paraId="31100396" w14:textId="77777777" w:rsidR="00C26D1E" w:rsidRDefault="00C26D1E" w:rsidP="00AB177F">
            <w:r>
              <w:t xml:space="preserve">          </w:t>
            </w:r>
            <w:proofErr w:type="gramStart"/>
            <w:r>
              <w:t>PhysicalLayer :</w:t>
            </w:r>
            <w:proofErr w:type="gramEnd"/>
            <w:r>
              <w:t>= {</w:t>
            </w:r>
          </w:p>
          <w:p w14:paraId="4E664DBC" w14:textId="77777777" w:rsidR="00C26D1E" w:rsidRDefault="00C26D1E" w:rsidP="00AB177F">
            <w:r>
              <w:t xml:space="preserve">            </w:t>
            </w:r>
            <w:proofErr w:type="gramStart"/>
            <w:r>
              <w:t>Common :</w:t>
            </w:r>
            <w:proofErr w:type="gramEnd"/>
            <w:r>
              <w:t>= omit,</w:t>
            </w:r>
          </w:p>
          <w:p w14:paraId="45C100A2" w14:textId="77777777" w:rsidR="00C26D1E" w:rsidRDefault="00C26D1E" w:rsidP="00AB177F">
            <w:r>
              <w:t xml:space="preserve">            </w:t>
            </w:r>
            <w:proofErr w:type="gramStart"/>
            <w:r>
              <w:t>Downlink :</w:t>
            </w:r>
            <w:proofErr w:type="gramEnd"/>
            <w:r>
              <w:t>= {</w:t>
            </w:r>
          </w:p>
          <w:p w14:paraId="184230CE" w14:textId="77777777" w:rsidR="00C26D1E" w:rsidRDefault="00C26D1E" w:rsidP="00AB177F">
            <w:r>
              <w:t xml:space="preserve">              </w:t>
            </w:r>
            <w:proofErr w:type="gramStart"/>
            <w:r>
              <w:t>FrequencyInfoDL :</w:t>
            </w:r>
            <w:proofErr w:type="gramEnd"/>
            <w:r>
              <w:t>= omit,</w:t>
            </w:r>
          </w:p>
          <w:p w14:paraId="3E56FC2B" w14:textId="77777777" w:rsidR="00C26D1E" w:rsidRDefault="00C26D1E" w:rsidP="00AB177F">
            <w:r>
              <w:t xml:space="preserve">              </w:t>
            </w:r>
            <w:proofErr w:type="gramStart"/>
            <w:r>
              <w:t>SSPbchBlock :</w:t>
            </w:r>
            <w:proofErr w:type="gramEnd"/>
            <w:r>
              <w:t>= omit,</w:t>
            </w:r>
          </w:p>
          <w:p w14:paraId="2A14D357" w14:textId="77777777" w:rsidR="00C26D1E" w:rsidRDefault="00C26D1E" w:rsidP="00AB177F">
            <w:r>
              <w:t xml:space="preserve">              </w:t>
            </w:r>
            <w:proofErr w:type="gramStart"/>
            <w:r>
              <w:t>PdschCellLevelConfig :</w:t>
            </w:r>
            <w:proofErr w:type="gramEnd"/>
            <w:r>
              <w:t>= omit,</w:t>
            </w:r>
          </w:p>
          <w:p w14:paraId="7BFC82A6" w14:textId="77777777" w:rsidR="00C26D1E" w:rsidRDefault="00C26D1E" w:rsidP="00AB177F">
            <w:r>
              <w:t xml:space="preserve">              </w:t>
            </w:r>
            <w:proofErr w:type="gramStart"/>
            <w:r>
              <w:t>BWPs :</w:t>
            </w:r>
            <w:proofErr w:type="gramEnd"/>
            <w:r>
              <w:t>= omit,</w:t>
            </w:r>
          </w:p>
          <w:p w14:paraId="212D168A" w14:textId="77777777" w:rsidR="00C26D1E" w:rsidRDefault="00C26D1E" w:rsidP="00AB177F">
            <w:r>
              <w:t xml:space="preserve">              </w:t>
            </w:r>
            <w:proofErr w:type="gramStart"/>
            <w:r>
              <w:t>BWPs :</w:t>
            </w:r>
            <w:proofErr w:type="gramEnd"/>
            <w:r>
              <w:t xml:space="preserve">= {               </w:t>
            </w:r>
          </w:p>
          <w:p w14:paraId="59C665E7" w14:textId="77777777" w:rsidR="00C26D1E" w:rsidRDefault="00C26D1E" w:rsidP="00AB177F">
            <w:r>
              <w:t xml:space="preserve">                </w:t>
            </w:r>
            <w:proofErr w:type="gramStart"/>
            <w:r>
              <w:t>ActiveBWP :</w:t>
            </w:r>
            <w:proofErr w:type="gramEnd"/>
            <w:r>
              <w:t>= omit,</w:t>
            </w:r>
          </w:p>
          <w:p w14:paraId="2B402A7B" w14:textId="77777777" w:rsidR="00C26D1E" w:rsidRDefault="00C26D1E" w:rsidP="00AB177F">
            <w:r>
              <w:t xml:space="preserve">                </w:t>
            </w:r>
            <w:proofErr w:type="gramStart"/>
            <w:r>
              <w:t>BwpArray :</w:t>
            </w:r>
            <w:proofErr w:type="gramEnd"/>
            <w:r>
              <w:t>= {</w:t>
            </w:r>
          </w:p>
          <w:p w14:paraId="57AA892C" w14:textId="77777777" w:rsidR="00C26D1E" w:rsidRDefault="00C26D1E" w:rsidP="00AB177F">
            <w:r>
              <w:t xml:space="preserve">                  {</w:t>
            </w:r>
          </w:p>
          <w:p w14:paraId="445D4AAE" w14:textId="77777777" w:rsidR="00C26D1E" w:rsidRPr="004A4DF1" w:rsidRDefault="00C26D1E" w:rsidP="00AB177F">
            <w:pPr>
              <w:rPr>
                <w:lang w:val="de-DE"/>
              </w:rPr>
            </w:pPr>
            <w:r>
              <w:t xml:space="preserve">                    </w:t>
            </w:r>
            <w:proofErr w:type="gramStart"/>
            <w:r w:rsidRPr="004A4DF1">
              <w:rPr>
                <w:lang w:val="de-DE"/>
              </w:rPr>
              <w:t>Id :</w:t>
            </w:r>
            <w:proofErr w:type="gramEnd"/>
            <w:r w:rsidRPr="004A4DF1">
              <w:rPr>
                <w:lang w:val="de-DE"/>
              </w:rPr>
              <w:t>= omit,</w:t>
            </w:r>
          </w:p>
          <w:p w14:paraId="4A06CC0D" w14:textId="77777777" w:rsidR="00C26D1E" w:rsidRPr="004A4DF1" w:rsidRDefault="00C26D1E" w:rsidP="00AB177F">
            <w:pPr>
              <w:rPr>
                <w:lang w:val="de-DE"/>
              </w:rPr>
            </w:pPr>
            <w:r w:rsidRPr="004A4DF1">
              <w:rPr>
                <w:lang w:val="de-DE"/>
              </w:rPr>
              <w:t xml:space="preserve">                    </w:t>
            </w:r>
            <w:proofErr w:type="gramStart"/>
            <w:r w:rsidRPr="004A4DF1">
              <w:rPr>
                <w:lang w:val="de-DE"/>
              </w:rPr>
              <w:t>BWP :</w:t>
            </w:r>
            <w:proofErr w:type="gramEnd"/>
            <w:r w:rsidRPr="004A4DF1">
              <w:rPr>
                <w:lang w:val="de-DE"/>
              </w:rPr>
              <w:t xml:space="preserve">= omit,                  </w:t>
            </w:r>
          </w:p>
          <w:p w14:paraId="01CEFC92" w14:textId="77777777" w:rsidR="00C26D1E" w:rsidRPr="004A4DF1" w:rsidRDefault="00C26D1E" w:rsidP="00AB177F">
            <w:pPr>
              <w:rPr>
                <w:lang w:val="de-DE"/>
              </w:rPr>
            </w:pPr>
            <w:r w:rsidRPr="004A4DF1">
              <w:rPr>
                <w:lang w:val="de-DE"/>
              </w:rPr>
              <w:t xml:space="preserve">                    </w:t>
            </w:r>
            <w:proofErr w:type="gramStart"/>
            <w:r w:rsidRPr="004A4DF1">
              <w:rPr>
                <w:lang w:val="de-DE"/>
              </w:rPr>
              <w:t>Pdcch :</w:t>
            </w:r>
            <w:proofErr w:type="gramEnd"/>
            <w:r w:rsidRPr="004A4DF1">
              <w:rPr>
                <w:lang w:val="de-DE"/>
              </w:rPr>
              <w:t>= {</w:t>
            </w:r>
          </w:p>
          <w:p w14:paraId="7CBC2B73" w14:textId="77777777" w:rsidR="00C26D1E" w:rsidRDefault="00C26D1E" w:rsidP="00AB177F">
            <w:r w:rsidRPr="004A4DF1">
              <w:rPr>
                <w:lang w:val="de-DE"/>
              </w:rPr>
              <w:t xml:space="preserve">                       </w:t>
            </w:r>
            <w:proofErr w:type="gramStart"/>
            <w:r>
              <w:t>SearchSpaceArray :</w:t>
            </w:r>
            <w:proofErr w:type="gramEnd"/>
            <w:r>
              <w:t>= {cs_NR_BWP_SearchSpaceConfig_CSS_DCI_2_6(p_NrofCandidates)},</w:t>
            </w:r>
          </w:p>
          <w:p w14:paraId="59DBE6BF" w14:textId="77777777" w:rsidR="00C26D1E" w:rsidRDefault="00C26D1E" w:rsidP="00AB177F">
            <w:r>
              <w:t xml:space="preserve">                       </w:t>
            </w:r>
            <w:proofErr w:type="gramStart"/>
            <w:r>
              <w:t>CoresetArray :</w:t>
            </w:r>
            <w:proofErr w:type="gramEnd"/>
            <w:r>
              <w:t>= omit,</w:t>
            </w:r>
          </w:p>
          <w:p w14:paraId="643003A1" w14:textId="77777777" w:rsidR="00C26D1E" w:rsidRDefault="00C26D1E" w:rsidP="00AB177F">
            <w:r>
              <w:t xml:space="preserve">                       </w:t>
            </w:r>
            <w:proofErr w:type="gramStart"/>
            <w:r>
              <w:t>RelativeTxPower :</w:t>
            </w:r>
            <w:proofErr w:type="gramEnd"/>
            <w:r>
              <w:t>= omit,</w:t>
            </w:r>
          </w:p>
          <w:p w14:paraId="210813F4" w14:textId="77777777" w:rsidR="00C26D1E" w:rsidRDefault="00C26D1E" w:rsidP="00AB177F">
            <w:r>
              <w:t xml:space="preserve">                       Coreset0_</w:t>
            </w:r>
            <w:proofErr w:type="gramStart"/>
            <w:r>
              <w:t>OffsetRBs :</w:t>
            </w:r>
            <w:proofErr w:type="gramEnd"/>
            <w:r>
              <w:t>= omit,</w:t>
            </w:r>
          </w:p>
          <w:p w14:paraId="4DF230A9" w14:textId="77777777" w:rsidR="00C26D1E" w:rsidRDefault="00C26D1E" w:rsidP="00AB177F">
            <w:r>
              <w:t xml:space="preserve">                       </w:t>
            </w:r>
            <w:proofErr w:type="gramStart"/>
            <w:r>
              <w:t>SearchSpaceExtArray :</w:t>
            </w:r>
            <w:proofErr w:type="gramEnd"/>
            <w:r>
              <w:t>= {cs_NR_BWP_SearchSpaceExtConfig_DCI_2_6}</w:t>
            </w:r>
          </w:p>
          <w:p w14:paraId="5F41A600" w14:textId="77777777" w:rsidR="00C26D1E" w:rsidRDefault="00C26D1E" w:rsidP="00AB177F">
            <w:r>
              <w:t xml:space="preserve">                    },</w:t>
            </w:r>
          </w:p>
          <w:p w14:paraId="748A2956" w14:textId="77777777" w:rsidR="00C26D1E" w:rsidRDefault="00C26D1E" w:rsidP="00AB177F">
            <w:r>
              <w:t xml:space="preserve">                    </w:t>
            </w:r>
            <w:proofErr w:type="gramStart"/>
            <w:r>
              <w:t>Pdsch :</w:t>
            </w:r>
            <w:proofErr w:type="gramEnd"/>
            <w:r>
              <w:t>= omit,</w:t>
            </w:r>
          </w:p>
          <w:p w14:paraId="7360B230" w14:textId="77777777" w:rsidR="00C26D1E" w:rsidRDefault="00C26D1E" w:rsidP="00AB177F">
            <w:r>
              <w:t xml:space="preserve">                    </w:t>
            </w:r>
            <w:proofErr w:type="gramStart"/>
            <w:r>
              <w:t>Sps :</w:t>
            </w:r>
            <w:proofErr w:type="gramEnd"/>
            <w:r>
              <w:t>= omit</w:t>
            </w:r>
          </w:p>
          <w:p w14:paraId="5FA0D5A5" w14:textId="77777777" w:rsidR="00C26D1E" w:rsidRDefault="00C26D1E" w:rsidP="00AB177F">
            <w:r>
              <w:t xml:space="preserve">                  }</w:t>
            </w:r>
          </w:p>
          <w:p w14:paraId="3830FEAC" w14:textId="77777777" w:rsidR="00C26D1E" w:rsidRDefault="00C26D1E" w:rsidP="00AB177F">
            <w:r>
              <w:t xml:space="preserve">                }                          </w:t>
            </w:r>
          </w:p>
          <w:p w14:paraId="4AA6DD42" w14:textId="77777777" w:rsidR="00C26D1E" w:rsidRDefault="00C26D1E" w:rsidP="00AB177F">
            <w:r>
              <w:t xml:space="preserve">              },</w:t>
            </w:r>
          </w:p>
          <w:p w14:paraId="7E82FF78" w14:textId="77777777" w:rsidR="00C26D1E" w:rsidRDefault="00C26D1E" w:rsidP="00AB177F">
            <w:r>
              <w:t xml:space="preserve">              </w:t>
            </w:r>
            <w:proofErr w:type="gramStart"/>
            <w:r>
              <w:t>CsiConfig :</w:t>
            </w:r>
            <w:proofErr w:type="gramEnd"/>
            <w:r>
              <w:t>= omit</w:t>
            </w:r>
          </w:p>
          <w:p w14:paraId="028F9E47" w14:textId="77777777" w:rsidR="00C26D1E" w:rsidRDefault="00C26D1E" w:rsidP="00AB177F">
            <w:r>
              <w:t xml:space="preserve">            },</w:t>
            </w:r>
          </w:p>
          <w:p w14:paraId="5AB7AAAF" w14:textId="77777777" w:rsidR="00C26D1E" w:rsidRDefault="00C26D1E" w:rsidP="00AB177F">
            <w:r>
              <w:lastRenderedPageBreak/>
              <w:t xml:space="preserve">            </w:t>
            </w:r>
            <w:proofErr w:type="gramStart"/>
            <w:r>
              <w:t>Uplink :</w:t>
            </w:r>
            <w:proofErr w:type="gramEnd"/>
            <w:r>
              <w:t>= omit</w:t>
            </w:r>
          </w:p>
          <w:p w14:paraId="531BF1D0" w14:textId="77777777" w:rsidR="00C26D1E" w:rsidRDefault="00C26D1E" w:rsidP="00AB177F">
            <w:r>
              <w:t xml:space="preserve">          }</w:t>
            </w:r>
          </w:p>
          <w:p w14:paraId="72189B2A" w14:textId="77777777" w:rsidR="00C26D1E" w:rsidRDefault="00C26D1E" w:rsidP="00AB177F">
            <w:r>
              <w:t xml:space="preserve">        }</w:t>
            </w:r>
          </w:p>
          <w:p w14:paraId="35059BF6" w14:textId="77777777" w:rsidR="00C26D1E" w:rsidRDefault="00C26D1E" w:rsidP="00AB177F">
            <w:r>
              <w:t xml:space="preserve">      }</w:t>
            </w:r>
          </w:p>
          <w:p w14:paraId="333CF007" w14:textId="77777777" w:rsidR="00C26D1E" w:rsidRDefault="00C26D1E" w:rsidP="00AB177F">
            <w:r>
              <w:t xml:space="preserve">    }</w:t>
            </w:r>
          </w:p>
          <w:p w14:paraId="43D11735" w14:textId="77777777" w:rsidR="00C26D1E" w:rsidRDefault="00C26D1E" w:rsidP="00AB177F">
            <w:r>
              <w:t xml:space="preserve">  };</w:t>
            </w:r>
          </w:p>
        </w:tc>
      </w:tr>
    </w:tbl>
    <w:p w14:paraId="56CF7520" w14:textId="346A8511" w:rsidR="00042B86" w:rsidRDefault="00042B86" w:rsidP="00042B86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7" w:name="_Toc121917414"/>
      <w:bookmarkStart w:id="48" w:name="_Hlk121171100"/>
      <w:r>
        <w:rPr>
          <w:b/>
          <w:lang w:val="pt-BR"/>
        </w:rPr>
        <w:lastRenderedPageBreak/>
        <w:t>Change 1</w:t>
      </w:r>
      <w:r w:rsidR="00C863E3">
        <w:rPr>
          <w:b/>
          <w:lang w:val="pt-BR"/>
        </w:rPr>
        <w:t>8</w:t>
      </w:r>
      <w:bookmarkEnd w:id="4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2B86" w14:paraId="32E8362D" w14:textId="77777777" w:rsidTr="00AB177F">
        <w:trPr>
          <w:trHeight w:val="447"/>
        </w:trPr>
        <w:tc>
          <w:tcPr>
            <w:tcW w:w="1985" w:type="dxa"/>
          </w:tcPr>
          <w:p w14:paraId="6FCD1DB2" w14:textId="77777777" w:rsidR="00042B86" w:rsidRDefault="00042B86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F92409" w14:textId="6AA52D85" w:rsidR="00042B86" w:rsidRDefault="00042B86" w:rsidP="00AB177F">
            <w:pPr>
              <w:spacing w:after="0"/>
            </w:pPr>
            <w:r w:rsidRPr="00C863E3">
              <w:t xml:space="preserve">New </w:t>
            </w:r>
            <w:proofErr w:type="gramStart"/>
            <w:r w:rsidRPr="00C863E3">
              <w:t>function  f</w:t>
            </w:r>
            <w:proofErr w:type="gramEnd"/>
            <w:r w:rsidRPr="00C863E3">
              <w:t>_NR_SS_SearchSpaceExtConfig</w:t>
            </w:r>
          </w:p>
        </w:tc>
      </w:tr>
      <w:tr w:rsidR="00042B86" w14:paraId="4EF9B152" w14:textId="77777777" w:rsidTr="00AB177F">
        <w:trPr>
          <w:trHeight w:val="452"/>
        </w:trPr>
        <w:tc>
          <w:tcPr>
            <w:tcW w:w="1985" w:type="dxa"/>
          </w:tcPr>
          <w:p w14:paraId="11732C13" w14:textId="77777777" w:rsidR="00042B86" w:rsidRDefault="00042B8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6E9292" w14:textId="77777777" w:rsidR="00042B86" w:rsidRDefault="00042B86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042B86" w14:paraId="77831712" w14:textId="77777777" w:rsidTr="00AB177F">
        <w:tc>
          <w:tcPr>
            <w:tcW w:w="1985" w:type="dxa"/>
          </w:tcPr>
          <w:p w14:paraId="5C147F2A" w14:textId="77777777" w:rsidR="00042B86" w:rsidRDefault="00042B8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5F4913" w14:textId="1D158157" w:rsidR="00042B86" w:rsidRPr="00D20AE9" w:rsidRDefault="00042B86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function for SS configuration </w:t>
            </w:r>
          </w:p>
        </w:tc>
      </w:tr>
      <w:tr w:rsidR="00042B86" w14:paraId="6AF0E9B8" w14:textId="77777777" w:rsidTr="00AB177F">
        <w:tc>
          <w:tcPr>
            <w:tcW w:w="1985" w:type="dxa"/>
          </w:tcPr>
          <w:p w14:paraId="7B18FE14" w14:textId="77777777" w:rsidR="00042B86" w:rsidRDefault="00042B86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8D83EE1" w14:textId="77777777" w:rsidR="00042B86" w:rsidRDefault="00042B86" w:rsidP="00AB177F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042B86" w14:paraId="43E05524" w14:textId="77777777" w:rsidTr="00AB177F">
        <w:tc>
          <w:tcPr>
            <w:tcW w:w="1985" w:type="dxa"/>
          </w:tcPr>
          <w:p w14:paraId="37432996" w14:textId="77777777" w:rsidR="00042B86" w:rsidRDefault="00042B86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69F2F25" w14:textId="3EE967E3" w:rsidR="00042B86" w:rsidRDefault="003F2927" w:rsidP="00AB177F">
            <w:pPr>
              <w:rPr>
                <w:rFonts w:ascii="Arial" w:hAnsi="Arial"/>
                <w:highlight w:val="cyan"/>
              </w:rPr>
            </w:pPr>
            <w:r w:rsidRPr="00C2059E">
              <w:rPr>
                <w:rFonts w:ascii="Arial" w:hAnsi="Arial"/>
                <w:highlight w:val="red"/>
              </w:rPr>
              <w:t>Not needed, s</w:t>
            </w:r>
            <w:r w:rsidR="0059105E" w:rsidRPr="00C2059E">
              <w:rPr>
                <w:rFonts w:ascii="Arial" w:hAnsi="Arial"/>
                <w:highlight w:val="red"/>
              </w:rPr>
              <w:t>ee change 9</w:t>
            </w:r>
          </w:p>
        </w:tc>
      </w:tr>
    </w:tbl>
    <w:p w14:paraId="4CAA069E" w14:textId="407D8078" w:rsidR="00C26D1E" w:rsidRDefault="00C26D1E" w:rsidP="00C26D1E">
      <w:pPr>
        <w:rPr>
          <w:rFonts w:cs="Arial"/>
          <w:color w:val="FF0000"/>
        </w:rPr>
      </w:pPr>
    </w:p>
    <w:p w14:paraId="29B650B7" w14:textId="52433D25" w:rsidR="00277020" w:rsidRDefault="00277020" w:rsidP="00C26D1E">
      <w:pPr>
        <w:rPr>
          <w:rFonts w:cs="Arial"/>
          <w:color w:val="FF0000"/>
        </w:rPr>
      </w:pPr>
    </w:p>
    <w:p w14:paraId="622A60D9" w14:textId="77777777" w:rsidR="00042B86" w:rsidRDefault="00042B86" w:rsidP="00042B86">
      <w:bookmarkStart w:id="49" w:name="OLE_LINK8"/>
      <w:r>
        <w:t xml:space="preserve">New function in </w:t>
      </w:r>
      <w:r w:rsidRPr="000E0418">
        <w:t>NR_ConfigurationSteps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42B86" w14:paraId="21386AED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F91" w14:textId="77777777" w:rsidR="00042B86" w:rsidRDefault="00042B86" w:rsidP="00AB177F">
            <w:r>
              <w:t xml:space="preserve">  function </w:t>
            </w:r>
            <w:r w:rsidRPr="00C863E3">
              <w:t>f_NR_SS_</w:t>
            </w:r>
            <w:proofErr w:type="gramStart"/>
            <w:r w:rsidRPr="00C863E3">
              <w:t>SearchSpaceExtConfig</w:t>
            </w:r>
            <w:r>
              <w:t>(</w:t>
            </w:r>
            <w:proofErr w:type="gramEnd"/>
            <w:r>
              <w:t>NR_CellId_Type p_NR_CellId,</w:t>
            </w:r>
          </w:p>
          <w:p w14:paraId="37A90562" w14:textId="77777777" w:rsidR="00042B86" w:rsidRDefault="00042B86" w:rsidP="00AB177F">
            <w:r>
              <w:t xml:space="preserve">                                     template (value) TimingInfo_Type p_</w:t>
            </w:r>
            <w:proofErr w:type="gramStart"/>
            <w:r>
              <w:t>TimingInfo :</w:t>
            </w:r>
            <w:proofErr w:type="gramEnd"/>
            <w:r>
              <w:t>= cs_TimingInfo_Now,</w:t>
            </w:r>
          </w:p>
          <w:p w14:paraId="6A4053EB" w14:textId="77777777" w:rsidR="00042B86" w:rsidRDefault="00042B86" w:rsidP="00AB177F">
            <w:r>
              <w:t xml:space="preserve">                                     template (value) NR_SearchSpace_NrofCandidates_Type p_NrofCandidates) runs on NR_BASE_PTC</w:t>
            </w:r>
          </w:p>
          <w:p w14:paraId="40E05DF9" w14:textId="77777777" w:rsidR="00042B86" w:rsidRDefault="00042B86" w:rsidP="00AB177F">
            <w:r>
              <w:t xml:space="preserve">  {</w:t>
            </w:r>
          </w:p>
          <w:p w14:paraId="7A82001B" w14:textId="77777777" w:rsidR="00042B86" w:rsidRDefault="00042B86" w:rsidP="00AB177F">
            <w:r>
              <w:t xml:space="preserve">    f_NR_SS_</w:t>
            </w:r>
            <w:proofErr w:type="gramStart"/>
            <w:r>
              <w:t>CommonCellConfig(</w:t>
            </w:r>
            <w:proofErr w:type="gramEnd"/>
            <w:r>
              <w:t>p_NR_CellId, cads_NR_SSExtConfig_REQ(p_NR_CellId, p_TimingInfo, p_NrofCandidates));</w:t>
            </w:r>
          </w:p>
          <w:p w14:paraId="684B062A" w14:textId="77777777" w:rsidR="00042B86" w:rsidRDefault="00042B86" w:rsidP="00AB177F">
            <w:r>
              <w:t xml:space="preserve">  }</w:t>
            </w:r>
          </w:p>
        </w:tc>
      </w:tr>
      <w:bookmarkEnd w:id="49"/>
    </w:tbl>
    <w:p w14:paraId="788D84E9" w14:textId="5C7E0025" w:rsidR="00277020" w:rsidRDefault="00277020" w:rsidP="00C26D1E">
      <w:pPr>
        <w:rPr>
          <w:rFonts w:cs="Arial"/>
          <w:color w:val="FF0000"/>
        </w:rPr>
      </w:pPr>
    </w:p>
    <w:p w14:paraId="52029DB2" w14:textId="4CA40238" w:rsidR="00573828" w:rsidRDefault="00573828" w:rsidP="00573828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0" w:name="_Toc121917415"/>
      <w:r>
        <w:rPr>
          <w:b/>
          <w:lang w:val="pt-BR"/>
        </w:rPr>
        <w:t>Change 1</w:t>
      </w:r>
      <w:r w:rsidR="00C863E3">
        <w:rPr>
          <w:b/>
          <w:lang w:val="pt-BR"/>
        </w:rPr>
        <w:t>9</w:t>
      </w:r>
      <w:bookmarkEnd w:id="5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73828" w14:paraId="5E4164A6" w14:textId="77777777" w:rsidTr="00AB177F">
        <w:trPr>
          <w:trHeight w:val="447"/>
        </w:trPr>
        <w:tc>
          <w:tcPr>
            <w:tcW w:w="1985" w:type="dxa"/>
          </w:tcPr>
          <w:p w14:paraId="49689F9D" w14:textId="77777777" w:rsidR="00573828" w:rsidRDefault="00573828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C01DBB" w14:textId="21D165FB" w:rsidR="00573828" w:rsidRDefault="00573828" w:rsidP="00AB177F">
            <w:pPr>
              <w:spacing w:after="0"/>
            </w:pPr>
            <w:r w:rsidRPr="00C863E3">
              <w:t xml:space="preserve">New </w:t>
            </w:r>
            <w:proofErr w:type="gramStart"/>
            <w:r w:rsidRPr="00C863E3">
              <w:t>template  cs</w:t>
            </w:r>
            <w:proofErr w:type="gramEnd"/>
            <w:r w:rsidRPr="00C863E3">
              <w:t>_NR_SearchSpace_SearchSpaceType_CSS_DCI_2_6</w:t>
            </w:r>
          </w:p>
        </w:tc>
      </w:tr>
      <w:tr w:rsidR="00573828" w14:paraId="351BBC51" w14:textId="77777777" w:rsidTr="00AB177F">
        <w:trPr>
          <w:trHeight w:val="452"/>
        </w:trPr>
        <w:tc>
          <w:tcPr>
            <w:tcW w:w="1985" w:type="dxa"/>
          </w:tcPr>
          <w:p w14:paraId="0DBF2CB8" w14:textId="77777777" w:rsidR="00573828" w:rsidRDefault="00573828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233E58" w14:textId="77777777" w:rsidR="00573828" w:rsidRDefault="00573828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573828" w14:paraId="390644FA" w14:textId="77777777" w:rsidTr="00AB177F">
        <w:tc>
          <w:tcPr>
            <w:tcW w:w="1985" w:type="dxa"/>
          </w:tcPr>
          <w:p w14:paraId="04143D21" w14:textId="77777777" w:rsidR="00573828" w:rsidRDefault="00573828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779DC54" w14:textId="77777777" w:rsidR="00573828" w:rsidRPr="00D20AE9" w:rsidRDefault="00573828" w:rsidP="00AB17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function for SS configuration </w:t>
            </w:r>
          </w:p>
        </w:tc>
      </w:tr>
      <w:tr w:rsidR="00573828" w14:paraId="4973621D" w14:textId="77777777" w:rsidTr="00AB177F">
        <w:tc>
          <w:tcPr>
            <w:tcW w:w="1985" w:type="dxa"/>
          </w:tcPr>
          <w:p w14:paraId="40910915" w14:textId="77777777" w:rsidR="00573828" w:rsidRDefault="00573828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163170" w14:textId="77777777" w:rsidR="00573828" w:rsidRDefault="00573828" w:rsidP="00AB177F">
            <w:pPr>
              <w:spacing w:after="0"/>
              <w:rPr>
                <w:rFonts w:ascii="Arial" w:hAnsi="Arial" w:cs="Arial"/>
                <w:lang w:val="en-US"/>
              </w:rPr>
            </w:pPr>
            <w:r w:rsidRPr="00700D58">
              <w:rPr>
                <w:rFonts w:ascii="Arial" w:hAnsi="Arial" w:cs="Arial"/>
                <w:lang w:val="en-US"/>
              </w:rPr>
              <w:t>NR_ASP_Templates_BWP</w:t>
            </w:r>
          </w:p>
        </w:tc>
      </w:tr>
      <w:tr w:rsidR="00573828" w14:paraId="6678CCF1" w14:textId="77777777" w:rsidTr="00AB177F">
        <w:tc>
          <w:tcPr>
            <w:tcW w:w="1985" w:type="dxa"/>
          </w:tcPr>
          <w:p w14:paraId="6A87D6DD" w14:textId="77777777" w:rsidR="00573828" w:rsidRDefault="00573828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4ABE70" w14:textId="56A2870E" w:rsidR="00573828" w:rsidRDefault="00B1003A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Accepted, will be named </w:t>
            </w:r>
            <w:r w:rsidRPr="00B1003A">
              <w:rPr>
                <w:highlight w:val="cyan"/>
              </w:rPr>
              <w:t>cs_NR_SearchSpace_SearchSpaceType_CSS_AllOmit</w:t>
            </w:r>
          </w:p>
        </w:tc>
      </w:tr>
    </w:tbl>
    <w:p w14:paraId="435B15F0" w14:textId="77777777" w:rsidR="00573828" w:rsidRDefault="00573828" w:rsidP="00573828">
      <w:pPr>
        <w:rPr>
          <w:rFonts w:cs="Arial"/>
          <w:color w:val="FF0000"/>
        </w:rPr>
      </w:pPr>
    </w:p>
    <w:p w14:paraId="68D86E0B" w14:textId="77777777" w:rsidR="00573828" w:rsidRDefault="00573828" w:rsidP="00C26D1E">
      <w:pPr>
        <w:rPr>
          <w:rFonts w:cs="Arial"/>
          <w:color w:val="FF0000"/>
        </w:rPr>
      </w:pPr>
    </w:p>
    <w:p w14:paraId="42940F52" w14:textId="77777777" w:rsidR="001957ED" w:rsidRDefault="001957ED" w:rsidP="00C26D1E">
      <w:pPr>
        <w:rPr>
          <w:rFonts w:cs="Arial"/>
          <w:color w:val="FF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957ED" w14:paraId="2941FB19" w14:textId="77777777" w:rsidTr="00AB177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D17D" w14:textId="77777777" w:rsidR="001957ED" w:rsidRDefault="001957ED" w:rsidP="00AB177F">
            <w:r>
              <w:t xml:space="preserve">  template (value) NR_SearchSpace_SearchSpaceType_Type </w:t>
            </w:r>
            <w:r w:rsidRPr="00C863E3">
              <w:t>cs_NR_SearchSpace_SearchSpaceType_CSS_DCI_2_</w:t>
            </w:r>
            <w:proofErr w:type="gramStart"/>
            <w:r w:rsidRPr="00C863E3">
              <w:t>6 :</w:t>
            </w:r>
            <w:proofErr w:type="gramEnd"/>
            <w:r w:rsidRPr="00C863E3">
              <w:t>=</w:t>
            </w:r>
          </w:p>
          <w:p w14:paraId="52F45478" w14:textId="77777777" w:rsidR="001957ED" w:rsidRDefault="001957ED" w:rsidP="00AB177F">
            <w:r>
              <w:t xml:space="preserve">  { </w:t>
            </w:r>
          </w:p>
          <w:p w14:paraId="025951F2" w14:textId="77777777" w:rsidR="001957ED" w:rsidRDefault="001957ED" w:rsidP="00AB177F">
            <w:r>
              <w:t xml:space="preserve">    </w:t>
            </w:r>
            <w:proofErr w:type="gramStart"/>
            <w:r>
              <w:t>common :</w:t>
            </w:r>
            <w:proofErr w:type="gramEnd"/>
            <w:r>
              <w:t>= {</w:t>
            </w:r>
          </w:p>
          <w:p w14:paraId="37A955EE" w14:textId="77777777" w:rsidR="001957ED" w:rsidRDefault="001957ED" w:rsidP="00AB177F">
            <w:r>
              <w:t xml:space="preserve">      dci_Format0_0_AndFormat1_</w:t>
            </w:r>
            <w:proofErr w:type="gramStart"/>
            <w:r>
              <w:t>0 :</w:t>
            </w:r>
            <w:proofErr w:type="gramEnd"/>
            <w:r>
              <w:t xml:space="preserve">= omit,  </w:t>
            </w:r>
          </w:p>
          <w:p w14:paraId="76525AF6" w14:textId="77777777" w:rsidR="001957ED" w:rsidRPr="00AB177F" w:rsidRDefault="001957ED" w:rsidP="00AB177F">
            <w:pPr>
              <w:rPr>
                <w:lang w:val="de-DE"/>
              </w:rPr>
            </w:pPr>
            <w:r>
              <w:t xml:space="preserve">      </w:t>
            </w:r>
            <w:r w:rsidRPr="00AB177F">
              <w:rPr>
                <w:lang w:val="de-DE"/>
              </w:rPr>
              <w:t>dci_Format2_</w:t>
            </w:r>
            <w:proofErr w:type="gramStart"/>
            <w:r w:rsidRPr="00AB177F">
              <w:rPr>
                <w:lang w:val="de-DE"/>
              </w:rPr>
              <w:t>0 :</w:t>
            </w:r>
            <w:proofErr w:type="gramEnd"/>
            <w:r w:rsidRPr="00AB177F">
              <w:rPr>
                <w:lang w:val="de-DE"/>
              </w:rPr>
              <w:t>= omit,</w:t>
            </w:r>
          </w:p>
          <w:p w14:paraId="5078757E" w14:textId="77777777" w:rsidR="001957ED" w:rsidRPr="00AB177F" w:rsidRDefault="001957ED" w:rsidP="00AB177F">
            <w:pPr>
              <w:rPr>
                <w:lang w:val="de-DE"/>
              </w:rPr>
            </w:pPr>
            <w:r w:rsidRPr="00AB177F">
              <w:rPr>
                <w:lang w:val="de-DE"/>
              </w:rPr>
              <w:t xml:space="preserve">      dci_Format2_</w:t>
            </w:r>
            <w:proofErr w:type="gramStart"/>
            <w:r w:rsidRPr="00AB177F">
              <w:rPr>
                <w:lang w:val="de-DE"/>
              </w:rPr>
              <w:t>1 :</w:t>
            </w:r>
            <w:proofErr w:type="gramEnd"/>
            <w:r w:rsidRPr="00AB177F">
              <w:rPr>
                <w:lang w:val="de-DE"/>
              </w:rPr>
              <w:t>= omit,</w:t>
            </w:r>
          </w:p>
          <w:p w14:paraId="384052CB" w14:textId="77777777" w:rsidR="001957ED" w:rsidRPr="00AB177F" w:rsidRDefault="001957ED" w:rsidP="00AB177F">
            <w:pPr>
              <w:rPr>
                <w:lang w:val="de-DE"/>
              </w:rPr>
            </w:pPr>
            <w:r w:rsidRPr="00AB177F">
              <w:rPr>
                <w:lang w:val="de-DE"/>
              </w:rPr>
              <w:t xml:space="preserve">      dci_Format2_</w:t>
            </w:r>
            <w:proofErr w:type="gramStart"/>
            <w:r w:rsidRPr="00AB177F">
              <w:rPr>
                <w:lang w:val="de-DE"/>
              </w:rPr>
              <w:t>2 :</w:t>
            </w:r>
            <w:proofErr w:type="gramEnd"/>
            <w:r w:rsidRPr="00AB177F">
              <w:rPr>
                <w:lang w:val="de-DE"/>
              </w:rPr>
              <w:t>= omit,</w:t>
            </w:r>
          </w:p>
          <w:p w14:paraId="16B4FE6E" w14:textId="77777777" w:rsidR="001957ED" w:rsidRPr="00AB177F" w:rsidRDefault="001957ED" w:rsidP="00AB177F">
            <w:pPr>
              <w:rPr>
                <w:lang w:val="de-DE"/>
              </w:rPr>
            </w:pPr>
            <w:r w:rsidRPr="00AB177F">
              <w:rPr>
                <w:lang w:val="de-DE"/>
              </w:rPr>
              <w:t xml:space="preserve">      dci_Format2_</w:t>
            </w:r>
            <w:proofErr w:type="gramStart"/>
            <w:r w:rsidRPr="00AB177F">
              <w:rPr>
                <w:lang w:val="de-DE"/>
              </w:rPr>
              <w:t>3 :</w:t>
            </w:r>
            <w:proofErr w:type="gramEnd"/>
            <w:r w:rsidRPr="00AB177F">
              <w:rPr>
                <w:lang w:val="de-DE"/>
              </w:rPr>
              <w:t>= omit</w:t>
            </w:r>
          </w:p>
          <w:p w14:paraId="38917CC8" w14:textId="77777777" w:rsidR="001957ED" w:rsidRDefault="001957ED" w:rsidP="00AB177F">
            <w:r w:rsidRPr="00AB177F">
              <w:rPr>
                <w:lang w:val="de-DE"/>
              </w:rPr>
              <w:t xml:space="preserve">    </w:t>
            </w:r>
            <w:r>
              <w:t>}</w:t>
            </w:r>
          </w:p>
          <w:p w14:paraId="406CCEB0" w14:textId="77777777" w:rsidR="001957ED" w:rsidRDefault="001957ED" w:rsidP="00AB177F">
            <w:r>
              <w:t xml:space="preserve">  };</w:t>
            </w:r>
          </w:p>
        </w:tc>
      </w:tr>
    </w:tbl>
    <w:p w14:paraId="3E683D55" w14:textId="1076937D" w:rsidR="00042B86" w:rsidRDefault="00042B86" w:rsidP="00C26D1E">
      <w:pPr>
        <w:rPr>
          <w:rFonts w:cs="Arial"/>
          <w:color w:val="FF0000"/>
        </w:rPr>
      </w:pPr>
    </w:p>
    <w:p w14:paraId="4E788F8B" w14:textId="0B061537" w:rsidR="00534BD9" w:rsidRDefault="00534BD9" w:rsidP="00534BD9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1" w:name="_Toc121917416"/>
      <w:r>
        <w:rPr>
          <w:b/>
          <w:lang w:val="pt-BR"/>
        </w:rPr>
        <w:t xml:space="preserve">Change </w:t>
      </w:r>
      <w:r>
        <w:rPr>
          <w:b/>
          <w:lang w:val="en-US"/>
        </w:rPr>
        <w:t>20</w:t>
      </w:r>
      <w:bookmarkEnd w:id="5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34BD9" w14:paraId="0D2F482E" w14:textId="77777777" w:rsidTr="00AB177F">
        <w:trPr>
          <w:trHeight w:val="447"/>
        </w:trPr>
        <w:tc>
          <w:tcPr>
            <w:tcW w:w="1985" w:type="dxa"/>
          </w:tcPr>
          <w:p w14:paraId="022794AE" w14:textId="77777777" w:rsidR="00534BD9" w:rsidRDefault="00534BD9" w:rsidP="00AB177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37F7EC6" w14:textId="77777777" w:rsidR="00534BD9" w:rsidRDefault="00534BD9" w:rsidP="00AB177F">
            <w:pPr>
              <w:spacing w:after="0"/>
            </w:pPr>
            <w:r w:rsidRPr="00E34B33">
              <w:t>cs_NR_DownlinkBWP</w:t>
            </w:r>
          </w:p>
        </w:tc>
      </w:tr>
      <w:tr w:rsidR="00534BD9" w14:paraId="5ACC9126" w14:textId="77777777" w:rsidTr="00AB177F">
        <w:trPr>
          <w:trHeight w:val="452"/>
        </w:trPr>
        <w:tc>
          <w:tcPr>
            <w:tcW w:w="1985" w:type="dxa"/>
          </w:tcPr>
          <w:p w14:paraId="69F0B372" w14:textId="77777777" w:rsidR="00534BD9" w:rsidRDefault="00534BD9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211918" w14:textId="2DC37627" w:rsidR="00534BD9" w:rsidRDefault="00534BD9" w:rsidP="00AB1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534BD9" w14:paraId="7DA8128B" w14:textId="77777777" w:rsidTr="00AB177F">
        <w:tc>
          <w:tcPr>
            <w:tcW w:w="1985" w:type="dxa"/>
          </w:tcPr>
          <w:p w14:paraId="74E93A10" w14:textId="77777777" w:rsidR="00534BD9" w:rsidRDefault="00534BD9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658128" w14:textId="5E378199" w:rsidR="00534BD9" w:rsidRDefault="00534BD9" w:rsidP="00AB177F">
            <w:pPr>
              <w:pStyle w:val="CRCoverPage"/>
              <w:spacing w:after="0"/>
              <w:rPr>
                <w:lang w:val="en-SG" w:eastAsia="zh-CN"/>
              </w:rPr>
            </w:pPr>
            <w:r>
              <w:rPr>
                <w:lang w:val="en-SG" w:eastAsia="zh-CN"/>
              </w:rPr>
              <w:t>Initialise SearchSpaceExtArray</w:t>
            </w:r>
            <w:r w:rsidR="00FB0165">
              <w:rPr>
                <w:lang w:val="en-SG" w:eastAsia="zh-CN"/>
              </w:rPr>
              <w:t>, see change 9</w:t>
            </w:r>
          </w:p>
          <w:p w14:paraId="7B18B36B" w14:textId="77777777" w:rsidR="00534BD9" w:rsidRDefault="00534BD9" w:rsidP="00AB177F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534BD9" w14:paraId="27869A89" w14:textId="77777777" w:rsidTr="00AB177F">
        <w:tc>
          <w:tcPr>
            <w:tcW w:w="1985" w:type="dxa"/>
          </w:tcPr>
          <w:p w14:paraId="33DC564F" w14:textId="77777777" w:rsidR="00534BD9" w:rsidRDefault="00534BD9" w:rsidP="00AB17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E7D943" w14:textId="77777777" w:rsidR="00534BD9" w:rsidRDefault="00534BD9" w:rsidP="00AB177F">
            <w:pPr>
              <w:spacing w:after="0"/>
              <w:rPr>
                <w:rFonts w:ascii="Arial" w:hAnsi="Arial" w:cs="Arial"/>
              </w:rPr>
            </w:pPr>
            <w:r w:rsidRPr="00B707D1">
              <w:rPr>
                <w:rFonts w:ascii="Arial" w:hAnsi="Arial" w:cs="Arial"/>
              </w:rPr>
              <w:t>MAC_BWP_Common_NR</w:t>
            </w:r>
          </w:p>
        </w:tc>
      </w:tr>
      <w:tr w:rsidR="00534BD9" w14:paraId="6078A691" w14:textId="77777777" w:rsidTr="00AB177F">
        <w:tc>
          <w:tcPr>
            <w:tcW w:w="1985" w:type="dxa"/>
          </w:tcPr>
          <w:p w14:paraId="71E34046" w14:textId="77777777" w:rsidR="00534BD9" w:rsidRDefault="00534BD9" w:rsidP="00AB177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25BAB6" w14:textId="05B5AC8A" w:rsidR="00534BD9" w:rsidRDefault="000717D7" w:rsidP="00AB177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Not, needed, s</w:t>
            </w:r>
            <w:r w:rsidR="0059105E">
              <w:rPr>
                <w:rFonts w:ascii="Arial" w:hAnsi="Arial"/>
                <w:highlight w:val="cyan"/>
              </w:rPr>
              <w:t>ee change 9</w:t>
            </w:r>
          </w:p>
        </w:tc>
      </w:tr>
    </w:tbl>
    <w:p w14:paraId="0F9AE956" w14:textId="77777777" w:rsidR="00534BD9" w:rsidRDefault="00534BD9" w:rsidP="00534BD9"/>
    <w:p w14:paraId="44F647DB" w14:textId="77777777" w:rsidR="00534BD9" w:rsidRDefault="00534BD9" w:rsidP="00534BD9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34BD9" w14:paraId="5ACD5FAA" w14:textId="77777777" w:rsidTr="00AB177F">
        <w:tc>
          <w:tcPr>
            <w:tcW w:w="9855" w:type="dxa"/>
          </w:tcPr>
          <w:p w14:paraId="372F7E91" w14:textId="77777777" w:rsidR="00534BD9" w:rsidRDefault="00534BD9" w:rsidP="00AB177F">
            <w:r>
              <w:t xml:space="preserve">  template (value) NR_DownlinkBWP_Type </w:t>
            </w:r>
            <w:bookmarkStart w:id="52" w:name="OLE_LINK14"/>
            <w:r>
              <w:t>cs_NR_</w:t>
            </w:r>
            <w:proofErr w:type="gramStart"/>
            <w:r>
              <w:t>DownlinkBWP</w:t>
            </w:r>
            <w:bookmarkEnd w:id="52"/>
            <w:r>
              <w:t>(</w:t>
            </w:r>
            <w:proofErr w:type="gramEnd"/>
            <w:r>
              <w:t>template (value) BWP_Id p_Id,</w:t>
            </w:r>
          </w:p>
          <w:p w14:paraId="34174AA2" w14:textId="77777777" w:rsidR="00534BD9" w:rsidRDefault="00534BD9" w:rsidP="00AB177F">
            <w:r>
              <w:t xml:space="preserve">                                                         template (value) BWP p_BWP,</w:t>
            </w:r>
          </w:p>
          <w:p w14:paraId="7C96E70A" w14:textId="77777777" w:rsidR="00534BD9" w:rsidRDefault="00534BD9" w:rsidP="00AB177F">
            <w:r>
              <w:t xml:space="preserve">                                                         template (value) NR_BWP_SearchSpaceConfig_Type p_SearchSpaceConfig,</w:t>
            </w:r>
          </w:p>
          <w:p w14:paraId="442A61B2" w14:textId="77777777" w:rsidR="00534BD9" w:rsidRDefault="00534BD9" w:rsidP="00AB177F">
            <w:r>
              <w:t xml:space="preserve">                                                         template (value) ControlResourceSet p_ControlResourceSet,</w:t>
            </w:r>
          </w:p>
          <w:p w14:paraId="28F2B545" w14:textId="77777777" w:rsidR="00534BD9" w:rsidRDefault="00534BD9" w:rsidP="00AB177F">
            <w:r>
              <w:t xml:space="preserve">                                                         template (value) PDSCH_Config p_PDSCH_Config</w:t>
            </w:r>
            <w:proofErr w:type="gramStart"/>
            <w:r>
              <w:t>) :</w:t>
            </w:r>
            <w:proofErr w:type="gramEnd"/>
            <w:r>
              <w:t>=</w:t>
            </w:r>
          </w:p>
          <w:p w14:paraId="0220D61C" w14:textId="77777777" w:rsidR="00534BD9" w:rsidRDefault="00534BD9" w:rsidP="00AB177F">
            <w:r>
              <w:t xml:space="preserve">  {</w:t>
            </w:r>
          </w:p>
          <w:p w14:paraId="40C2B2EF" w14:textId="77777777" w:rsidR="00534BD9" w:rsidRDefault="00534BD9" w:rsidP="00AB177F">
            <w:r>
              <w:t xml:space="preserve">    </w:t>
            </w:r>
            <w:proofErr w:type="gramStart"/>
            <w:r>
              <w:t>Id :</w:t>
            </w:r>
            <w:proofErr w:type="gramEnd"/>
            <w:r>
              <w:t>= p_Id,</w:t>
            </w:r>
          </w:p>
          <w:p w14:paraId="08574E9A" w14:textId="77777777" w:rsidR="00534BD9" w:rsidRDefault="00534BD9" w:rsidP="00AB177F">
            <w:r>
              <w:t xml:space="preserve">    </w:t>
            </w:r>
            <w:proofErr w:type="gramStart"/>
            <w:r>
              <w:t>BWP :</w:t>
            </w:r>
            <w:proofErr w:type="gramEnd"/>
            <w:r>
              <w:t>= {</w:t>
            </w:r>
          </w:p>
          <w:p w14:paraId="186F10E9" w14:textId="77777777" w:rsidR="00534BD9" w:rsidRDefault="00534BD9" w:rsidP="00AB177F">
            <w:r>
              <w:t xml:space="preserve">      R</w:t>
            </w:r>
            <w:proofErr w:type="gramStart"/>
            <w:r>
              <w:t>15 :</w:t>
            </w:r>
            <w:proofErr w:type="gramEnd"/>
            <w:r>
              <w:t>= p_BWP</w:t>
            </w:r>
          </w:p>
          <w:p w14:paraId="77E87F80" w14:textId="77777777" w:rsidR="00534BD9" w:rsidRDefault="00534BD9" w:rsidP="00AB177F">
            <w:r>
              <w:t xml:space="preserve">    },</w:t>
            </w:r>
          </w:p>
          <w:p w14:paraId="2D704EEE" w14:textId="77777777" w:rsidR="00534BD9" w:rsidRDefault="00534BD9" w:rsidP="00AB177F">
            <w:r>
              <w:t xml:space="preserve">    </w:t>
            </w:r>
            <w:proofErr w:type="gramStart"/>
            <w:r>
              <w:t>Pdcch :</w:t>
            </w:r>
            <w:proofErr w:type="gramEnd"/>
            <w:r>
              <w:t>= {</w:t>
            </w:r>
          </w:p>
          <w:p w14:paraId="4890DCFF" w14:textId="77777777" w:rsidR="00534BD9" w:rsidRDefault="00534BD9" w:rsidP="00AB177F">
            <w:r>
              <w:lastRenderedPageBreak/>
              <w:t xml:space="preserve">      </w:t>
            </w:r>
            <w:proofErr w:type="gramStart"/>
            <w:r>
              <w:t>SearchSpaceArray :</w:t>
            </w:r>
            <w:proofErr w:type="gramEnd"/>
            <w:r>
              <w:t>= {</w:t>
            </w:r>
          </w:p>
          <w:p w14:paraId="787B08FC" w14:textId="77777777" w:rsidR="00534BD9" w:rsidRDefault="00534BD9" w:rsidP="00AB177F">
            <w:r>
              <w:t xml:space="preserve">        p_SearchSpaceConfig</w:t>
            </w:r>
          </w:p>
          <w:p w14:paraId="2314B066" w14:textId="77777777" w:rsidR="00534BD9" w:rsidRDefault="00534BD9" w:rsidP="00AB177F">
            <w:r>
              <w:t xml:space="preserve">      },</w:t>
            </w:r>
          </w:p>
          <w:p w14:paraId="6BBFEE7A" w14:textId="77777777" w:rsidR="00534BD9" w:rsidRDefault="00534BD9" w:rsidP="00AB177F">
            <w:r>
              <w:t xml:space="preserve">      </w:t>
            </w:r>
            <w:proofErr w:type="gramStart"/>
            <w:r>
              <w:t>CoresetArray :</w:t>
            </w:r>
            <w:proofErr w:type="gramEnd"/>
            <w:r>
              <w:t>= {</w:t>
            </w:r>
          </w:p>
          <w:p w14:paraId="3D2CABB7" w14:textId="77777777" w:rsidR="00534BD9" w:rsidRDefault="00534BD9" w:rsidP="00AB177F">
            <w:r>
              <w:t xml:space="preserve">        cs_NR_ASN1_ControlResourceSet(p_ControlResourceSet)</w:t>
            </w:r>
          </w:p>
          <w:p w14:paraId="75C46CCF" w14:textId="77777777" w:rsidR="00534BD9" w:rsidRDefault="00534BD9" w:rsidP="00AB177F">
            <w:r>
              <w:t xml:space="preserve">      },</w:t>
            </w:r>
          </w:p>
          <w:p w14:paraId="0B8F3F88" w14:textId="77777777" w:rsidR="00534BD9" w:rsidRDefault="00534BD9" w:rsidP="00AB177F">
            <w:r>
              <w:t xml:space="preserve">      </w:t>
            </w:r>
            <w:proofErr w:type="gramStart"/>
            <w:r>
              <w:t>RelativeTxPower  :</w:t>
            </w:r>
            <w:proofErr w:type="gramEnd"/>
            <w:r>
              <w:t>= cs_NR_PDCCH_EPREs_Def,</w:t>
            </w:r>
          </w:p>
          <w:p w14:paraId="1185017A" w14:textId="77777777" w:rsidR="00534BD9" w:rsidRDefault="00534BD9" w:rsidP="00AB177F">
            <w:r>
              <w:t xml:space="preserve">      Coreset0_</w:t>
            </w:r>
            <w:proofErr w:type="gramStart"/>
            <w:r>
              <w:t>OffsetRBs :</w:t>
            </w:r>
            <w:proofErr w:type="gramEnd"/>
            <w:r>
              <w:t>= omit    // CORESET#0 only</w:t>
            </w:r>
          </w:p>
          <w:p w14:paraId="36965A38" w14:textId="77777777" w:rsidR="00534BD9" w:rsidRDefault="00534BD9" w:rsidP="00AB177F">
            <w:r>
              <w:t xml:space="preserve">    },</w:t>
            </w:r>
          </w:p>
          <w:p w14:paraId="410FF953" w14:textId="77777777" w:rsidR="00534BD9" w:rsidRDefault="00534BD9" w:rsidP="00AB177F">
            <w:r>
              <w:t xml:space="preserve">    </w:t>
            </w:r>
            <w:proofErr w:type="gramStart"/>
            <w:r>
              <w:t>Pdsch :</w:t>
            </w:r>
            <w:proofErr w:type="gramEnd"/>
            <w:r>
              <w:t>= {</w:t>
            </w:r>
          </w:p>
          <w:p w14:paraId="1CDCBCF9" w14:textId="77777777" w:rsidR="00534BD9" w:rsidRDefault="00534BD9" w:rsidP="00AB177F">
            <w:r>
              <w:t xml:space="preserve">      </w:t>
            </w:r>
            <w:proofErr w:type="gramStart"/>
            <w:r>
              <w:t>ConfigCommon :</w:t>
            </w:r>
            <w:proofErr w:type="gramEnd"/>
            <w:r>
              <w:t>= omit,</w:t>
            </w:r>
          </w:p>
          <w:p w14:paraId="5B4A4B70" w14:textId="77777777" w:rsidR="00534BD9" w:rsidRDefault="00534BD9" w:rsidP="00AB177F">
            <w:r>
              <w:t xml:space="preserve">      </w:t>
            </w:r>
            <w:proofErr w:type="gramStart"/>
            <w:r>
              <w:t>ConfigDedicated :</w:t>
            </w:r>
            <w:proofErr w:type="gramEnd"/>
            <w:r>
              <w:t>= {</w:t>
            </w:r>
          </w:p>
          <w:p w14:paraId="4C3CDD41" w14:textId="77777777" w:rsidR="00534BD9" w:rsidRDefault="00534BD9" w:rsidP="00AB177F">
            <w:r>
              <w:t xml:space="preserve">        R</w:t>
            </w:r>
            <w:proofErr w:type="gramStart"/>
            <w:r>
              <w:t>15 :</w:t>
            </w:r>
            <w:proofErr w:type="gramEnd"/>
            <w:r>
              <w:t>= p_PDSCH_Config</w:t>
            </w:r>
          </w:p>
          <w:p w14:paraId="5600F116" w14:textId="77777777" w:rsidR="00534BD9" w:rsidRDefault="00534BD9" w:rsidP="00AB177F">
            <w:r>
              <w:t xml:space="preserve">      },</w:t>
            </w:r>
          </w:p>
          <w:p w14:paraId="7D2DB719" w14:textId="77777777" w:rsidR="00534BD9" w:rsidRDefault="00534BD9" w:rsidP="00AB177F">
            <w:r>
              <w:t xml:space="preserve">      </w:t>
            </w:r>
            <w:proofErr w:type="gramStart"/>
            <w:r>
              <w:t>RelativeTxPower :</w:t>
            </w:r>
            <w:proofErr w:type="gramEnd"/>
            <w:r>
              <w:t>= cs_NR_PDSCH_EPREs_Def</w:t>
            </w:r>
          </w:p>
          <w:p w14:paraId="5DD63FAD" w14:textId="77777777" w:rsidR="00534BD9" w:rsidRDefault="00534BD9" w:rsidP="00AB177F">
            <w:r>
              <w:t xml:space="preserve">    },</w:t>
            </w:r>
          </w:p>
          <w:p w14:paraId="7F55CAF4" w14:textId="77777777" w:rsidR="00534BD9" w:rsidRDefault="00534BD9" w:rsidP="00AB177F">
            <w:r>
              <w:t xml:space="preserve">    </w:t>
            </w:r>
            <w:proofErr w:type="gramStart"/>
            <w:r>
              <w:t>Sps  :</w:t>
            </w:r>
            <w:proofErr w:type="gramEnd"/>
            <w:r>
              <w:t>= omit</w:t>
            </w:r>
          </w:p>
          <w:p w14:paraId="1957DD31" w14:textId="77777777" w:rsidR="00534BD9" w:rsidRDefault="00534BD9" w:rsidP="00AB177F">
            <w:r>
              <w:t xml:space="preserve">  };</w:t>
            </w:r>
          </w:p>
        </w:tc>
      </w:tr>
    </w:tbl>
    <w:p w14:paraId="13DBE5CF" w14:textId="77777777" w:rsidR="00534BD9" w:rsidRDefault="00534BD9" w:rsidP="00534BD9"/>
    <w:p w14:paraId="760C02FF" w14:textId="77777777" w:rsidR="00534BD9" w:rsidRDefault="00534BD9" w:rsidP="00534BD9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34BD9" w14:paraId="03F0CC07" w14:textId="77777777" w:rsidTr="00AB177F">
        <w:tc>
          <w:tcPr>
            <w:tcW w:w="9855" w:type="dxa"/>
          </w:tcPr>
          <w:p w14:paraId="45DBF7CF" w14:textId="77777777" w:rsidR="00534BD9" w:rsidRDefault="00534BD9" w:rsidP="00AB177F">
            <w:r>
              <w:t xml:space="preserve">  template (value) NR_DownlinkBWP_Type cs_NR_</w:t>
            </w:r>
            <w:proofErr w:type="gramStart"/>
            <w:r>
              <w:t>DownlinkBWP(</w:t>
            </w:r>
            <w:proofErr w:type="gramEnd"/>
            <w:r>
              <w:t>template (value) BWP_Id p_Id,</w:t>
            </w:r>
          </w:p>
          <w:p w14:paraId="22BE8DC1" w14:textId="77777777" w:rsidR="00534BD9" w:rsidRDefault="00534BD9" w:rsidP="00AB177F">
            <w:r>
              <w:t xml:space="preserve">                                                         template (value) BWP p_BWP,</w:t>
            </w:r>
          </w:p>
          <w:p w14:paraId="0350D885" w14:textId="77777777" w:rsidR="00534BD9" w:rsidRDefault="00534BD9" w:rsidP="00AB177F">
            <w:r>
              <w:t xml:space="preserve">                                                         template (value) NR_BWP_SearchSpaceConfig_Type p_SearchSpaceConfig,</w:t>
            </w:r>
          </w:p>
          <w:p w14:paraId="4F8F0AA8" w14:textId="77777777" w:rsidR="00534BD9" w:rsidRDefault="00534BD9" w:rsidP="00AB177F">
            <w:r>
              <w:t xml:space="preserve">                                                         template (value) ControlResourceSet p_ControlResourceSet,</w:t>
            </w:r>
          </w:p>
          <w:p w14:paraId="3D98AC8B" w14:textId="77777777" w:rsidR="00534BD9" w:rsidRDefault="00534BD9" w:rsidP="00AB177F">
            <w:r>
              <w:t xml:space="preserve">                                                         template (value) PDSCH_Config p_PDSCH_Config</w:t>
            </w:r>
            <w:proofErr w:type="gramStart"/>
            <w:r>
              <w:t>) :</w:t>
            </w:r>
            <w:proofErr w:type="gramEnd"/>
            <w:r>
              <w:t>=</w:t>
            </w:r>
          </w:p>
          <w:p w14:paraId="2520355A" w14:textId="77777777" w:rsidR="00534BD9" w:rsidRDefault="00534BD9" w:rsidP="00AB177F">
            <w:r>
              <w:t xml:space="preserve">  {</w:t>
            </w:r>
          </w:p>
          <w:p w14:paraId="5FAB83E7" w14:textId="77777777" w:rsidR="00534BD9" w:rsidRDefault="00534BD9" w:rsidP="00AB177F">
            <w:r>
              <w:t xml:space="preserve">    </w:t>
            </w:r>
            <w:proofErr w:type="gramStart"/>
            <w:r>
              <w:t>Id :</w:t>
            </w:r>
            <w:proofErr w:type="gramEnd"/>
            <w:r>
              <w:t>= p_Id,</w:t>
            </w:r>
          </w:p>
          <w:p w14:paraId="51F01653" w14:textId="77777777" w:rsidR="00534BD9" w:rsidRDefault="00534BD9" w:rsidP="00AB177F">
            <w:r>
              <w:t xml:space="preserve">    </w:t>
            </w:r>
            <w:proofErr w:type="gramStart"/>
            <w:r>
              <w:t>BWP :</w:t>
            </w:r>
            <w:proofErr w:type="gramEnd"/>
            <w:r>
              <w:t>= {</w:t>
            </w:r>
          </w:p>
          <w:p w14:paraId="02954D17" w14:textId="77777777" w:rsidR="00534BD9" w:rsidRDefault="00534BD9" w:rsidP="00AB177F">
            <w:r>
              <w:t xml:space="preserve">      R</w:t>
            </w:r>
            <w:proofErr w:type="gramStart"/>
            <w:r>
              <w:t>15 :</w:t>
            </w:r>
            <w:proofErr w:type="gramEnd"/>
            <w:r>
              <w:t>= p_BWP</w:t>
            </w:r>
          </w:p>
          <w:p w14:paraId="34BB2427" w14:textId="77777777" w:rsidR="00534BD9" w:rsidRDefault="00534BD9" w:rsidP="00AB177F">
            <w:r>
              <w:t xml:space="preserve">    },</w:t>
            </w:r>
          </w:p>
          <w:p w14:paraId="0A66B9E0" w14:textId="77777777" w:rsidR="00534BD9" w:rsidRDefault="00534BD9" w:rsidP="00AB177F">
            <w:r>
              <w:t xml:space="preserve">    </w:t>
            </w:r>
            <w:proofErr w:type="gramStart"/>
            <w:r>
              <w:t>Pdcch :</w:t>
            </w:r>
            <w:proofErr w:type="gramEnd"/>
            <w:r>
              <w:t>= {</w:t>
            </w:r>
          </w:p>
          <w:p w14:paraId="21F5785B" w14:textId="77777777" w:rsidR="00534BD9" w:rsidRDefault="00534BD9" w:rsidP="00AB177F">
            <w:r>
              <w:t xml:space="preserve">      </w:t>
            </w:r>
            <w:proofErr w:type="gramStart"/>
            <w:r>
              <w:t>SearchSpaceArray :</w:t>
            </w:r>
            <w:proofErr w:type="gramEnd"/>
            <w:r>
              <w:t>= {</w:t>
            </w:r>
          </w:p>
          <w:p w14:paraId="6116F474" w14:textId="77777777" w:rsidR="00534BD9" w:rsidRDefault="00534BD9" w:rsidP="00AB177F">
            <w:r>
              <w:t xml:space="preserve">        p_SearchSpaceConfig</w:t>
            </w:r>
          </w:p>
          <w:p w14:paraId="48ACE539" w14:textId="77777777" w:rsidR="00534BD9" w:rsidRDefault="00534BD9" w:rsidP="00AB177F">
            <w:r>
              <w:t xml:space="preserve">      },</w:t>
            </w:r>
          </w:p>
          <w:p w14:paraId="2BE2A8CE" w14:textId="77777777" w:rsidR="00534BD9" w:rsidRDefault="00534BD9" w:rsidP="00AB177F">
            <w:r>
              <w:lastRenderedPageBreak/>
              <w:t xml:space="preserve">      </w:t>
            </w:r>
            <w:proofErr w:type="gramStart"/>
            <w:r>
              <w:t>CoresetArray :</w:t>
            </w:r>
            <w:proofErr w:type="gramEnd"/>
            <w:r>
              <w:t>= {</w:t>
            </w:r>
          </w:p>
          <w:p w14:paraId="3172AC4C" w14:textId="77777777" w:rsidR="00534BD9" w:rsidRDefault="00534BD9" w:rsidP="00AB177F">
            <w:r>
              <w:t xml:space="preserve">        cs_NR_ASN1_ControlResourceSet(p_ControlResourceSet)</w:t>
            </w:r>
          </w:p>
          <w:p w14:paraId="1748A1B3" w14:textId="77777777" w:rsidR="00534BD9" w:rsidRDefault="00534BD9" w:rsidP="00AB177F">
            <w:r>
              <w:t xml:space="preserve">      },</w:t>
            </w:r>
          </w:p>
          <w:p w14:paraId="58700B72" w14:textId="77777777" w:rsidR="00534BD9" w:rsidRDefault="00534BD9" w:rsidP="00AB177F">
            <w:r>
              <w:t xml:space="preserve">      </w:t>
            </w:r>
            <w:proofErr w:type="gramStart"/>
            <w:r>
              <w:t>RelativeTxPower  :</w:t>
            </w:r>
            <w:proofErr w:type="gramEnd"/>
            <w:r>
              <w:t>= cs_NR_PDCCH_EPREs_Def,</w:t>
            </w:r>
          </w:p>
          <w:p w14:paraId="5D73EFD3" w14:textId="77777777" w:rsidR="00534BD9" w:rsidRDefault="00534BD9" w:rsidP="00AB177F">
            <w:r>
              <w:t xml:space="preserve">      Coreset0_</w:t>
            </w:r>
            <w:proofErr w:type="gramStart"/>
            <w:r>
              <w:t>OffsetRBs :</w:t>
            </w:r>
            <w:proofErr w:type="gramEnd"/>
            <w:r>
              <w:t>= omit</w:t>
            </w:r>
            <w:r w:rsidRPr="00E34B33">
              <w:rPr>
                <w:highlight w:val="green"/>
              </w:rPr>
              <w:t>,</w:t>
            </w:r>
            <w:r>
              <w:t xml:space="preserve">    // CORESET#0 only</w:t>
            </w:r>
          </w:p>
          <w:p w14:paraId="43C46292" w14:textId="77777777" w:rsidR="00534BD9" w:rsidRDefault="00534BD9" w:rsidP="00AB177F">
            <w:pPr>
              <w:rPr>
                <w:lang w:eastAsia="zh-CN"/>
              </w:rPr>
            </w:pPr>
            <w:r>
              <w:t xml:space="preserve">      </w:t>
            </w:r>
            <w:bookmarkStart w:id="53" w:name="OLE_LINK15"/>
            <w:proofErr w:type="gramStart"/>
            <w:r w:rsidRPr="00534BD9">
              <w:rPr>
                <w:highlight w:val="yellow"/>
              </w:rPr>
              <w:t xml:space="preserve">SearchSpaceExtArray </w:t>
            </w:r>
            <w:bookmarkEnd w:id="53"/>
            <w:r w:rsidRPr="00534BD9">
              <w:rPr>
                <w:highlight w:val="yellow"/>
              </w:rPr>
              <w:t>:</w:t>
            </w:r>
            <w:proofErr w:type="gramEnd"/>
            <w:r w:rsidRPr="00534BD9">
              <w:rPr>
                <w:highlight w:val="yellow"/>
              </w:rPr>
              <w:t>= omit</w:t>
            </w:r>
            <w:r>
              <w:t xml:space="preserve"> </w:t>
            </w:r>
          </w:p>
          <w:p w14:paraId="60064A9C" w14:textId="77777777" w:rsidR="00534BD9" w:rsidRDefault="00534BD9" w:rsidP="00AB177F">
            <w:r>
              <w:t xml:space="preserve">    },</w:t>
            </w:r>
          </w:p>
          <w:p w14:paraId="6C693F20" w14:textId="77777777" w:rsidR="00534BD9" w:rsidRDefault="00534BD9" w:rsidP="00AB177F">
            <w:r>
              <w:t xml:space="preserve">    </w:t>
            </w:r>
            <w:proofErr w:type="gramStart"/>
            <w:r>
              <w:t>Pdsch :</w:t>
            </w:r>
            <w:proofErr w:type="gramEnd"/>
            <w:r>
              <w:t>= {</w:t>
            </w:r>
          </w:p>
          <w:p w14:paraId="1CA7A384" w14:textId="77777777" w:rsidR="00534BD9" w:rsidRDefault="00534BD9" w:rsidP="00AB177F">
            <w:r>
              <w:t xml:space="preserve">      </w:t>
            </w:r>
            <w:proofErr w:type="gramStart"/>
            <w:r>
              <w:t>ConfigCommon :</w:t>
            </w:r>
            <w:proofErr w:type="gramEnd"/>
            <w:r>
              <w:t>= omit,</w:t>
            </w:r>
          </w:p>
          <w:p w14:paraId="6638C037" w14:textId="77777777" w:rsidR="00534BD9" w:rsidRDefault="00534BD9" w:rsidP="00AB177F">
            <w:r>
              <w:t xml:space="preserve">      </w:t>
            </w:r>
            <w:proofErr w:type="gramStart"/>
            <w:r>
              <w:t>ConfigDedicated :</w:t>
            </w:r>
            <w:proofErr w:type="gramEnd"/>
            <w:r>
              <w:t>= {</w:t>
            </w:r>
          </w:p>
          <w:p w14:paraId="2A32DFD7" w14:textId="77777777" w:rsidR="00534BD9" w:rsidRDefault="00534BD9" w:rsidP="00AB177F">
            <w:r>
              <w:t xml:space="preserve">        R</w:t>
            </w:r>
            <w:proofErr w:type="gramStart"/>
            <w:r>
              <w:t>15 :</w:t>
            </w:r>
            <w:proofErr w:type="gramEnd"/>
            <w:r>
              <w:t>= p_PDSCH_Config</w:t>
            </w:r>
          </w:p>
          <w:p w14:paraId="7CC1F71F" w14:textId="77777777" w:rsidR="00534BD9" w:rsidRDefault="00534BD9" w:rsidP="00AB177F">
            <w:r>
              <w:t xml:space="preserve">      },</w:t>
            </w:r>
          </w:p>
          <w:p w14:paraId="38324D0F" w14:textId="77777777" w:rsidR="00534BD9" w:rsidRDefault="00534BD9" w:rsidP="00AB177F">
            <w:r>
              <w:t xml:space="preserve">      </w:t>
            </w:r>
            <w:proofErr w:type="gramStart"/>
            <w:r>
              <w:t>RelativeTxPower :</w:t>
            </w:r>
            <w:proofErr w:type="gramEnd"/>
            <w:r>
              <w:t>= cs_NR_PDSCH_EPREs_Def</w:t>
            </w:r>
          </w:p>
          <w:p w14:paraId="7CC30865" w14:textId="77777777" w:rsidR="00534BD9" w:rsidRDefault="00534BD9" w:rsidP="00AB177F">
            <w:r>
              <w:t xml:space="preserve">    },</w:t>
            </w:r>
          </w:p>
          <w:p w14:paraId="612603A0" w14:textId="77777777" w:rsidR="00534BD9" w:rsidRDefault="00534BD9" w:rsidP="00AB177F">
            <w:r>
              <w:t xml:space="preserve">    </w:t>
            </w:r>
            <w:proofErr w:type="gramStart"/>
            <w:r>
              <w:t>Sps  :</w:t>
            </w:r>
            <w:proofErr w:type="gramEnd"/>
            <w:r>
              <w:t>= omit</w:t>
            </w:r>
          </w:p>
          <w:p w14:paraId="0A65F190" w14:textId="77777777" w:rsidR="00534BD9" w:rsidRDefault="00534BD9" w:rsidP="00AB177F">
            <w:r>
              <w:t xml:space="preserve">  };</w:t>
            </w:r>
          </w:p>
        </w:tc>
      </w:tr>
    </w:tbl>
    <w:p w14:paraId="3004DBE2" w14:textId="47CFCA30" w:rsidR="00534BD9" w:rsidRDefault="00534BD9" w:rsidP="00C26D1E">
      <w:pPr>
        <w:rPr>
          <w:rFonts w:cs="Arial"/>
          <w:color w:val="FF0000"/>
        </w:rPr>
      </w:pPr>
      <w:r>
        <w:rPr>
          <w:b/>
          <w:lang w:val="pt-BR"/>
        </w:rPr>
        <w:lastRenderedPageBreak/>
        <w:t>Change</w:t>
      </w:r>
    </w:p>
    <w:p w14:paraId="391BCBE1" w14:textId="039A5C38" w:rsidR="00007D89" w:rsidRPr="00854C55" w:rsidRDefault="00007D89" w:rsidP="00FC2058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54" w:name="_Toc122434493"/>
      <w:bookmarkStart w:id="55" w:name="_Toc295288970"/>
      <w:bookmarkStart w:id="56" w:name="_Toc325725665"/>
      <w:bookmarkStart w:id="57" w:name="_Toc121917417"/>
      <w:bookmarkEnd w:id="48"/>
      <w:r w:rsidRPr="00854C55">
        <w:rPr>
          <w:rFonts w:cs="Arial"/>
          <w:b/>
        </w:rPr>
        <w:t xml:space="preserve">Branches </w:t>
      </w:r>
      <w:bookmarkEnd w:id="54"/>
      <w:bookmarkEnd w:id="55"/>
      <w:bookmarkEnd w:id="56"/>
      <w:r>
        <w:rPr>
          <w:rFonts w:cs="Arial"/>
          <w:b/>
        </w:rPr>
        <w:t>executed</w:t>
      </w:r>
      <w:bookmarkEnd w:id="57"/>
    </w:p>
    <w:p w14:paraId="7A367498" w14:textId="569CEA61" w:rsidR="00662A05" w:rsidRPr="00662A05" w:rsidRDefault="00662A05" w:rsidP="00662A05">
      <w:pPr>
        <w:rPr>
          <w:rFonts w:cs="Arial"/>
          <w:b/>
        </w:rPr>
      </w:pPr>
      <w:bookmarkStart w:id="58" w:name="_Toc122434494"/>
      <w:bookmarkStart w:id="59" w:name="_Toc295288971"/>
      <w:bookmarkStart w:id="60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61" w:name="_Toc121917418"/>
      <w:r w:rsidRPr="00854C55">
        <w:rPr>
          <w:rFonts w:cs="Arial"/>
          <w:b/>
        </w:rPr>
        <w:t>Execution Log Files</w:t>
      </w:r>
      <w:bookmarkEnd w:id="58"/>
      <w:bookmarkEnd w:id="59"/>
      <w:bookmarkEnd w:id="60"/>
      <w:bookmarkEnd w:id="61"/>
    </w:p>
    <w:p w14:paraId="3F4DE0CB" w14:textId="4E36F6C4" w:rsidR="00007D89" w:rsidRPr="00954EDD" w:rsidRDefault="004511AB" w:rsidP="00007D8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62" w:name="_Toc121917419"/>
      <w:bookmarkStart w:id="63" w:name="_Hlk120026754"/>
      <w:r>
        <w:rPr>
          <w:rFonts w:cs="Arial"/>
          <w:b/>
        </w:rPr>
        <w:t>MediaTek MT6879</w:t>
      </w:r>
      <w:bookmarkEnd w:id="62"/>
    </w:p>
    <w:bookmarkEnd w:id="63"/>
    <w:p w14:paraId="29B59B52" w14:textId="2B189CC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618E3D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6618EE">
        <w:t>7_1_1_12_3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ABD0A89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6618EE">
        <w:rPr>
          <w:rFonts w:cs="Arial"/>
        </w:rPr>
        <w:t>7_1_1_12_3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64" w:name="_Toc122434496"/>
      <w:bookmarkStart w:id="65" w:name="_Toc295288973"/>
      <w:bookmarkStart w:id="66" w:name="_Toc325725668"/>
      <w:bookmarkStart w:id="67" w:name="_Toc121917420"/>
      <w:r w:rsidRPr="002D362B">
        <w:rPr>
          <w:rFonts w:cs="Arial"/>
          <w:b/>
        </w:rPr>
        <w:t>References</w:t>
      </w:r>
      <w:bookmarkEnd w:id="64"/>
      <w:bookmarkEnd w:id="65"/>
      <w:bookmarkEnd w:id="66"/>
      <w:bookmarkEnd w:id="6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AB177F">
        <w:tc>
          <w:tcPr>
            <w:tcW w:w="709" w:type="dxa"/>
            <w:hideMark/>
          </w:tcPr>
          <w:p w14:paraId="44EC969B" w14:textId="77777777" w:rsidR="00007D89" w:rsidRDefault="00007D89" w:rsidP="00AB177F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BE1D728" w:rsidR="00007D89" w:rsidRPr="00693C41" w:rsidRDefault="00662A05" w:rsidP="00AB177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</w:t>
            </w:r>
            <w:r w:rsidR="00A85D63">
              <w:rPr>
                <w:rFonts w:cs="Arial"/>
                <w:b/>
                <w:sz w:val="18"/>
              </w:rPr>
              <w:t>30002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="008E2056" w:rsidRPr="008E2056">
              <w:rPr>
                <w:rFonts w:cs="Arial"/>
                <w:b/>
                <w:sz w:val="18"/>
              </w:rPr>
              <w:t>NR5GC FR1 : Supporting information for addition of Rel-16 power saving test case 7.1.1.12.3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9DF46" w14:textId="77777777" w:rsidR="00401676" w:rsidRDefault="00401676">
      <w:r>
        <w:separator/>
      </w:r>
    </w:p>
  </w:endnote>
  <w:endnote w:type="continuationSeparator" w:id="0">
    <w:p w14:paraId="6BC58EFC" w14:textId="77777777" w:rsidR="00401676" w:rsidRDefault="0040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5B672" w14:textId="77777777" w:rsidR="00401676" w:rsidRDefault="00401676">
      <w:r>
        <w:separator/>
      </w:r>
    </w:p>
  </w:footnote>
  <w:footnote w:type="continuationSeparator" w:id="0">
    <w:p w14:paraId="24216235" w14:textId="77777777" w:rsidR="00401676" w:rsidRDefault="00401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C4BDE" w:rsidRDefault="00CC4B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C4BDE" w:rsidRDefault="00CC4BD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C4BDE" w:rsidRDefault="00CC4BD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C4BDE" w:rsidRDefault="00CC4BD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E8D3280"/>
    <w:multiLevelType w:val="hybridMultilevel"/>
    <w:tmpl w:val="D9DC5D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150C5"/>
    <w:multiLevelType w:val="hybridMultilevel"/>
    <w:tmpl w:val="E9B425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6C5358"/>
    <w:multiLevelType w:val="hybridMultilevel"/>
    <w:tmpl w:val="E2B86E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3D2858"/>
    <w:multiLevelType w:val="hybridMultilevel"/>
    <w:tmpl w:val="3FCCE6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15"/>
  </w:num>
  <w:num w:numId="7">
    <w:abstractNumId w:val="10"/>
  </w:num>
  <w:num w:numId="8">
    <w:abstractNumId w:val="32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13"/>
  </w:num>
  <w:num w:numId="12">
    <w:abstractNumId w:val="2"/>
  </w:num>
  <w:num w:numId="13">
    <w:abstractNumId w:val="8"/>
  </w:num>
  <w:num w:numId="14">
    <w:abstractNumId w:val="30"/>
  </w:num>
  <w:num w:numId="15">
    <w:abstractNumId w:val="7"/>
  </w:num>
  <w:num w:numId="16">
    <w:abstractNumId w:val="6"/>
  </w:num>
  <w:num w:numId="17">
    <w:abstractNumId w:val="17"/>
  </w:num>
  <w:num w:numId="18">
    <w:abstractNumId w:val="21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12"/>
  </w:num>
  <w:num w:numId="22">
    <w:abstractNumId w:val="3"/>
  </w:num>
  <w:num w:numId="23">
    <w:abstractNumId w:val="14"/>
  </w:num>
  <w:num w:numId="24">
    <w:abstractNumId w:val="0"/>
  </w:num>
  <w:num w:numId="25">
    <w:abstractNumId w:val="19"/>
  </w:num>
  <w:num w:numId="26">
    <w:abstractNumId w:val="25"/>
  </w:num>
  <w:num w:numId="27">
    <w:abstractNumId w:val="9"/>
  </w:num>
  <w:num w:numId="28">
    <w:abstractNumId w:val="26"/>
  </w:num>
  <w:num w:numId="29">
    <w:abstractNumId w:val="1"/>
  </w:num>
  <w:num w:numId="30">
    <w:abstractNumId w:val="22"/>
  </w:num>
  <w:num w:numId="31">
    <w:abstractNumId w:val="27"/>
  </w:num>
  <w:num w:numId="32">
    <w:abstractNumId w:val="20"/>
  </w:num>
  <w:num w:numId="33">
    <w:abstractNumId w:val="31"/>
  </w:num>
  <w:num w:numId="34">
    <w:abstractNumId w:val="24"/>
  </w:num>
  <w:num w:numId="35">
    <w:abstractNumId w:val="5"/>
  </w:num>
  <w:num w:numId="36">
    <w:abstractNumId w:val="18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EB"/>
    <w:rsid w:val="0000348F"/>
    <w:rsid w:val="00007D89"/>
    <w:rsid w:val="00015316"/>
    <w:rsid w:val="00022E4A"/>
    <w:rsid w:val="00023D78"/>
    <w:rsid w:val="00026511"/>
    <w:rsid w:val="00034F7A"/>
    <w:rsid w:val="00042B86"/>
    <w:rsid w:val="00045EBF"/>
    <w:rsid w:val="00050FD6"/>
    <w:rsid w:val="00052D64"/>
    <w:rsid w:val="00062540"/>
    <w:rsid w:val="000717D7"/>
    <w:rsid w:val="00071FA6"/>
    <w:rsid w:val="00074B95"/>
    <w:rsid w:val="00075B9F"/>
    <w:rsid w:val="00076FC9"/>
    <w:rsid w:val="00085B0B"/>
    <w:rsid w:val="000873E7"/>
    <w:rsid w:val="000920CA"/>
    <w:rsid w:val="000A6394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2DB1"/>
    <w:rsid w:val="00173BE9"/>
    <w:rsid w:val="00174F31"/>
    <w:rsid w:val="00182A57"/>
    <w:rsid w:val="00192C46"/>
    <w:rsid w:val="001957ED"/>
    <w:rsid w:val="001A08B3"/>
    <w:rsid w:val="001A1C81"/>
    <w:rsid w:val="001A6F32"/>
    <w:rsid w:val="001A7B60"/>
    <w:rsid w:val="001B1E3C"/>
    <w:rsid w:val="001B52F0"/>
    <w:rsid w:val="001B7A65"/>
    <w:rsid w:val="001C71C1"/>
    <w:rsid w:val="001D46C8"/>
    <w:rsid w:val="001E2419"/>
    <w:rsid w:val="001E41F3"/>
    <w:rsid w:val="001E790C"/>
    <w:rsid w:val="001F230F"/>
    <w:rsid w:val="002055F8"/>
    <w:rsid w:val="00224A7A"/>
    <w:rsid w:val="002313D0"/>
    <w:rsid w:val="002409E7"/>
    <w:rsid w:val="00251C7B"/>
    <w:rsid w:val="00255997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08C2"/>
    <w:rsid w:val="002B44E3"/>
    <w:rsid w:val="002B5741"/>
    <w:rsid w:val="002C0AE8"/>
    <w:rsid w:val="002C103D"/>
    <w:rsid w:val="002D26E2"/>
    <w:rsid w:val="002E472E"/>
    <w:rsid w:val="00305409"/>
    <w:rsid w:val="00311098"/>
    <w:rsid w:val="00320AF8"/>
    <w:rsid w:val="003353AB"/>
    <w:rsid w:val="003364F8"/>
    <w:rsid w:val="003370D8"/>
    <w:rsid w:val="00337EFE"/>
    <w:rsid w:val="003609EF"/>
    <w:rsid w:val="0036231A"/>
    <w:rsid w:val="00363FE5"/>
    <w:rsid w:val="0036485E"/>
    <w:rsid w:val="00374DD4"/>
    <w:rsid w:val="003818D8"/>
    <w:rsid w:val="0038527D"/>
    <w:rsid w:val="003903C4"/>
    <w:rsid w:val="003908BC"/>
    <w:rsid w:val="003A1460"/>
    <w:rsid w:val="003B1A92"/>
    <w:rsid w:val="003B4F66"/>
    <w:rsid w:val="003B640F"/>
    <w:rsid w:val="003C35A9"/>
    <w:rsid w:val="003D3824"/>
    <w:rsid w:val="003D4E6C"/>
    <w:rsid w:val="003D6E22"/>
    <w:rsid w:val="003E00D3"/>
    <w:rsid w:val="003E1A36"/>
    <w:rsid w:val="003F1E18"/>
    <w:rsid w:val="003F2927"/>
    <w:rsid w:val="00401676"/>
    <w:rsid w:val="00410371"/>
    <w:rsid w:val="00411047"/>
    <w:rsid w:val="00423AB6"/>
    <w:rsid w:val="004242F1"/>
    <w:rsid w:val="0042471E"/>
    <w:rsid w:val="004360A6"/>
    <w:rsid w:val="00444216"/>
    <w:rsid w:val="00445272"/>
    <w:rsid w:val="004511AB"/>
    <w:rsid w:val="004523EE"/>
    <w:rsid w:val="00456E1C"/>
    <w:rsid w:val="00457F71"/>
    <w:rsid w:val="00470752"/>
    <w:rsid w:val="00471440"/>
    <w:rsid w:val="00473E31"/>
    <w:rsid w:val="00491E2E"/>
    <w:rsid w:val="00493085"/>
    <w:rsid w:val="00495888"/>
    <w:rsid w:val="00495D31"/>
    <w:rsid w:val="004A0106"/>
    <w:rsid w:val="004A4DF1"/>
    <w:rsid w:val="004B75B7"/>
    <w:rsid w:val="004C3C4E"/>
    <w:rsid w:val="004C652C"/>
    <w:rsid w:val="004D2755"/>
    <w:rsid w:val="004D7D01"/>
    <w:rsid w:val="004D7E10"/>
    <w:rsid w:val="004E28B9"/>
    <w:rsid w:val="004F1599"/>
    <w:rsid w:val="005047B0"/>
    <w:rsid w:val="005141D9"/>
    <w:rsid w:val="0051580D"/>
    <w:rsid w:val="00523634"/>
    <w:rsid w:val="00534BD9"/>
    <w:rsid w:val="005359BD"/>
    <w:rsid w:val="00547111"/>
    <w:rsid w:val="00551DA4"/>
    <w:rsid w:val="00552D9D"/>
    <w:rsid w:val="0055659A"/>
    <w:rsid w:val="005600CD"/>
    <w:rsid w:val="00560CE9"/>
    <w:rsid w:val="00564DEC"/>
    <w:rsid w:val="00570959"/>
    <w:rsid w:val="00573828"/>
    <w:rsid w:val="00574A7C"/>
    <w:rsid w:val="00574BDF"/>
    <w:rsid w:val="00576663"/>
    <w:rsid w:val="00587FB5"/>
    <w:rsid w:val="0059105E"/>
    <w:rsid w:val="00592D74"/>
    <w:rsid w:val="00594B37"/>
    <w:rsid w:val="00595373"/>
    <w:rsid w:val="005972AE"/>
    <w:rsid w:val="00597F71"/>
    <w:rsid w:val="005A19A5"/>
    <w:rsid w:val="005B41CF"/>
    <w:rsid w:val="005B614F"/>
    <w:rsid w:val="005C46C5"/>
    <w:rsid w:val="005D488B"/>
    <w:rsid w:val="005D5B00"/>
    <w:rsid w:val="005D69D2"/>
    <w:rsid w:val="005E2C44"/>
    <w:rsid w:val="005E48FA"/>
    <w:rsid w:val="005F5662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418E0"/>
    <w:rsid w:val="00642381"/>
    <w:rsid w:val="00653DE4"/>
    <w:rsid w:val="00656994"/>
    <w:rsid w:val="006572AB"/>
    <w:rsid w:val="00661417"/>
    <w:rsid w:val="006618EE"/>
    <w:rsid w:val="00662A05"/>
    <w:rsid w:val="006654B9"/>
    <w:rsid w:val="00665C47"/>
    <w:rsid w:val="00670381"/>
    <w:rsid w:val="00674FC3"/>
    <w:rsid w:val="00675FFC"/>
    <w:rsid w:val="00677390"/>
    <w:rsid w:val="0068290A"/>
    <w:rsid w:val="006842C0"/>
    <w:rsid w:val="00693C41"/>
    <w:rsid w:val="00695808"/>
    <w:rsid w:val="006A4879"/>
    <w:rsid w:val="006B46FB"/>
    <w:rsid w:val="006B53E8"/>
    <w:rsid w:val="006B6B2F"/>
    <w:rsid w:val="006E0559"/>
    <w:rsid w:val="006E13A4"/>
    <w:rsid w:val="006E21FB"/>
    <w:rsid w:val="006E6C37"/>
    <w:rsid w:val="006F0E64"/>
    <w:rsid w:val="006F3272"/>
    <w:rsid w:val="006F7A50"/>
    <w:rsid w:val="00710875"/>
    <w:rsid w:val="0071432D"/>
    <w:rsid w:val="0072197D"/>
    <w:rsid w:val="007357D1"/>
    <w:rsid w:val="00736AE7"/>
    <w:rsid w:val="0074508C"/>
    <w:rsid w:val="00745C21"/>
    <w:rsid w:val="00755507"/>
    <w:rsid w:val="007657A2"/>
    <w:rsid w:val="007734C6"/>
    <w:rsid w:val="00776092"/>
    <w:rsid w:val="00777316"/>
    <w:rsid w:val="00785AFF"/>
    <w:rsid w:val="00792342"/>
    <w:rsid w:val="007940A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1413B"/>
    <w:rsid w:val="00821CE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87EC3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04165"/>
    <w:rsid w:val="0091086A"/>
    <w:rsid w:val="009148DE"/>
    <w:rsid w:val="009161B0"/>
    <w:rsid w:val="00925AE0"/>
    <w:rsid w:val="00926037"/>
    <w:rsid w:val="009321C4"/>
    <w:rsid w:val="00935A0B"/>
    <w:rsid w:val="00936E4A"/>
    <w:rsid w:val="00941BB2"/>
    <w:rsid w:val="00941E30"/>
    <w:rsid w:val="009420C1"/>
    <w:rsid w:val="009423F7"/>
    <w:rsid w:val="00942D5F"/>
    <w:rsid w:val="00946BE0"/>
    <w:rsid w:val="00954EDD"/>
    <w:rsid w:val="00956C3E"/>
    <w:rsid w:val="00962443"/>
    <w:rsid w:val="009634DF"/>
    <w:rsid w:val="009777D9"/>
    <w:rsid w:val="00981D8B"/>
    <w:rsid w:val="0098639F"/>
    <w:rsid w:val="00991A36"/>
    <w:rsid w:val="00991B88"/>
    <w:rsid w:val="00993018"/>
    <w:rsid w:val="0099322E"/>
    <w:rsid w:val="00997B26"/>
    <w:rsid w:val="009A0663"/>
    <w:rsid w:val="009A0EB2"/>
    <w:rsid w:val="009A2841"/>
    <w:rsid w:val="009A3C76"/>
    <w:rsid w:val="009A5753"/>
    <w:rsid w:val="009A579D"/>
    <w:rsid w:val="009A5C10"/>
    <w:rsid w:val="009B2934"/>
    <w:rsid w:val="009B4549"/>
    <w:rsid w:val="009C084E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1FA8"/>
    <w:rsid w:val="00A82FF7"/>
    <w:rsid w:val="00A85D63"/>
    <w:rsid w:val="00A903ED"/>
    <w:rsid w:val="00A94FC1"/>
    <w:rsid w:val="00AA0D4B"/>
    <w:rsid w:val="00AA2CBC"/>
    <w:rsid w:val="00AB177F"/>
    <w:rsid w:val="00AB57BC"/>
    <w:rsid w:val="00AC0713"/>
    <w:rsid w:val="00AC08F9"/>
    <w:rsid w:val="00AC4BB4"/>
    <w:rsid w:val="00AC518F"/>
    <w:rsid w:val="00AC5820"/>
    <w:rsid w:val="00AD1CD8"/>
    <w:rsid w:val="00AD7212"/>
    <w:rsid w:val="00AE0CC6"/>
    <w:rsid w:val="00AE3BE7"/>
    <w:rsid w:val="00B00B14"/>
    <w:rsid w:val="00B0233C"/>
    <w:rsid w:val="00B1003A"/>
    <w:rsid w:val="00B10B20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59E"/>
    <w:rsid w:val="00C20ED2"/>
    <w:rsid w:val="00C247C8"/>
    <w:rsid w:val="00C26D1E"/>
    <w:rsid w:val="00C3054A"/>
    <w:rsid w:val="00C30E21"/>
    <w:rsid w:val="00C32BB0"/>
    <w:rsid w:val="00C370A3"/>
    <w:rsid w:val="00C41E73"/>
    <w:rsid w:val="00C60BD0"/>
    <w:rsid w:val="00C6232D"/>
    <w:rsid w:val="00C63B6B"/>
    <w:rsid w:val="00C66BA2"/>
    <w:rsid w:val="00C777AD"/>
    <w:rsid w:val="00C81C63"/>
    <w:rsid w:val="00C83578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4BDE"/>
    <w:rsid w:val="00CC5026"/>
    <w:rsid w:val="00CC68D0"/>
    <w:rsid w:val="00CD3022"/>
    <w:rsid w:val="00CD67B4"/>
    <w:rsid w:val="00CE0F7F"/>
    <w:rsid w:val="00CE4FAC"/>
    <w:rsid w:val="00CF3689"/>
    <w:rsid w:val="00CF4DE2"/>
    <w:rsid w:val="00CF6BA7"/>
    <w:rsid w:val="00D02098"/>
    <w:rsid w:val="00D02481"/>
    <w:rsid w:val="00D03F9A"/>
    <w:rsid w:val="00D06D51"/>
    <w:rsid w:val="00D107FB"/>
    <w:rsid w:val="00D20AE9"/>
    <w:rsid w:val="00D20DE0"/>
    <w:rsid w:val="00D22C8B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770C"/>
    <w:rsid w:val="00DB7D2F"/>
    <w:rsid w:val="00DC707A"/>
    <w:rsid w:val="00DD094C"/>
    <w:rsid w:val="00DD46A7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C01"/>
    <w:rsid w:val="00E4651A"/>
    <w:rsid w:val="00E67C21"/>
    <w:rsid w:val="00E70962"/>
    <w:rsid w:val="00E75219"/>
    <w:rsid w:val="00E770EE"/>
    <w:rsid w:val="00E83FEF"/>
    <w:rsid w:val="00E92CDE"/>
    <w:rsid w:val="00EA7DCA"/>
    <w:rsid w:val="00EB09B7"/>
    <w:rsid w:val="00EB16EA"/>
    <w:rsid w:val="00EB1A2C"/>
    <w:rsid w:val="00EB2949"/>
    <w:rsid w:val="00EB605B"/>
    <w:rsid w:val="00EC4CB1"/>
    <w:rsid w:val="00EE7D7C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11E2"/>
    <w:rsid w:val="00F62238"/>
    <w:rsid w:val="00F652AB"/>
    <w:rsid w:val="00F665AF"/>
    <w:rsid w:val="00F8001D"/>
    <w:rsid w:val="00F832B2"/>
    <w:rsid w:val="00F83FBD"/>
    <w:rsid w:val="00F85509"/>
    <w:rsid w:val="00F96B9B"/>
    <w:rsid w:val="00FA3530"/>
    <w:rsid w:val="00FA354C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273C"/>
    <w:rsid w:val="00FD78E9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662A05"/>
    <w:pPr>
      <w:ind w:left="720"/>
      <w:contextualSpacing/>
    </w:p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CBE83-008F-45FF-B74C-48FC6A2B1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66</Pages>
  <Words>15913</Words>
  <Characters>90706</Characters>
  <Application>Microsoft Office Word</Application>
  <DocSecurity>0</DocSecurity>
  <Lines>755</Lines>
  <Paragraphs>212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2023-03-15T16:20:00Z</dcterms:created>
  <dcterms:modified xsi:type="dcterms:W3CDTF">2023-03-15T16:24:00Z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