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2023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R5s230882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Dec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MFBI frequency parameters for band n38 and n41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3C058" w:rsidR="001E41F3" w:rsidRDefault="001257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05876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The frequency parameters for the MFBI bands n38 and n41 are not in accordance with TS 38.508-1, Table 4.3.1.1.1.38-1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BB8D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Corrected the frequency parameters in the function f_NR_GetFrequencyMFBI_f1tof4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0FA7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 in n38&lt;-&gt;n41 MFBI band combination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EA1B5" w:rsidR="001E41F3" w:rsidRDefault="001257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7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578D" w:rsidRDefault="0012578D" w:rsidP="0012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EECF5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578D" w:rsidRDefault="0012578D" w:rsidP="00125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854D4A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30B5E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C90CA0" w14:textId="77777777" w:rsidR="0012578D" w:rsidRPr="00D83A7A" w:rsidRDefault="0012578D" w:rsidP="0012578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24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FDD752" w14:textId="0EEBF25E" w:rsidR="008101B0" w:rsidRDefault="0012578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01B0" w:rsidRPr="00FB1F12">
        <w:rPr>
          <w:rFonts w:cs="Arial"/>
          <w:iCs/>
        </w:rPr>
        <w:t>Table of Contents</w:t>
      </w:r>
      <w:r w:rsidR="008101B0">
        <w:tab/>
      </w:r>
      <w:r w:rsidR="008101B0">
        <w:fldChar w:fldCharType="begin"/>
      </w:r>
      <w:r w:rsidR="008101B0">
        <w:instrText xml:space="preserve"> PAGEREF _Toc152244190 \h </w:instrText>
      </w:r>
      <w:r w:rsidR="008101B0">
        <w:fldChar w:fldCharType="separate"/>
      </w:r>
      <w:r w:rsidR="008101B0">
        <w:t>2</w:t>
      </w:r>
      <w:r w:rsidR="008101B0">
        <w:fldChar w:fldCharType="end"/>
      </w:r>
    </w:p>
    <w:p w14:paraId="403A3869" w14:textId="5F408D42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_Toc152244191 \h </w:instrText>
      </w:r>
      <w:r>
        <w:fldChar w:fldCharType="separate"/>
      </w:r>
      <w:r>
        <w:t>3</w:t>
      </w:r>
      <w:r>
        <w:fldChar w:fldCharType="end"/>
      </w:r>
    </w:p>
    <w:p w14:paraId="1492E2E6" w14:textId="4B6C8111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_Toc152244192 \h </w:instrText>
      </w:r>
      <w:r>
        <w:fldChar w:fldCharType="separate"/>
      </w:r>
      <w:r>
        <w:t>3</w:t>
      </w:r>
      <w:r>
        <w:fldChar w:fldCharType="end"/>
      </w:r>
    </w:p>
    <w:p w14:paraId="6217415B" w14:textId="5502BD51" w:rsidR="008101B0" w:rsidRDefault="008101B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B1F1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B1F12">
        <w:rPr>
          <w:rFonts w:cs="Arial"/>
          <w:color w:val="000000"/>
          <w:lang w:eastAsia="en-GB"/>
        </w:rPr>
        <w:t xml:space="preserve">Change </w:t>
      </w:r>
      <w:r w:rsidRPr="00FB1F1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_Toc152244193 \h </w:instrText>
      </w:r>
      <w:r>
        <w:fldChar w:fldCharType="separate"/>
      </w:r>
      <w:r>
        <w:t>3</w:t>
      </w:r>
      <w:r>
        <w:fldChar w:fldCharType="end"/>
      </w:r>
    </w:p>
    <w:p w14:paraId="792E2424" w14:textId="31333BEB" w:rsidR="0012578D" w:rsidRDefault="0012578D" w:rsidP="0012578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A2D6772" w14:textId="77777777" w:rsidR="0012578D" w:rsidRDefault="0012578D" w:rsidP="0012578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24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3AE66FAF" w14:textId="4EBF3D61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34415" w:rsidRPr="00C34415">
        <w:rPr>
          <w:rFonts w:cs="Arial"/>
        </w:rPr>
        <w:t>iwd-TTCN3-B2022-09_D23wk37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5575C60" w14:textId="52B53FE5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CC1B80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CC1B80"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737F9382" w14:textId="77777777" w:rsidR="0012578D" w:rsidRDefault="0012578D" w:rsidP="001257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244192"/>
      <w:r w:rsidRPr="00854C55">
        <w:rPr>
          <w:b/>
        </w:rPr>
        <w:t>Corrections required</w:t>
      </w:r>
      <w:bookmarkEnd w:id="4"/>
      <w:bookmarkEnd w:id="5"/>
      <w:bookmarkEnd w:id="6"/>
    </w:p>
    <w:p w14:paraId="50511093" w14:textId="77777777" w:rsidR="0012578D" w:rsidRDefault="0012578D" w:rsidP="0012578D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224419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578D" w14:paraId="2A3BCB46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5AA" w14:textId="77777777" w:rsidR="0012578D" w:rsidRDefault="0012578D" w:rsidP="0095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FF3" w14:textId="77777777" w:rsidR="0012578D" w:rsidRPr="00B65B1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>function f_NR_GetFrequencyMFBI_f1tof4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2578D" w14:paraId="1D5185BC" w14:textId="77777777" w:rsidTr="00950F1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08C8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E05" w14:textId="69E879F8" w:rsidR="0012578D" w:rsidRPr="008D31B6" w:rsidRDefault="0012578D" w:rsidP="00950F1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frequency parameters for the MFBI bands n38 and n41 are not in accordance </w:t>
            </w:r>
            <w:r w:rsidR="00684190">
              <w:rPr>
                <w:rFonts w:ascii="Arial" w:hAnsi="Arial" w:cs="Arial"/>
                <w:lang w:eastAsia="zh-CN"/>
              </w:rPr>
              <w:t>with</w:t>
            </w:r>
            <w:r>
              <w:rPr>
                <w:rFonts w:ascii="Arial" w:hAnsi="Arial" w:cs="Arial"/>
                <w:lang w:eastAsia="zh-CN"/>
              </w:rPr>
              <w:t xml:space="preserve"> TS 38.508-1, Table </w:t>
            </w:r>
            <w:r w:rsidRPr="0012578D">
              <w:rPr>
                <w:rFonts w:ascii="Arial" w:hAnsi="Arial" w:cs="Arial"/>
                <w:lang w:eastAsia="zh-CN"/>
              </w:rPr>
              <w:t>4.3.1.1.1.38-1</w:t>
            </w:r>
          </w:p>
        </w:tc>
      </w:tr>
      <w:tr w:rsidR="0012578D" w14:paraId="2FD433BA" w14:textId="77777777" w:rsidTr="00950F1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E73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19C" w14:textId="1B79566A" w:rsidR="0012578D" w:rsidRPr="0066224B" w:rsidRDefault="0012578D" w:rsidP="00950F1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Corrected the frequency parameters in the </w:t>
            </w:r>
            <w:r w:rsidRPr="00D247D4">
              <w:rPr>
                <w:rFonts w:cs="Arial"/>
                <w:lang w:val="en-US" w:eastAsia="en-GB"/>
              </w:rPr>
              <w:t>function f_NR_GetFrequencyMFBI_f1tof4</w:t>
            </w:r>
          </w:p>
        </w:tc>
      </w:tr>
      <w:tr w:rsidR="0012578D" w14:paraId="2F4D3E24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2954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75A6" w14:textId="77777777" w:rsidR="0012578D" w:rsidRDefault="0012578D" w:rsidP="00950F1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24431">
              <w:rPr>
                <w:rFonts w:ascii="Arial" w:hAnsi="Arial" w:cs="Arial"/>
                <w:lang w:eastAsia="zh-CN"/>
              </w:rPr>
              <w:t>NR_FrequencyInit_MFBI.ttcn</w:t>
            </w:r>
            <w:proofErr w:type="spellEnd"/>
          </w:p>
        </w:tc>
      </w:tr>
      <w:tr w:rsidR="0012578D" w14:paraId="184FD370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6F1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D98E" w14:textId="77777777" w:rsidR="0012578D" w:rsidRDefault="0012578D" w:rsidP="00950F14">
            <w:pPr>
              <w:rPr>
                <w:rFonts w:ascii="Arial" w:hAnsi="Arial"/>
                <w:lang w:eastAsia="zh-CN"/>
              </w:rPr>
            </w:pPr>
          </w:p>
        </w:tc>
      </w:tr>
    </w:tbl>
    <w:p w14:paraId="496F21AA" w14:textId="77777777" w:rsidR="0012578D" w:rsidRDefault="0012578D" w:rsidP="0012578D">
      <w:pPr>
        <w:rPr>
          <w:lang w:val="en-US" w:eastAsia="zh-CN"/>
        </w:rPr>
      </w:pPr>
    </w:p>
    <w:p w14:paraId="476B5684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3909719D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69C" w14:textId="28CE76B5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function f_NR_GetFrequencyMFBI_f1tof4 (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p_FreqOverlappingBandIndicatorNR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) return template(value) NR_Frequencyf1tof4_Type</w:t>
            </w:r>
          </w:p>
          <w:p w14:paraId="5FA120C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372944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1DAE836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v_P_Max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f_NR_InitP_Max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();</w:t>
            </w:r>
          </w:p>
          <w:p w14:paraId="4AF35DE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56576AC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){</w:t>
            </w:r>
          </w:p>
          <w:p w14:paraId="5086A0F1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57D90C2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p_FreqOverlappingBandIndicatorNR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){</w:t>
            </w:r>
          </w:p>
          <w:p w14:paraId="3CB3FC66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E6B2CA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065D224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D3B71F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B6180E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7C90D8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p_FreqOverlappingBandIndicatorNR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){</w:t>
            </w:r>
          </w:p>
          <w:p w14:paraId="5BD2F9D7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47C7A23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50A71483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v_NR_Frequencyf1tof4.FrequencyInfoDL_f1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( 514610 , 38 , 514064 , 0 , kHz15 , 52 ), 10 , kHz15 , 2 , 2 , 5 , 1 , 4 );</w:t>
            </w:r>
          </w:p>
          <w:p w14:paraId="34CABB1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0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6077F822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v_NR_Frequencyf1tof4.FrequencyInfoDL_f2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( 518430 , 38 , 514392 , 102 , kHz15 , 52 ), 10 , kHz15 , 2 , 0 , 102 , 0 , 0 );</w:t>
            </w:r>
          </w:p>
          <w:p w14:paraId="7577129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102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7410BCFC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v_NR_Frequencyf1tof4.FrequencyInfoDL_f3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( 522490 , 38 , 503920 , 504 , kHz15 , 52 ), 10 , kHz15 , 10 , 0 , 505 , 1 , 0 );</w:t>
            </w:r>
          </w:p>
          <w:p w14:paraId="412F0E4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v_NR_Frequencyf1tof4.FrequencyInfoUL_f3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504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45428D15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52B44A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FatalError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(__FILE__, __LINE__, "Invalid NR MFBI band combination")}</w:t>
            </w:r>
          </w:p>
          <w:p w14:paraId="07F6B03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lastRenderedPageBreak/>
              <w:t xml:space="preserve">        }</w:t>
            </w:r>
          </w:p>
          <w:p w14:paraId="1DD1E74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A226F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1FBED1D1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p_FreqOverlappingBandIndicatorNR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){</w:t>
            </w:r>
          </w:p>
          <w:p w14:paraId="7683F5D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3F7B652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BE3F1B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v_NR_Frequencyf1tof4.FrequencyInfoDL_f1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( 514610 , 41 , 514064 , 0 , kHz15 , 52 ), 10 , kHz15 , 2 , 2 , 5 , 1 , 4 );</w:t>
            </w:r>
          </w:p>
          <w:p w14:paraId="72BCD8F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0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51DB58E9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v_NR_Frequencyf1tof4.FrequencyInfoDL_f2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( 518430 , 41 , 514392 , 102 , kHz15 , 52 ), 10 , kHz15 , 2 , 0 , 102 , 0 , 0 );</w:t>
            </w:r>
          </w:p>
          <w:p w14:paraId="66EEC7D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102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71769F0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v_NR_Frequencyf1tof4.FrequencyInfoDL_f3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( 522490 , 41 , 503920 , 504 , kHz15 , 52 ), 10 , kHz15 , 10 , 0 , 505 , 1 , 0 );</w:t>
            </w:r>
          </w:p>
          <w:p w14:paraId="6EC0F5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v_NR_Frequencyf1tof4.FrequencyInfoUL_f3 :=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 -, -, 504 , kHz15 , 52 ,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), 10 );</w:t>
            </w:r>
          </w:p>
          <w:p w14:paraId="7B9B68E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414D3F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</w:t>
            </w:r>
            <w:proofErr w:type="spellStart"/>
            <w:r w:rsidRPr="00B6180E">
              <w:rPr>
                <w:rFonts w:ascii="Arial" w:hAnsi="Arial" w:cs="Arial"/>
                <w:lang w:val="en-US" w:eastAsia="de-DE"/>
              </w:rPr>
              <w:t>FatalError</w:t>
            </w:r>
            <w:proofErr w:type="spellEnd"/>
            <w:r w:rsidRPr="00B6180E">
              <w:rPr>
                <w:rFonts w:ascii="Arial" w:hAnsi="Arial" w:cs="Arial"/>
                <w:lang w:val="en-US" w:eastAsia="de-DE"/>
              </w:rPr>
              <w:t>(__FILE__, __LINE__, "Invalid NR MFBI band combination")}</w:t>
            </w:r>
          </w:p>
          <w:p w14:paraId="7E14876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749BE1C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32255B" w14:textId="77777777" w:rsidR="0012578D" w:rsidRPr="002F0C87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DCFCA3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578E1FC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026640A8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7CB305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A586AE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6D090138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0D80A620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1B71D8F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799C5BAE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5BB86ED4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32D" w14:textId="2975646C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function f_NR_GetFrequencyMFBI_f1tof4 (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p_FreqOverlappingBandIndicatorNR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) return template(value) NR_Frequencyf1tof4_Type</w:t>
            </w:r>
          </w:p>
          <w:p w14:paraId="7768830D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F788247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4D2AE809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v_P_Max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f_NR_InitP_Max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();</w:t>
            </w:r>
          </w:p>
          <w:p w14:paraId="0214800F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816A4E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){</w:t>
            </w:r>
          </w:p>
          <w:p w14:paraId="6AD82EA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0282478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</w:t>
            </w:r>
            <w:proofErr w:type="spellStart"/>
            <w:r w:rsidRPr="00D247D4">
              <w:rPr>
                <w:rFonts w:ascii="Arial" w:hAnsi="Arial" w:cs="Arial"/>
                <w:lang w:val="en-US" w:eastAsia="en-GB"/>
              </w:rPr>
              <w:t>p_FreqOverlappingBandIndicatorNR</w:t>
            </w:r>
            <w:proofErr w:type="spellEnd"/>
            <w:r w:rsidRPr="00D247D4">
              <w:rPr>
                <w:rFonts w:ascii="Arial" w:hAnsi="Arial" w:cs="Arial"/>
                <w:lang w:val="en-US" w:eastAsia="en-GB"/>
              </w:rPr>
              <w:t>){</w:t>
            </w:r>
          </w:p>
          <w:p w14:paraId="5AFF1348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939A10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678A0751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5478E6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152F1FC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p_FreqOverlappingBandIndicatorNR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){</w:t>
            </w:r>
          </w:p>
          <w:p w14:paraId="4BE2A94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5185B58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1192E67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v_NR_Frequencyf1tof4.FrequencyInfoDL_f1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( 515090 , 38 , 514064 , 0 , kHz15 , 52 ), 10 , kHz15 , 6 , 1 , 8 , 2 , 6 );</w:t>
            </w:r>
          </w:p>
          <w:p w14:paraId="4BA07A4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0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6680238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v_NR_Frequencyf1tof4.FrequencyInfoDL_f2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( 518910 , 38 , 514392 , 102 , kHz15 , 52 ), 10 , kHz15 , 6 , 0 , 105 , 1 , 2 );</w:t>
            </w:r>
          </w:p>
          <w:p w14:paraId="5CE0BAA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v_NR_Frequencyf1tof4.FrequencyInfoUL_f2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102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3466729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v_NR_Frequencyf1tof4.FrequencyInfoDL_f3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( 522970 , 38 , 503920 , 504 , kHz15 , 52 ), 10 , kHz15 , 2 , 0 , 509 , 3 , 2 );</w:t>
            </w:r>
          </w:p>
          <w:p w14:paraId="5947BCD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lastRenderedPageBreak/>
              <w:t xml:space="preserve">            v_NR_Frequencyf1tof4.FrequencyInfoUL_f3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504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30253D3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FAADD3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FatalError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(__FILE__, __LINE__, "Invalid NR MFBI band combination")}</w:t>
            </w:r>
          </w:p>
          <w:p w14:paraId="78F49C0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B13BD9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F5C66E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36E37B3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p_FreqOverlappingBandIndicatorNR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){</w:t>
            </w:r>
          </w:p>
          <w:p w14:paraId="4FFBA12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03627F1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4B30725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v_NR_Frequencyf1tof4.FrequencyInfoDL_f1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( 515090 , 41 , 514064 , 0 , kHz15 , 52 ), 10 , kHz15 , 6 , 1 , 8 , 2 , 6 );</w:t>
            </w:r>
          </w:p>
          <w:p w14:paraId="13261C9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0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38229F8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v_NR_Frequencyf1tof4.FrequencyInfoDL_f2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( 518910 , 41 , 514392 , 102 , kHz15 , 52 ), 10 , kHz15 , 6 , 0 , 105 , 1 , 2 );</w:t>
            </w:r>
          </w:p>
          <w:p w14:paraId="234F9288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v_NR_Frequencyf1tof4.FrequencyInfoUL_f2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102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3EB528A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 xml:space="preserve">v_NR_Frequencyf1tof4.FrequencyInfoDL_f3 := 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cs_SS_FrequencyInfoDL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spellStart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cs_FrequencyInfoDL</w:t>
            </w:r>
            <w:proofErr w:type="spellEnd"/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( 522970 , 41 , 503920 , 504 , kHz15 , 52 ), 10 , kHz15 , 2 , 0 , 509 , 3 , 2 );</w:t>
            </w:r>
          </w:p>
          <w:p w14:paraId="46E444F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v_NR_Frequencyf1tof4.FrequencyInfoUL_f3 :=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cs_SS_FrequencyInfoUL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cs_FrequencyInfoUL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 -, -, 504 , kHz15 , 52 ,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v_P_Max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), 10 );</w:t>
            </w:r>
          </w:p>
          <w:p w14:paraId="3E366C1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48DE206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</w:t>
            </w:r>
            <w:proofErr w:type="spellStart"/>
            <w:r w:rsidRPr="009B3A31">
              <w:rPr>
                <w:rFonts w:ascii="Arial" w:hAnsi="Arial" w:cs="Arial"/>
                <w:lang w:val="en-US" w:eastAsia="de-DE"/>
              </w:rPr>
              <w:t>FatalError</w:t>
            </w:r>
            <w:proofErr w:type="spellEnd"/>
            <w:r w:rsidRPr="009B3A31">
              <w:rPr>
                <w:rFonts w:ascii="Arial" w:hAnsi="Arial" w:cs="Arial"/>
                <w:lang w:val="en-US" w:eastAsia="de-DE"/>
              </w:rPr>
              <w:t>(__FILE__, __LINE__, "Invalid NR MFBI band combination")}</w:t>
            </w:r>
          </w:p>
          <w:p w14:paraId="0C8CD12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11417E1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8E406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244943F3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29C09247" w14:textId="77777777" w:rsidR="0012578D" w:rsidRPr="001C599F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D80AE54" w14:textId="77777777" w:rsidR="0012578D" w:rsidRDefault="0012578D" w:rsidP="0012578D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ABAC" w14:textId="77777777" w:rsidR="00267AE0" w:rsidRDefault="00267AE0">
      <w:r>
        <w:separator/>
      </w:r>
    </w:p>
  </w:endnote>
  <w:endnote w:type="continuationSeparator" w:id="0">
    <w:p w14:paraId="4EB44A96" w14:textId="77777777" w:rsidR="00267AE0" w:rsidRDefault="00267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A6331" w14:textId="77777777" w:rsidR="00267AE0" w:rsidRDefault="00267AE0">
      <w:r>
        <w:separator/>
      </w:r>
    </w:p>
  </w:footnote>
  <w:footnote w:type="continuationSeparator" w:id="0">
    <w:p w14:paraId="21F4EA26" w14:textId="77777777" w:rsidR="00267AE0" w:rsidRDefault="00267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BB42" w14:textId="77777777" w:rsidR="00695C5E" w:rsidRDefault="00695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6C0D2" w14:textId="77777777" w:rsidR="00695C5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73F0" w14:textId="77777777" w:rsidR="00695C5E" w:rsidRDefault="00695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214117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2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578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AE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4190"/>
    <w:rsid w:val="00695808"/>
    <w:rsid w:val="00695C5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1B0"/>
    <w:rsid w:val="008279FA"/>
    <w:rsid w:val="008626E7"/>
    <w:rsid w:val="00870EE7"/>
    <w:rsid w:val="008863B9"/>
    <w:rsid w:val="008A45A6"/>
    <w:rsid w:val="008C0EA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415"/>
    <w:rsid w:val="00C66BA2"/>
    <w:rsid w:val="00C95985"/>
    <w:rsid w:val="00CC1B8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2578D"/>
    <w:rPr>
      <w:rFonts w:ascii="Arial" w:hAnsi="Arial"/>
      <w:lang w:val="en-GB" w:eastAsia="en-US"/>
    </w:rPr>
  </w:style>
  <w:style w:type="character" w:styleId="Emphasis">
    <w:name w:val="Emphasis"/>
    <w:qFormat/>
    <w:rsid w:val="0012578D"/>
    <w:rPr>
      <w:i/>
      <w:iCs/>
    </w:rPr>
  </w:style>
  <w:style w:type="paragraph" w:styleId="Title">
    <w:name w:val="Title"/>
    <w:basedOn w:val="Normal"/>
    <w:next w:val="Normal"/>
    <w:link w:val="TitleChar"/>
    <w:qFormat/>
    <w:rsid w:val="001257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2578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125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1385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2023-11-30T13:40:00Z</dcterms:created>
  <dcterms:modified xsi:type="dcterms:W3CDTF">2023-11-30T14:29:00Z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R5s230882</vt:lpwstr>
  </property>
  <property fmtid="{D5CDD505-2E9C-101B-9397-08002B2CF9AE}" pid="10" name="Spec#">
    <vt:lpwstr>38.523-3</vt:lpwstr>
  </property>
  <property fmtid="{D5CDD505-2E9C-101B-9397-08002B2CF9AE}" pid="11" name="Cr#">
    <vt:lpwstr>3281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MFBI frequency parameters for band n38 and n41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2023-11-30</vt:lpwstr>
  </property>
  <property fmtid="{D5CDD505-2E9C-101B-9397-08002B2CF9AE}" pid="20" name="Release">
    <vt:lpwstr>Rel-17</vt:lpwstr>
  </property>
</Properties>
</file>