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7821C" w14:textId="77777777" w:rsidR="00623E87" w:rsidRDefault="00623E87" w:rsidP="00623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R5s230879</w:t>
        </w:r>
      </w:fldSimple>
    </w:p>
    <w:p w14:paraId="02071DDA" w14:textId="77777777" w:rsidR="00623E87" w:rsidRDefault="00623E87" w:rsidP="00623E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3E87" w14:paraId="340A06D6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0F814" w14:textId="77777777" w:rsidR="00623E87" w:rsidRDefault="00623E87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3E87" w14:paraId="61FF36A9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51BFA" w14:textId="77777777" w:rsidR="00623E87" w:rsidRDefault="00623E87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3E87" w14:paraId="4C11E9BD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0E084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2DE4DCDF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6640E3EE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750D5B" w14:textId="77777777" w:rsidR="00623E87" w:rsidRPr="00410371" w:rsidRDefault="00623E87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F8E4B7A" w14:textId="77777777" w:rsidR="00623E87" w:rsidRDefault="00623E87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F264FB" w14:textId="77777777" w:rsidR="00623E87" w:rsidRPr="00410371" w:rsidRDefault="00623E87" w:rsidP="006F1A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3278</w:t>
              </w:r>
            </w:fldSimple>
          </w:p>
        </w:tc>
        <w:tc>
          <w:tcPr>
            <w:tcW w:w="709" w:type="dxa"/>
          </w:tcPr>
          <w:p w14:paraId="7E18CCF8" w14:textId="77777777" w:rsidR="00623E87" w:rsidRDefault="00623E87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7C337E" w14:textId="77777777" w:rsidR="00623E87" w:rsidRPr="00410371" w:rsidRDefault="00623E87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D023BD" w14:textId="77777777" w:rsidR="00623E87" w:rsidRDefault="00623E87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F807FE" w14:textId="77777777" w:rsidR="00623E87" w:rsidRPr="00410371" w:rsidRDefault="00623E87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575857" w14:textId="77777777" w:rsidR="00623E87" w:rsidRDefault="00623E87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623E87" w14:paraId="77CFDF4D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13A1" w14:textId="77777777" w:rsidR="00623E87" w:rsidRDefault="00623E87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623E87" w14:paraId="01A650DC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B688AD" w14:textId="77777777" w:rsidR="00623E87" w:rsidRPr="00F25D98" w:rsidRDefault="00623E87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3E87" w14:paraId="0486A314" w14:textId="77777777" w:rsidTr="006F1ABB">
        <w:tc>
          <w:tcPr>
            <w:tcW w:w="9641" w:type="dxa"/>
            <w:gridSpan w:val="9"/>
          </w:tcPr>
          <w:p w14:paraId="6478ACB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2AF6DB" w14:textId="77777777" w:rsidR="00623E87" w:rsidRDefault="00623E87" w:rsidP="00623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3E87" w14:paraId="33A73336" w14:textId="77777777" w:rsidTr="006F1ABB">
        <w:tc>
          <w:tcPr>
            <w:tcW w:w="2835" w:type="dxa"/>
          </w:tcPr>
          <w:p w14:paraId="574CF910" w14:textId="77777777" w:rsidR="00623E87" w:rsidRDefault="00623E87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FBBBEC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650FCB" w14:textId="77777777" w:rsidR="00623E87" w:rsidRDefault="00623E8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1BCE63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99E88" w14:textId="77777777" w:rsidR="00623E87" w:rsidRDefault="00623E8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D396E7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11168" w14:textId="77777777" w:rsidR="00623E87" w:rsidRDefault="00623E8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15956D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25DDA" w14:textId="77777777" w:rsidR="00623E87" w:rsidRDefault="00623E87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646F3E" w14:textId="77777777" w:rsidR="00623E87" w:rsidRDefault="00623E87" w:rsidP="00623E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3E87" w14:paraId="2E1BA130" w14:textId="77777777" w:rsidTr="006F1ABB">
        <w:tc>
          <w:tcPr>
            <w:tcW w:w="9640" w:type="dxa"/>
            <w:gridSpan w:val="11"/>
          </w:tcPr>
          <w:p w14:paraId="180C621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3E393FD4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0374F1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A3ED5" w14:textId="77777777" w:rsidR="00623E87" w:rsidRDefault="00623E8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testcase 10.2.2.1</w:t>
              </w:r>
            </w:fldSimple>
          </w:p>
        </w:tc>
      </w:tr>
      <w:tr w:rsidR="00623E87" w14:paraId="79E7D4D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355288AD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2147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6C51A91B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4DDE5F54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BFE24" w14:textId="77777777" w:rsidR="00623E87" w:rsidRDefault="00623E8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23E87" w14:paraId="6E4B9DF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3D15E95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631A6" w14:textId="6C5ACA3A" w:rsidR="00623E87" w:rsidRDefault="00623E87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3E87" w14:paraId="0CA9350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65F920AB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722A7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3AC8FD8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52648857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F44EC" w14:textId="77777777" w:rsidR="00623E87" w:rsidRDefault="00623E8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941157" w14:textId="77777777" w:rsidR="00623E87" w:rsidRDefault="00623E87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69F6F7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4630E" w14:textId="77777777" w:rsidR="00623E87" w:rsidRDefault="00623E8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2023-11-28</w:t>
              </w:r>
            </w:fldSimple>
          </w:p>
        </w:tc>
      </w:tr>
      <w:tr w:rsidR="00623E87" w14:paraId="4B465BC4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4BB418F6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2E702E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92743F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825F11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85E24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1A51BBA8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B3ADA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4DB66E" w14:textId="77777777" w:rsidR="00623E87" w:rsidRDefault="00623E87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5C6FC1" w14:textId="77777777" w:rsidR="00623E87" w:rsidRDefault="00623E87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381821" w14:textId="77777777" w:rsidR="00623E87" w:rsidRDefault="00623E87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27BBD" w14:textId="77777777" w:rsidR="00623E87" w:rsidRDefault="00623E8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23E87" w14:paraId="57911744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8E623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C198D8" w14:textId="77777777" w:rsidR="00623E87" w:rsidRDefault="00623E87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115EED" w14:textId="77777777" w:rsidR="00623E87" w:rsidRDefault="00623E87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737660" w14:textId="77777777" w:rsidR="00623E87" w:rsidRPr="007C2097" w:rsidRDefault="00623E87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23E87" w14:paraId="6A004FEB" w14:textId="77777777" w:rsidTr="006F1ABB">
        <w:tc>
          <w:tcPr>
            <w:tcW w:w="1843" w:type="dxa"/>
          </w:tcPr>
          <w:p w14:paraId="74367619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5D9A9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39581D37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6EC00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D1AA3" w14:textId="77777777" w:rsidR="003F6F29" w:rsidRDefault="003F6F29" w:rsidP="003F6F29">
            <w:pPr>
              <w:pStyle w:val="CRCoverPage"/>
              <w:spacing w:after="0"/>
              <w:rPr>
                <w:rFonts w:ascii="Arial" w:hAnsi="Arial" w:cs="Arial"/>
              </w:rPr>
            </w:pPr>
            <w:r w:rsidRPr="00775EE9">
              <w:rPr>
                <w:rFonts w:ascii="Arial" w:hAnsi="Arial" w:cs="Arial"/>
              </w:rPr>
              <w:t xml:space="preserve">In the current TTCN implementation, at Step </w:t>
            </w:r>
            <w:r>
              <w:rPr>
                <w:rFonts w:ascii="Arial" w:hAnsi="Arial" w:cs="Arial"/>
              </w:rPr>
              <w:t>9, in the Modify EPS Bearer Context REQ, the IEI for TFT is not being set correctly.</w:t>
            </w:r>
          </w:p>
          <w:p w14:paraId="5C73CBC9" w14:textId="77777777" w:rsidR="003F6F29" w:rsidRDefault="003F6F29" w:rsidP="003F6F29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0998789F" w14:textId="615DBF6D" w:rsidR="00623E87" w:rsidRDefault="003F6F29" w:rsidP="003F6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</w:rPr>
              <w:t>This needs to be addressed.</w:t>
            </w:r>
            <w:bookmarkStart w:id="1" w:name="_GoBack"/>
            <w:bookmarkEnd w:id="1"/>
          </w:p>
        </w:tc>
      </w:tr>
      <w:tr w:rsidR="00623E87" w14:paraId="0F880A52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59C54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AF1B8" w14:textId="77777777" w:rsidR="00623E87" w:rsidRDefault="00623E87" w:rsidP="006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3A50611C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0A388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676C49" w14:textId="77777777" w:rsidR="00623E87" w:rsidRDefault="00623E87" w:rsidP="00623E87">
            <w:pPr>
              <w:pStyle w:val="CRCoverPage"/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Assigned the IEI for the TFT in </w:t>
            </w:r>
            <w:r>
              <w:rPr>
                <w:rFonts w:ascii="Arial" w:hAnsi="Arial" w:cs="Arial"/>
              </w:rPr>
              <w:t>Modify EPS Bearer Context REQ at Step 9.</w:t>
            </w:r>
          </w:p>
          <w:p w14:paraId="408E9E01" w14:textId="18B1FBCC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Tahoma"/>
                <w:lang w:val="en-US" w:eastAsia="zh-CN"/>
              </w:rPr>
              <w:t>Please see below</w:t>
            </w:r>
          </w:p>
        </w:tc>
      </w:tr>
      <w:tr w:rsidR="00623E87" w14:paraId="162E8CD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A335B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10F22" w14:textId="77777777" w:rsidR="00623E87" w:rsidRDefault="00623E87" w:rsidP="006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083838D3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D7610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6FD82" w14:textId="7F157B53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 test cases</w:t>
            </w:r>
          </w:p>
        </w:tc>
      </w:tr>
      <w:tr w:rsidR="00623E87" w14:paraId="7CE8CBCF" w14:textId="77777777" w:rsidTr="006F1ABB">
        <w:tc>
          <w:tcPr>
            <w:tcW w:w="2694" w:type="dxa"/>
            <w:gridSpan w:val="2"/>
          </w:tcPr>
          <w:p w14:paraId="6FE8ACE6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3DE0E0" w14:textId="77777777" w:rsidR="00623E87" w:rsidRDefault="00623E87" w:rsidP="006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52396D09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FCD9F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00555" w14:textId="03E22232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10.2.2.1.ENDC</w:t>
            </w:r>
          </w:p>
        </w:tc>
      </w:tr>
      <w:tr w:rsidR="00623E87" w14:paraId="51264097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8E656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93294" w14:textId="77777777" w:rsidR="00623E87" w:rsidRDefault="00623E87" w:rsidP="006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67D9540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8CCC1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3D12A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1C3C48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417218" w14:textId="77777777" w:rsidR="00623E87" w:rsidRDefault="00623E87" w:rsidP="00623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2D7B0" w14:textId="77777777" w:rsidR="00623E87" w:rsidRDefault="00623E87" w:rsidP="006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E87" w14:paraId="35817E23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96943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7E537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13976" w14:textId="7DDDA10B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62C79" w14:textId="77777777" w:rsidR="00623E87" w:rsidRDefault="00623E87" w:rsidP="00623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82B" w14:textId="720CF3F3" w:rsidR="00623E87" w:rsidRDefault="00623E87" w:rsidP="006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E87" w14:paraId="2BD518AA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0C993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1E378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04EFA" w14:textId="3A782692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CB99" w14:textId="77777777" w:rsidR="00623E87" w:rsidRDefault="00623E87" w:rsidP="00623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9934F" w14:textId="75F7AC3B" w:rsidR="00623E87" w:rsidRDefault="00623E87" w:rsidP="006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E87" w14:paraId="7FABB70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FF8DE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B1E96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13456" w14:textId="2E6C8762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1AAE6" w14:textId="77777777" w:rsidR="00623E87" w:rsidRDefault="00623E87" w:rsidP="00623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6035C" w14:textId="3997567C" w:rsidR="00623E87" w:rsidRDefault="00623E87" w:rsidP="006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E87" w14:paraId="19769E23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392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67942" w14:textId="77777777" w:rsidR="00623E87" w:rsidRDefault="00623E87" w:rsidP="00623E87">
            <w:pPr>
              <w:pStyle w:val="CRCoverPage"/>
              <w:spacing w:after="0"/>
              <w:rPr>
                <w:noProof/>
              </w:rPr>
            </w:pPr>
          </w:p>
        </w:tc>
      </w:tr>
      <w:tr w:rsidR="00623E87" w14:paraId="312E89CB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D714A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01627" w14:textId="77777777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3E87" w:rsidRPr="008863B9" w14:paraId="5D36743A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69105A" w14:textId="77777777" w:rsidR="00623E87" w:rsidRPr="008863B9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A54435" w14:textId="77777777" w:rsidR="00623E87" w:rsidRPr="008863B9" w:rsidRDefault="00623E87" w:rsidP="00623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3E87" w14:paraId="3E1709AB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5C025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91493" w14:textId="77777777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52086383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7784758F" w14:textId="4CD29CBB" w:rsidR="00623E87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23E87" w:rsidRPr="0023450E">
        <w:rPr>
          <w:rFonts w:ascii="Arial" w:hAnsi="Arial" w:cs="Arial"/>
          <w:iCs/>
        </w:rPr>
        <w:t>Table of Contents</w:t>
      </w:r>
      <w:r w:rsidR="00623E87">
        <w:tab/>
      </w:r>
      <w:r w:rsidR="00623E87">
        <w:fldChar w:fldCharType="begin"/>
      </w:r>
      <w:r w:rsidR="00623E87">
        <w:instrText xml:space="preserve"> PAGEREF _Toc152086383 \h </w:instrText>
      </w:r>
      <w:r w:rsidR="00623E87">
        <w:fldChar w:fldCharType="separate"/>
      </w:r>
      <w:r w:rsidR="00623E87">
        <w:t>2</w:t>
      </w:r>
      <w:r w:rsidR="00623E87">
        <w:fldChar w:fldCharType="end"/>
      </w:r>
    </w:p>
    <w:p w14:paraId="2F9EF17A" w14:textId="7282C757" w:rsidR="00623E87" w:rsidRDefault="00623E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345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345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_Toc152086384 \h </w:instrText>
      </w:r>
      <w:r>
        <w:fldChar w:fldCharType="separate"/>
      </w:r>
      <w:r>
        <w:t>2</w:t>
      </w:r>
      <w:r>
        <w:fldChar w:fldCharType="end"/>
      </w:r>
    </w:p>
    <w:p w14:paraId="7FA298FA" w14:textId="4F56CF4D" w:rsidR="00623E87" w:rsidRDefault="00623E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345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345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_Toc152086385 \h </w:instrText>
      </w:r>
      <w:r>
        <w:fldChar w:fldCharType="separate"/>
      </w:r>
      <w:r>
        <w:t>2</w:t>
      </w:r>
      <w:r>
        <w:fldChar w:fldCharType="end"/>
      </w:r>
    </w:p>
    <w:p w14:paraId="1BD3AFD9" w14:textId="25134E51" w:rsidR="00623E87" w:rsidRDefault="00623E8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3450E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_Toc152086386 \h </w:instrText>
      </w:r>
      <w:r>
        <w:fldChar w:fldCharType="separate"/>
      </w:r>
      <w:r>
        <w:t>2</w:t>
      </w:r>
      <w:r>
        <w:fldChar w:fldCharType="end"/>
      </w:r>
    </w:p>
    <w:p w14:paraId="25F511A4" w14:textId="536F7FBE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Toc114852799"/>
      <w:bookmarkStart w:id="29" w:name="_Toc115427994"/>
      <w:bookmarkStart w:id="30" w:name="_Toc116028725"/>
      <w:bookmarkStart w:id="31" w:name="_Toc116301627"/>
      <w:bookmarkStart w:id="32" w:name="_Toc116481402"/>
      <w:bookmarkStart w:id="33" w:name="_Toc152086384"/>
      <w:bookmarkStart w:id="34" w:name="_Hlk116565148"/>
      <w:bookmarkStart w:id="35" w:name="_Hlk114649573"/>
      <w:bookmarkStart w:id="36" w:name="_Hlk107318485"/>
      <w:bookmarkStart w:id="37" w:name="OLE_LINK10"/>
      <w:bookmarkStart w:id="38" w:name="OLE_LINK11"/>
      <w:bookmarkStart w:id="39" w:name="OLE_LINK12"/>
      <w:bookmarkStart w:id="40" w:name="OLE_LINK13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D4B6A07" w14:textId="698266F3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 xml:space="preserve">iwd-TTCN3-B2022-09_D23wk37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4"/>
    <w:bookmarkEnd w:id="35"/>
    <w:bookmarkEnd w:id="36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1" w:name="_Toc295288959"/>
      <w:bookmarkStart w:id="42" w:name="_Toc122434488"/>
      <w:bookmarkStart w:id="43" w:name="_Toc152086385"/>
      <w:r>
        <w:rPr>
          <w:b/>
        </w:rPr>
        <w:t>Corrections required</w:t>
      </w:r>
      <w:bookmarkEnd w:id="41"/>
      <w:bookmarkEnd w:id="42"/>
      <w:bookmarkEnd w:id="43"/>
    </w:p>
    <w:bookmarkEnd w:id="37"/>
    <w:bookmarkEnd w:id="38"/>
    <w:bookmarkEnd w:id="39"/>
    <w:bookmarkEnd w:id="40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4" w:name="_Toc152086386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4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680154E" w:rsidR="0000252C" w:rsidRPr="00775EE9" w:rsidRDefault="00AC5209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AC5209">
              <w:rPr>
                <w:rFonts w:ascii="Arial" w:hAnsi="Arial" w:cs="Arial"/>
                <w:lang w:val="en-SG" w:eastAsia="ja-JP"/>
              </w:rPr>
              <w:t>fl_TC_10_2_2_1_ENDC_EUTRA_TestBody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9242" w14:textId="41327178" w:rsidR="0011532B" w:rsidRDefault="00775EE9" w:rsidP="00775EE9">
            <w:pPr>
              <w:pStyle w:val="CRCoverPage"/>
              <w:spacing w:after="0"/>
              <w:rPr>
                <w:rFonts w:ascii="Arial" w:hAnsi="Arial" w:cs="Arial"/>
              </w:rPr>
            </w:pPr>
            <w:r w:rsidRPr="00775EE9">
              <w:rPr>
                <w:rFonts w:ascii="Arial" w:hAnsi="Arial" w:cs="Arial"/>
              </w:rPr>
              <w:t xml:space="preserve">In the current TTCN implementation, at Step </w:t>
            </w:r>
            <w:r w:rsidR="0011532B">
              <w:rPr>
                <w:rFonts w:ascii="Arial" w:hAnsi="Arial" w:cs="Arial"/>
              </w:rPr>
              <w:t>9, in the Modify EPS Bearer Context REQ, the IEI for TFT is not being set correctly.</w:t>
            </w:r>
          </w:p>
          <w:p w14:paraId="4737EA26" w14:textId="77777777" w:rsidR="0011532B" w:rsidRDefault="0011532B" w:rsidP="00775EE9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BB078D3" w14:textId="60D0B166" w:rsidR="0000252C" w:rsidRPr="00775EE9" w:rsidRDefault="0011532B" w:rsidP="0011532B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</w:rPr>
              <w:t>This needs to be addressed.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3AF09365" w:rsidR="0000252C" w:rsidRPr="00775EE9" w:rsidRDefault="000828B5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Assigned the IEI for the TFT in </w:t>
            </w:r>
            <w:r>
              <w:rPr>
                <w:rFonts w:ascii="Arial" w:hAnsi="Arial" w:cs="Arial"/>
              </w:rPr>
              <w:t>Modify EPS Bearer Context REQ at Step 9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32162AC0" w:rsidR="0000252C" w:rsidRPr="00775EE9" w:rsidRDefault="00B625DA" w:rsidP="00CF28C6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B625DA">
              <w:rPr>
                <w:rFonts w:ascii="Arial" w:hAnsi="Arial" w:cs="Arial"/>
                <w:color w:val="000000"/>
              </w:rPr>
              <w:t>ESM_ENDC_EUTRA.ttcn</w:t>
            </w:r>
            <w:proofErr w:type="spellEnd"/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714"/>
      </w:tblGrid>
      <w:tr w:rsidR="00FE1F75" w:rsidRPr="0036513C" w14:paraId="27564BC4" w14:textId="77777777" w:rsidTr="00803B22">
        <w:tc>
          <w:tcPr>
            <w:tcW w:w="9629" w:type="dxa"/>
          </w:tcPr>
          <w:p w14:paraId="34E60E7E" w14:textId="3665784F" w:rsidR="00FE1F75" w:rsidRDefault="00775EE9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62558CA4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//Create the Modify EPS Bearer Context REQ to be sent at Step 9 according to Table 10.2.2.1.3.3-4 in 38.523-1</w:t>
            </w:r>
          </w:p>
          <w:p w14:paraId="07015A81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v_ModifyEPSBearerCxtReq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cs_ModifyEPSBearerCxtReq_AllParams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9F9C20E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v_EpsPti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D967FF5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cds_508_EPS_QoS('5B'O, '00000001'B),// @sic R5-197006 sic@ // @sic R5s191073 sic@</w:t>
            </w:r>
          </w:p>
          <w:p w14:paraId="71B7B0E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f_EUTRA_Get_508_TrafficFlowTemplate(6,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),</w:t>
            </w:r>
          </w:p>
          <w:p w14:paraId="2F0B1C30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84517CE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6DAF26C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736FA48A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f_Get_508_PFI(),</w:t>
            </w:r>
          </w:p>
          <w:p w14:paraId="1D0832E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cs_APN_AMBR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E9589A1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29CDCAC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6E99766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A62131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7F838743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cs_Extd_APN_AMBR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73E905B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cs_Extd_EPS_QOS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('00010000'B)); //@sic R5s190323 sic@ //@sic R5s190702 sic@</w:t>
            </w:r>
          </w:p>
          <w:p w14:paraId="403D046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 @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"Steps 9"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7FDEB935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 xml:space="preserve">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SRB.send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(cas_SRB2_NasPdu_REQ(eutra_Cell1,</w:t>
            </w:r>
          </w:p>
          <w:p w14:paraId="1E7425A2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68D4899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cs_NAS_Request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70D78628" w14:textId="77777777" w:rsid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v_ModifyEPSBearerCxtReq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)));</w:t>
            </w:r>
          </w:p>
          <w:p w14:paraId="6FAF794F" w14:textId="36A4F1A8" w:rsidR="00775EE9" w:rsidRPr="00803B22" w:rsidRDefault="00775EE9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596B4E64" w14:textId="4A45D397" w:rsid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613BEEA0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//Create the Modify EPS Bearer Context REQ to be sent at Step 9 according to Table 10.2.2.1.3.3-4 in 38.523-1</w:t>
            </w:r>
          </w:p>
          <w:p w14:paraId="533E652A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v_ModifyEPSBearerCxtReq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cs_ModifyEPSBearerCxtReq_AllParams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1BBBCB76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v_EpsPti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0E79211F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cds_508_EPS_QoS('5B'O, '00000001'B),// @sic R5-197006 sic@ // @sic R5s191073 sic@</w:t>
            </w:r>
          </w:p>
          <w:p w14:paraId="57F85F0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f_EUTRA_Get_508_TrafficFlowTemplate(6,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),</w:t>
            </w:r>
          </w:p>
          <w:p w14:paraId="6E62754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23AB1B6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30C06983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609C8AA0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f_Get_508_PFI(),</w:t>
            </w:r>
          </w:p>
          <w:p w14:paraId="707EF344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cs_APN_AMBR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1475B0F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397D22E5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10B079DF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D4008D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7CA04671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cs_Extd_APN_AMBR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2BBB668C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cs_Extd_EPS_QOS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('00010000'B)); //@sic R5s190323 sic@ //@sic R5s190702 sic@</w:t>
            </w:r>
          </w:p>
          <w:p w14:paraId="4F59C853" w14:textId="7E2B4936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266EC3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r w:rsidRPr="0011532B">
              <w:rPr>
                <w:rFonts w:ascii="Arial" w:hAnsi="Arial" w:cs="Arial"/>
                <w:sz w:val="16"/>
                <w:szCs w:val="16"/>
                <w:highlight w:val="green"/>
                <w:lang w:val="en-US" w:eastAsia="zh-CN"/>
              </w:rPr>
              <w:t>v_ModifyEPSBearerCxtReq.mODIFY_EPS_BEARER_CONTEXT_REQUEST.tft.iei := '36'O; //WA#10_2_2_1</w:t>
            </w:r>
          </w:p>
          <w:p w14:paraId="018118E8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 @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"Steps 9"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50A539B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SRB.send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(cas_SRB2_NasPdu_REQ(eutra_Cell1,</w:t>
            </w:r>
          </w:p>
          <w:p w14:paraId="6DA445F2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21C551E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cs_NAS_Request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113ABF14" w14:textId="77777777" w:rsidR="0011532B" w:rsidRDefault="0011532B" w:rsidP="0011532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v_ModifyEPSBearerCxtReq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)));</w:t>
            </w:r>
          </w:p>
          <w:p w14:paraId="554E66B7" w14:textId="504F674C" w:rsidR="007867BA" w:rsidRPr="00803B22" w:rsidRDefault="00775EE9" w:rsidP="0011532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</w:tr>
    </w:tbl>
    <w:p w14:paraId="0AE0EC8A" w14:textId="77777777" w:rsidR="007867BA" w:rsidRPr="002D00F9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38A93" w14:textId="77777777" w:rsidR="004A5AE2" w:rsidRDefault="004A5AE2">
      <w:r>
        <w:separator/>
      </w:r>
    </w:p>
  </w:endnote>
  <w:endnote w:type="continuationSeparator" w:id="0">
    <w:p w14:paraId="10D82154" w14:textId="77777777" w:rsidR="004A5AE2" w:rsidRDefault="004A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4B114" w14:textId="77777777" w:rsidR="00623E87" w:rsidRDefault="00623E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6AD8D" w14:textId="77777777" w:rsidR="00623E87" w:rsidRDefault="00623E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10EE2" w14:textId="77777777" w:rsidR="00623E87" w:rsidRDefault="00623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05708" w14:textId="77777777" w:rsidR="004A5AE2" w:rsidRDefault="004A5AE2">
      <w:r>
        <w:separator/>
      </w:r>
    </w:p>
  </w:footnote>
  <w:footnote w:type="continuationSeparator" w:id="0">
    <w:p w14:paraId="3F64277F" w14:textId="77777777" w:rsidR="004A5AE2" w:rsidRDefault="004A5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432E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28B5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32B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490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3F6F29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3E87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5EE9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C37"/>
    <w:rsid w:val="00870EE7"/>
    <w:rsid w:val="00874857"/>
    <w:rsid w:val="0087489F"/>
    <w:rsid w:val="00877C30"/>
    <w:rsid w:val="00881DF4"/>
    <w:rsid w:val="00882F78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C5209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2021"/>
    <w:rsid w:val="00B55A2D"/>
    <w:rsid w:val="00B5776D"/>
    <w:rsid w:val="00B578D9"/>
    <w:rsid w:val="00B57BE7"/>
    <w:rsid w:val="00B60D2F"/>
    <w:rsid w:val="00B61662"/>
    <w:rsid w:val="00B625DA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4088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5EE9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B6239-164B-4212-B69F-C7F6EC19A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488</Words>
  <Characters>6718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7192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2023-11-28T17:53:00Z</dcterms:created>
  <dcterms:modified xsi:type="dcterms:W3CDTF">2023-11-29T08:13:00Z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