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436B3C1A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</w:t>
      </w:r>
      <w:r w:rsidR="000C03E4">
        <w:rPr>
          <w:rFonts w:cs="Arial"/>
          <w:b/>
          <w:bCs/>
          <w:i/>
          <w:iCs/>
          <w:sz w:val="24"/>
          <w:szCs w:val="24"/>
        </w:rPr>
        <w:t>875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A36421A" w:rsidR="00D86314" w:rsidRPr="003C4E4F" w:rsidRDefault="000C03E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6F935A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FD3CB2">
              <w:rPr>
                <w:rFonts w:cs="Arial"/>
              </w:rPr>
              <w:t xml:space="preserve">RRC </w:t>
            </w:r>
            <w:r w:rsidRPr="00A652F8">
              <w:rPr>
                <w:rFonts w:cs="Arial"/>
              </w:rPr>
              <w:t xml:space="preserve">testcase </w:t>
            </w:r>
            <w:r w:rsidR="00FD3CB2">
              <w:rPr>
                <w:rFonts w:cs="Arial"/>
              </w:rPr>
              <w:t>8.1.1.3.7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9C763CD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57971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3A668AE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D3CB2">
              <w:rPr>
                <w:rFonts w:ascii="Arial" w:hAnsi="Arial" w:cs="Arial"/>
                <w:noProof/>
                <w:lang w:val="en-SG"/>
              </w:rPr>
              <w:t>8.1.1.3.7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F046E9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D3CB2">
              <w:rPr>
                <w:rFonts w:cs="Arial"/>
                <w:noProof/>
                <w:lang w:val="en-SG"/>
              </w:rPr>
              <w:t>8.1.1.3.7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961AE76" w:rsidR="00D86314" w:rsidRPr="003C4E4F" w:rsidRDefault="00FD3CB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8.1.1.3.7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1D4E301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45B76F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D3CB2">
        <w:rPr>
          <w:rFonts w:ascii="Arial" w:hAnsi="Arial" w:cs="Arial"/>
        </w:rPr>
        <w:t>8.1.1.3.7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2DED8E0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D3CB2">
        <w:rPr>
          <w:rFonts w:ascii="Arial" w:hAnsi="Arial" w:cs="Arial"/>
        </w:rPr>
        <w:t>8.1.1.3.7</w:t>
      </w:r>
    </w:p>
    <w:p w14:paraId="763E129C" w14:textId="2C1B687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F6316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28448033" w:rsidR="0047783B" w:rsidRPr="003C4E4F" w:rsidRDefault="00F6316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91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92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0023652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FD3CB2">
        <w:rPr>
          <w:rFonts w:ascii="Arial" w:hAnsi="Arial" w:cs="Arial"/>
        </w:rPr>
        <w:t>8_1_1_3_7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3598012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FD3CB2">
        <w:rPr>
          <w:rFonts w:ascii="Arial" w:hAnsi="Arial" w:cs="Arial"/>
        </w:rPr>
        <w:t>8_1_1_3_7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9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1D0CB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0C03E4">
              <w:rPr>
                <w:rFonts w:ascii="Arial" w:hAnsi="Arial" w:cs="Arial"/>
                <w:bCs/>
                <w:szCs w:val="22"/>
              </w:rPr>
              <w:t>876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FD3CB2">
              <w:rPr>
                <w:rFonts w:ascii="Arial" w:hAnsi="Arial" w:cs="Arial"/>
                <w:bCs/>
                <w:szCs w:val="22"/>
              </w:rPr>
              <w:t>8.1.1.3.7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88AA" w14:textId="77777777" w:rsidR="00C7746B" w:rsidRDefault="00C7746B">
      <w:r>
        <w:separator/>
      </w:r>
    </w:p>
  </w:endnote>
  <w:endnote w:type="continuationSeparator" w:id="0">
    <w:p w14:paraId="7B5C5818" w14:textId="77777777" w:rsidR="00C7746B" w:rsidRDefault="00C7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CE21" w14:textId="77777777" w:rsidR="00C7746B" w:rsidRDefault="00C7746B">
      <w:r>
        <w:separator/>
      </w:r>
    </w:p>
  </w:footnote>
  <w:footnote w:type="continuationSeparator" w:id="0">
    <w:p w14:paraId="2A675A58" w14:textId="77777777" w:rsidR="00C7746B" w:rsidRDefault="00C77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97CA0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2023-11-27T23:15:00Z</dcterms:created>
  <dcterms:modified xsi:type="dcterms:W3CDTF">2023-11-28T14:24:00Z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