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B28EF" w14:textId="77777777" w:rsidR="0004432E" w:rsidRDefault="0004432E" w:rsidP="000443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R5s230872</w:t>
        </w:r>
      </w:fldSimple>
    </w:p>
    <w:p w14:paraId="589E3D14" w14:textId="77777777" w:rsidR="0004432E" w:rsidRDefault="0004432E" w:rsidP="0004432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432E" w14:paraId="34835527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A0374" w14:textId="77777777" w:rsidR="0004432E" w:rsidRDefault="0004432E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432E" w14:paraId="537301C7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66951B" w14:textId="77777777" w:rsidR="0004432E" w:rsidRDefault="0004432E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432E" w14:paraId="7B067050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80861" w14:textId="77777777" w:rsidR="0004432E" w:rsidRDefault="0004432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32E" w14:paraId="5E68C3E3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410FAFAA" w14:textId="77777777" w:rsidR="0004432E" w:rsidRDefault="0004432E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D2D751" w14:textId="77777777" w:rsidR="0004432E" w:rsidRPr="00410371" w:rsidRDefault="0004432E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09AE7A2" w14:textId="77777777" w:rsidR="0004432E" w:rsidRDefault="0004432E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B52E4F" w14:textId="77777777" w:rsidR="0004432E" w:rsidRPr="00410371" w:rsidRDefault="0004432E" w:rsidP="006F1AB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3274</w:t>
              </w:r>
            </w:fldSimple>
          </w:p>
        </w:tc>
        <w:tc>
          <w:tcPr>
            <w:tcW w:w="709" w:type="dxa"/>
          </w:tcPr>
          <w:p w14:paraId="0EBE5B3A" w14:textId="77777777" w:rsidR="0004432E" w:rsidRDefault="0004432E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E8155" w14:textId="77777777" w:rsidR="0004432E" w:rsidRPr="00410371" w:rsidRDefault="0004432E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2747BBD" w14:textId="77777777" w:rsidR="0004432E" w:rsidRDefault="0004432E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BBDAD" w14:textId="77777777" w:rsidR="0004432E" w:rsidRPr="00410371" w:rsidRDefault="0004432E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6882A4" w14:textId="77777777" w:rsidR="0004432E" w:rsidRDefault="0004432E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04432E" w14:paraId="69F42D56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FD465" w14:textId="77777777" w:rsidR="0004432E" w:rsidRDefault="0004432E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04432E" w14:paraId="50C39A24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7C25D1" w14:textId="77777777" w:rsidR="0004432E" w:rsidRPr="00F25D98" w:rsidRDefault="0004432E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432E" w14:paraId="60C2DC97" w14:textId="77777777" w:rsidTr="006F1ABB">
        <w:tc>
          <w:tcPr>
            <w:tcW w:w="9641" w:type="dxa"/>
            <w:gridSpan w:val="9"/>
          </w:tcPr>
          <w:p w14:paraId="7AFD4166" w14:textId="77777777" w:rsidR="0004432E" w:rsidRDefault="0004432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95747C" w14:textId="77777777" w:rsidR="0004432E" w:rsidRDefault="0004432E" w:rsidP="00044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432E" w14:paraId="2CFD58FA" w14:textId="77777777" w:rsidTr="006F1ABB">
        <w:tc>
          <w:tcPr>
            <w:tcW w:w="2835" w:type="dxa"/>
          </w:tcPr>
          <w:p w14:paraId="36A2748A" w14:textId="77777777" w:rsidR="0004432E" w:rsidRDefault="0004432E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5DB484" w14:textId="77777777" w:rsidR="0004432E" w:rsidRDefault="0004432E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E2F263" w14:textId="77777777" w:rsidR="0004432E" w:rsidRDefault="0004432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798FE9" w14:textId="77777777" w:rsidR="0004432E" w:rsidRDefault="0004432E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2D694" w14:textId="77777777" w:rsidR="0004432E" w:rsidRDefault="0004432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3ECC0C" w14:textId="77777777" w:rsidR="0004432E" w:rsidRDefault="0004432E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26D1DD" w14:textId="77777777" w:rsidR="0004432E" w:rsidRDefault="0004432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4DB52C" w14:textId="77777777" w:rsidR="0004432E" w:rsidRDefault="0004432E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C2110" w14:textId="77777777" w:rsidR="0004432E" w:rsidRDefault="0004432E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4B3388" w14:textId="77777777" w:rsidR="0004432E" w:rsidRDefault="0004432E" w:rsidP="00044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432E" w14:paraId="2D1BB966" w14:textId="77777777" w:rsidTr="006F1ABB">
        <w:tc>
          <w:tcPr>
            <w:tcW w:w="9640" w:type="dxa"/>
            <w:gridSpan w:val="11"/>
          </w:tcPr>
          <w:p w14:paraId="7604B189" w14:textId="77777777" w:rsidR="0004432E" w:rsidRDefault="0004432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32E" w14:paraId="5BE90BBC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455CC" w14:textId="77777777" w:rsidR="0004432E" w:rsidRDefault="0004432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C417D" w14:textId="77777777" w:rsidR="0004432E" w:rsidRDefault="0004432E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ENDC testcase 10.2.2.1</w:t>
              </w:r>
            </w:fldSimple>
          </w:p>
        </w:tc>
      </w:tr>
      <w:tr w:rsidR="0004432E" w14:paraId="1C842EA1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6741566" w14:textId="77777777" w:rsidR="0004432E" w:rsidRDefault="0004432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65A552" w14:textId="77777777" w:rsidR="0004432E" w:rsidRDefault="0004432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32E" w14:paraId="768FF4E2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5FDA970" w14:textId="77777777" w:rsidR="0004432E" w:rsidRDefault="0004432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9E416" w14:textId="77777777" w:rsidR="0004432E" w:rsidRDefault="0004432E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4432E" w14:paraId="2F0DD761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BB27A97" w14:textId="77777777" w:rsidR="0004432E" w:rsidRDefault="0004432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15A954" w14:textId="12B18328" w:rsidR="0004432E" w:rsidRDefault="0004432E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432E" w14:paraId="072EF3DB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410C723D" w14:textId="77777777" w:rsidR="0004432E" w:rsidRDefault="0004432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76B60" w14:textId="77777777" w:rsidR="0004432E" w:rsidRDefault="0004432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32E" w14:paraId="18E51AF3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2F4DD1F4" w14:textId="77777777" w:rsidR="0004432E" w:rsidRDefault="0004432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5CB9" w14:textId="77777777" w:rsidR="0004432E" w:rsidRDefault="0004432E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8FE124D" w14:textId="77777777" w:rsidR="0004432E" w:rsidRDefault="0004432E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0FFCC" w14:textId="77777777" w:rsidR="0004432E" w:rsidRDefault="0004432E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1F731" w14:textId="77777777" w:rsidR="0004432E" w:rsidRDefault="0004432E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2023-11-27</w:t>
              </w:r>
            </w:fldSimple>
          </w:p>
        </w:tc>
      </w:tr>
      <w:tr w:rsidR="0004432E" w14:paraId="242586A0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28479167" w14:textId="77777777" w:rsidR="0004432E" w:rsidRDefault="0004432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A1EDF0" w14:textId="77777777" w:rsidR="0004432E" w:rsidRDefault="0004432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320201" w14:textId="77777777" w:rsidR="0004432E" w:rsidRDefault="0004432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83B6D4" w14:textId="77777777" w:rsidR="0004432E" w:rsidRDefault="0004432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09D462" w14:textId="77777777" w:rsidR="0004432E" w:rsidRDefault="0004432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32E" w14:paraId="6C04C41D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AA657E" w14:textId="77777777" w:rsidR="0004432E" w:rsidRDefault="0004432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04638B" w14:textId="77777777" w:rsidR="0004432E" w:rsidRDefault="0004432E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6BC45C" w14:textId="77777777" w:rsidR="0004432E" w:rsidRDefault="0004432E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58B072" w14:textId="77777777" w:rsidR="0004432E" w:rsidRDefault="0004432E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5FA00" w14:textId="77777777" w:rsidR="0004432E" w:rsidRDefault="0004432E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04432E" w14:paraId="5A5CC44E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E47EF4" w14:textId="77777777" w:rsidR="0004432E" w:rsidRDefault="0004432E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E71835" w14:textId="77777777" w:rsidR="0004432E" w:rsidRDefault="0004432E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85A41" w14:textId="77777777" w:rsidR="0004432E" w:rsidRDefault="0004432E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CB67E0" w14:textId="77777777" w:rsidR="0004432E" w:rsidRPr="007C2097" w:rsidRDefault="0004432E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432E" w14:paraId="306E8237" w14:textId="77777777" w:rsidTr="006F1ABB">
        <w:tc>
          <w:tcPr>
            <w:tcW w:w="1843" w:type="dxa"/>
          </w:tcPr>
          <w:p w14:paraId="33E3CC90" w14:textId="77777777" w:rsidR="0004432E" w:rsidRDefault="0004432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2B7D30" w14:textId="77777777" w:rsidR="0004432E" w:rsidRDefault="0004432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32E" w14:paraId="23243EB4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6416A" w14:textId="77777777" w:rsidR="0004432E" w:rsidRDefault="0004432E" w:rsidP="00044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EE8B2" w14:textId="77777777" w:rsidR="0004432E" w:rsidRDefault="0004432E" w:rsidP="0004432E">
            <w:pPr>
              <w:pStyle w:val="CRCoverPage"/>
              <w:spacing w:after="0"/>
            </w:pPr>
            <w:r>
              <w:t xml:space="preserve">In the current TTCN implementation, at Step 10a2, the timer of 5s is started, but is not stopped after receiving the De-registration REQ. </w:t>
            </w:r>
          </w:p>
          <w:p w14:paraId="30919D34" w14:textId="77777777" w:rsidR="0004432E" w:rsidRDefault="0004432E" w:rsidP="0004432E">
            <w:pPr>
              <w:pStyle w:val="CRCoverPage"/>
              <w:spacing w:after="0"/>
            </w:pPr>
          </w:p>
          <w:p w14:paraId="2B883349" w14:textId="5D4891A1" w:rsidR="0004432E" w:rsidRDefault="0004432E" w:rsidP="0004432E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needs to be addressed.</w:t>
            </w:r>
          </w:p>
        </w:tc>
      </w:tr>
      <w:tr w:rsidR="0004432E" w14:paraId="0F0CAFE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6484C" w14:textId="77777777" w:rsidR="0004432E" w:rsidRDefault="0004432E" w:rsidP="00044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905B54" w14:textId="77777777" w:rsidR="0004432E" w:rsidRDefault="0004432E" w:rsidP="00044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32E" w14:paraId="685D3DCF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54400" w14:textId="77777777" w:rsidR="0004432E" w:rsidRDefault="0004432E" w:rsidP="00044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7C11A" w14:textId="77777777" w:rsidR="0004432E" w:rsidRDefault="0004432E" w:rsidP="0004432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lang w:val="en-US" w:eastAsia="zh-CN"/>
              </w:rPr>
            </w:pPr>
            <w:r>
              <w:rPr>
                <w:rFonts w:ascii="Tahoma" w:hAnsi="Tahoma" w:cs="Tahoma"/>
                <w:lang w:val="en-US" w:eastAsia="zh-CN"/>
              </w:rPr>
              <w:t xml:space="preserve">Called </w:t>
            </w:r>
            <w:proofErr w:type="spellStart"/>
            <w:r>
              <w:rPr>
                <w:rFonts w:ascii="Tahoma" w:hAnsi="Tahoma" w:cs="Tahoma"/>
                <w:lang w:val="en-US" w:eastAsia="zh-CN"/>
              </w:rPr>
              <w:t>t_WaitTime.stop</w:t>
            </w:r>
            <w:proofErr w:type="spellEnd"/>
            <w:r>
              <w:rPr>
                <w:rFonts w:ascii="Tahoma" w:hAnsi="Tahoma" w:cs="Tahoma"/>
                <w:lang w:val="en-US" w:eastAsia="zh-CN"/>
              </w:rPr>
              <w:t xml:space="preserve"> after receiving the De-registration REQ at Step 10a3a1.</w:t>
            </w:r>
          </w:p>
          <w:p w14:paraId="4ECEA358" w14:textId="7887E6B2" w:rsidR="0004432E" w:rsidRDefault="0004432E" w:rsidP="0004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Tahoma"/>
                <w:lang w:val="en-US" w:eastAsia="zh-CN"/>
              </w:rPr>
              <w:t>Please see below</w:t>
            </w:r>
          </w:p>
        </w:tc>
      </w:tr>
      <w:tr w:rsidR="0004432E" w14:paraId="5551AF8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91C0B" w14:textId="77777777" w:rsidR="0004432E" w:rsidRDefault="0004432E" w:rsidP="00044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5B6C6" w14:textId="77777777" w:rsidR="0004432E" w:rsidRDefault="0004432E" w:rsidP="00044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32E" w14:paraId="05E38649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7D9EF" w14:textId="77777777" w:rsidR="0004432E" w:rsidRDefault="0004432E" w:rsidP="00044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8462" w14:textId="10AA3C38" w:rsidR="0004432E" w:rsidRDefault="0004432E" w:rsidP="0004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the test cases</w:t>
            </w:r>
          </w:p>
        </w:tc>
      </w:tr>
      <w:tr w:rsidR="0004432E" w14:paraId="62EEEEBB" w14:textId="77777777" w:rsidTr="006F1ABB">
        <w:tc>
          <w:tcPr>
            <w:tcW w:w="2694" w:type="dxa"/>
            <w:gridSpan w:val="2"/>
          </w:tcPr>
          <w:p w14:paraId="04A35A77" w14:textId="77777777" w:rsidR="0004432E" w:rsidRDefault="0004432E" w:rsidP="00044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246B3" w14:textId="77777777" w:rsidR="0004432E" w:rsidRDefault="0004432E" w:rsidP="00044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32E" w14:paraId="083BAA83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9747F" w14:textId="77777777" w:rsidR="0004432E" w:rsidRDefault="0004432E" w:rsidP="00044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6E994" w14:textId="5E1E230D" w:rsidR="0004432E" w:rsidRDefault="00B52021" w:rsidP="0004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10.2.2.1.ENDC</w:t>
            </w:r>
            <w:bookmarkStart w:id="0" w:name="_GoBack"/>
            <w:bookmarkEnd w:id="0"/>
          </w:p>
        </w:tc>
      </w:tr>
      <w:tr w:rsidR="0004432E" w14:paraId="0809E963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9229A" w14:textId="77777777" w:rsidR="0004432E" w:rsidRDefault="0004432E" w:rsidP="00044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164EF" w14:textId="77777777" w:rsidR="0004432E" w:rsidRDefault="0004432E" w:rsidP="00044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32E" w14:paraId="52504230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B3628" w14:textId="77777777" w:rsidR="0004432E" w:rsidRDefault="0004432E" w:rsidP="00044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98968" w14:textId="77777777" w:rsidR="0004432E" w:rsidRDefault="0004432E" w:rsidP="00044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C90B6A" w14:textId="77777777" w:rsidR="0004432E" w:rsidRDefault="0004432E" w:rsidP="00044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C7908F" w14:textId="77777777" w:rsidR="0004432E" w:rsidRDefault="0004432E" w:rsidP="00044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01C0DB" w14:textId="77777777" w:rsidR="0004432E" w:rsidRDefault="0004432E" w:rsidP="00044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32E" w14:paraId="35ABA033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800DA" w14:textId="77777777" w:rsidR="0004432E" w:rsidRDefault="0004432E" w:rsidP="00044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5AE19" w14:textId="77777777" w:rsidR="0004432E" w:rsidRDefault="0004432E" w:rsidP="00044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4B524" w14:textId="54372058" w:rsidR="0004432E" w:rsidRDefault="0004432E" w:rsidP="00044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6631E6" w14:textId="77777777" w:rsidR="0004432E" w:rsidRDefault="0004432E" w:rsidP="00044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4F5EE" w14:textId="3F014BDB" w:rsidR="0004432E" w:rsidRDefault="0004432E" w:rsidP="00044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32E" w14:paraId="7D01D3F4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D9E38" w14:textId="77777777" w:rsidR="0004432E" w:rsidRDefault="0004432E" w:rsidP="000443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1B8E14" w14:textId="77777777" w:rsidR="0004432E" w:rsidRDefault="0004432E" w:rsidP="00044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676E5" w14:textId="61E0AF5A" w:rsidR="0004432E" w:rsidRDefault="0004432E" w:rsidP="00044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AC2308" w14:textId="77777777" w:rsidR="0004432E" w:rsidRDefault="0004432E" w:rsidP="000443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8BCDA" w14:textId="2FC7DE7C" w:rsidR="0004432E" w:rsidRDefault="0004432E" w:rsidP="00044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32E" w14:paraId="674EDF84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D32E6" w14:textId="77777777" w:rsidR="0004432E" w:rsidRDefault="0004432E" w:rsidP="000443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673C0" w14:textId="77777777" w:rsidR="0004432E" w:rsidRDefault="0004432E" w:rsidP="00044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3708D" w14:textId="03B3F24E" w:rsidR="0004432E" w:rsidRDefault="0004432E" w:rsidP="00044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1CF53" w14:textId="77777777" w:rsidR="0004432E" w:rsidRDefault="0004432E" w:rsidP="000443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B97E4" w14:textId="21AF114B" w:rsidR="0004432E" w:rsidRDefault="0004432E" w:rsidP="00044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32E" w14:paraId="50CD918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1B50D" w14:textId="77777777" w:rsidR="0004432E" w:rsidRDefault="0004432E" w:rsidP="00044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EB955C" w14:textId="77777777" w:rsidR="0004432E" w:rsidRDefault="0004432E" w:rsidP="0004432E">
            <w:pPr>
              <w:pStyle w:val="CRCoverPage"/>
              <w:spacing w:after="0"/>
              <w:rPr>
                <w:noProof/>
              </w:rPr>
            </w:pPr>
          </w:p>
        </w:tc>
      </w:tr>
      <w:tr w:rsidR="0004432E" w14:paraId="59EF4FA2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50790" w14:textId="77777777" w:rsidR="0004432E" w:rsidRDefault="0004432E" w:rsidP="00044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01480" w14:textId="77777777" w:rsidR="0004432E" w:rsidRDefault="0004432E" w:rsidP="000443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32E" w:rsidRPr="008863B9" w14:paraId="1C507A39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CEF196" w14:textId="77777777" w:rsidR="0004432E" w:rsidRPr="008863B9" w:rsidRDefault="0004432E" w:rsidP="00044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16EB5F" w14:textId="77777777" w:rsidR="0004432E" w:rsidRPr="008863B9" w:rsidRDefault="0004432E" w:rsidP="00044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432E" w14:paraId="06FC338B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DA6F6" w14:textId="77777777" w:rsidR="0004432E" w:rsidRDefault="0004432E" w:rsidP="00044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B056E" w14:textId="77777777" w:rsidR="0004432E" w:rsidRDefault="0004432E" w:rsidP="000443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520229" w14:textId="77777777" w:rsidR="0004432E" w:rsidRDefault="0004432E" w:rsidP="0004432E">
      <w:pPr>
        <w:pStyle w:val="CRCoverPage"/>
        <w:spacing w:after="0"/>
        <w:rPr>
          <w:noProof/>
          <w:sz w:val="8"/>
          <w:szCs w:val="8"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2010128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B2BF6F4" w14:textId="27646302" w:rsidR="0004432E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4432E" w:rsidRPr="001B4E58">
        <w:rPr>
          <w:rFonts w:ascii="Arial" w:hAnsi="Arial" w:cs="Arial"/>
          <w:iCs/>
        </w:rPr>
        <w:t>Table of Contents</w:t>
      </w:r>
      <w:r w:rsidR="0004432E">
        <w:tab/>
      </w:r>
      <w:r w:rsidR="0004432E">
        <w:fldChar w:fldCharType="begin"/>
      </w:r>
      <w:r w:rsidR="0004432E">
        <w:instrText xml:space="preserve"> PAGEREF _Toc152010128 \h </w:instrText>
      </w:r>
      <w:r w:rsidR="0004432E">
        <w:fldChar w:fldCharType="separate"/>
      </w:r>
      <w:r w:rsidR="0004432E">
        <w:t>2</w:t>
      </w:r>
      <w:r w:rsidR="0004432E">
        <w:fldChar w:fldCharType="end"/>
      </w:r>
    </w:p>
    <w:p w14:paraId="00ADBBBF" w14:textId="567DE22C" w:rsidR="0004432E" w:rsidRDefault="000443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4E5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4E5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_Toc152010129 \h </w:instrText>
      </w:r>
      <w:r>
        <w:fldChar w:fldCharType="separate"/>
      </w:r>
      <w:r>
        <w:t>2</w:t>
      </w:r>
      <w:r>
        <w:fldChar w:fldCharType="end"/>
      </w:r>
    </w:p>
    <w:p w14:paraId="24083E58" w14:textId="5AA61EC6" w:rsidR="0004432E" w:rsidRDefault="000443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4E5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4E5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_Toc152010130 \h </w:instrText>
      </w:r>
      <w:r>
        <w:fldChar w:fldCharType="separate"/>
      </w:r>
      <w:r>
        <w:t>2</w:t>
      </w:r>
      <w:r>
        <w:fldChar w:fldCharType="end"/>
      </w:r>
    </w:p>
    <w:p w14:paraId="6B4C7309" w14:textId="52E0319B" w:rsidR="0004432E" w:rsidRDefault="000443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4E58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_Toc152010131 \h </w:instrText>
      </w:r>
      <w:r>
        <w:fldChar w:fldCharType="separate"/>
      </w:r>
      <w:r>
        <w:t>2</w:t>
      </w:r>
      <w:r>
        <w:fldChar w:fldCharType="end"/>
      </w:r>
    </w:p>
    <w:p w14:paraId="25F511A4" w14:textId="733D8BE0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52010129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698266F3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 xml:space="preserve">iwd-TTCN3-B2022-09_D23wk37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52010130"/>
      <w:r>
        <w:rPr>
          <w:b/>
        </w:rPr>
        <w:t>Corrections required</w:t>
      </w:r>
      <w:bookmarkEnd w:id="40"/>
      <w:bookmarkEnd w:id="41"/>
      <w:bookmarkEnd w:id="42"/>
    </w:p>
    <w:bookmarkEnd w:id="36"/>
    <w:bookmarkEnd w:id="37"/>
    <w:bookmarkEnd w:id="38"/>
    <w:bookmarkEnd w:id="39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Heading2"/>
      </w:pPr>
      <w:bookmarkStart w:id="43" w:name="_Toc152010131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0680154E" w:rsidR="0000252C" w:rsidRPr="00775EE9" w:rsidRDefault="00AC5209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AC5209">
              <w:rPr>
                <w:rFonts w:ascii="Arial" w:hAnsi="Arial" w:cs="Arial"/>
                <w:lang w:val="en-SG" w:eastAsia="ja-JP"/>
              </w:rPr>
              <w:t>fl_TC_10_2_2_1_ENDC_EUTRA_TestBody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9242" w14:textId="41327178" w:rsidR="0011532B" w:rsidRDefault="00775EE9" w:rsidP="00775EE9">
            <w:pPr>
              <w:pStyle w:val="CRCoverPage"/>
              <w:spacing w:after="0"/>
              <w:rPr>
                <w:rFonts w:ascii="Arial" w:hAnsi="Arial" w:cs="Arial"/>
              </w:rPr>
            </w:pPr>
            <w:r w:rsidRPr="00775EE9">
              <w:rPr>
                <w:rFonts w:ascii="Arial" w:hAnsi="Arial" w:cs="Arial"/>
              </w:rPr>
              <w:t xml:space="preserve">In the current TTCN implementation, at Step </w:t>
            </w:r>
            <w:r w:rsidR="0011532B">
              <w:rPr>
                <w:rFonts w:ascii="Arial" w:hAnsi="Arial" w:cs="Arial"/>
              </w:rPr>
              <w:t>9, in the Modify EPS Bearer Context REQ, the IEI for TFT is not being set correctly.</w:t>
            </w:r>
          </w:p>
          <w:p w14:paraId="4737EA26" w14:textId="77777777" w:rsidR="0011532B" w:rsidRDefault="0011532B" w:rsidP="00775EE9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6BB078D3" w14:textId="60D0B166" w:rsidR="0000252C" w:rsidRPr="00775EE9" w:rsidRDefault="0011532B" w:rsidP="0011532B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</w:rPr>
              <w:t>This needs to be addressed.</w:t>
            </w:r>
          </w:p>
        </w:tc>
      </w:tr>
      <w:tr w:rsidR="0000252C" w:rsidRPr="00B7662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F689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75EE9">
              <w:rPr>
                <w:rFonts w:ascii="Arial" w:hAnsi="Arial" w:cs="Arial"/>
                <w:lang w:val="en-US" w:eastAsia="zh-CN"/>
              </w:rPr>
              <w:t xml:space="preserve">Called </w:t>
            </w:r>
            <w:proofErr w:type="spellStart"/>
            <w:r w:rsidRPr="00775EE9">
              <w:rPr>
                <w:rFonts w:ascii="Arial" w:hAnsi="Arial" w:cs="Arial"/>
                <w:lang w:val="en-US" w:eastAsia="zh-CN"/>
              </w:rPr>
              <w:t>t_WaitTime.stop</w:t>
            </w:r>
            <w:proofErr w:type="spellEnd"/>
            <w:r w:rsidRPr="00775EE9">
              <w:rPr>
                <w:rFonts w:ascii="Arial" w:hAnsi="Arial" w:cs="Arial"/>
                <w:lang w:val="en-US" w:eastAsia="zh-CN"/>
              </w:rPr>
              <w:t xml:space="preserve"> after receiving the De-registration REQ at Step 10a3a1.</w:t>
            </w:r>
          </w:p>
          <w:p w14:paraId="66133E28" w14:textId="6B20B7BD" w:rsidR="0000252C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  <w:r w:rsidRPr="00775EE9">
              <w:rPr>
                <w:rFonts w:ascii="Arial" w:hAnsi="Arial" w:cs="Arial"/>
                <w:lang w:val="en-US" w:eastAsia="zh-CN"/>
              </w:rPr>
              <w:t>Please see below</w:t>
            </w:r>
          </w:p>
        </w:tc>
      </w:tr>
      <w:tr w:rsidR="0000252C" w:rsidRPr="00B7662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32162AC0" w:rsidR="0000252C" w:rsidRPr="00775EE9" w:rsidRDefault="00B625DA" w:rsidP="00CF28C6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B625DA">
              <w:rPr>
                <w:rFonts w:ascii="Arial" w:hAnsi="Arial" w:cs="Arial"/>
                <w:color w:val="000000"/>
              </w:rPr>
              <w:t>ESM_ENDC_EUTRA.ttcn</w:t>
            </w:r>
            <w:proofErr w:type="spellEnd"/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714"/>
      </w:tblGrid>
      <w:tr w:rsidR="00FE1F75" w:rsidRPr="0036513C" w14:paraId="27564BC4" w14:textId="77777777" w:rsidTr="00803B22">
        <w:tc>
          <w:tcPr>
            <w:tcW w:w="9629" w:type="dxa"/>
          </w:tcPr>
          <w:p w14:paraId="34E60E7E" w14:textId="3665784F" w:rsidR="00FE1F75" w:rsidRDefault="00775EE9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  <w:p w14:paraId="62558CA4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//Create the Modify EPS Bearer Context REQ to be sent at Step 9 according to Table 10.2.2.1.3.3-4 in 38.523-1</w:t>
            </w:r>
          </w:p>
          <w:p w14:paraId="07015A81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v_ModifyEPSBearerCxtReq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cs_ModifyEPSBearerCxtReq_AllParams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tsc_EpsDedicatedBearerId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59F9C20E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v_EpsPti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5D967FF5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cds_508_EPS_QoS('5B'O, '00000001'B),// @sic R5-197006 sic@ // @sic R5s191073 sic@</w:t>
            </w:r>
          </w:p>
          <w:p w14:paraId="71B7B0EB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f_EUTRA_Get_508_TrafficFlowTemplate(6,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tsc_EpsDedicatedBearerId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),</w:t>
            </w:r>
          </w:p>
          <w:p w14:paraId="2F0B1C30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84517CE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6DAF26C7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736FA48A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f_Get_508_PFI(),</w:t>
            </w:r>
          </w:p>
          <w:p w14:paraId="1D0832E7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cs_APN_AMBR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5E9589A1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29CDCACB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6E99766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A62131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7F838743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cs_Extd_APN_AMBR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73E905BB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cs_Extd_EPS_QOS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('00010000'B)); //@sic R5s190323 sic@ //@sic R5s190702 sic@</w:t>
            </w:r>
          </w:p>
          <w:p w14:paraId="403D0467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 @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"Steps 9"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14:paraId="7FDEB935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lastRenderedPageBreak/>
              <w:t xml:space="preserve">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SRB.send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(cas_SRB2_NasPdu_REQ(eutra_Cell1,</w:t>
            </w:r>
          </w:p>
          <w:p w14:paraId="1E7425A2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68D4899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cs_NAS_Request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70D78628" w14:textId="77777777" w:rsid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v_ModifyEPSBearerCxtReq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)));</w:t>
            </w:r>
          </w:p>
          <w:p w14:paraId="6FAF794F" w14:textId="36A4F1A8" w:rsidR="00775EE9" w:rsidRPr="00803B22" w:rsidRDefault="00775EE9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</w:tc>
        <w:tc>
          <w:tcPr>
            <w:tcW w:w="714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865B38">
        <w:trPr>
          <w:trHeight w:val="318"/>
        </w:trPr>
        <w:tc>
          <w:tcPr>
            <w:tcW w:w="10435" w:type="dxa"/>
          </w:tcPr>
          <w:p w14:paraId="596B4E64" w14:textId="4A45D397" w:rsid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  <w:p w14:paraId="613BEEA0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//Create the Modify EPS Bearer Context REQ to be sent at Step 9 according to Table 10.2.2.1.3.3-4 in 38.523-1</w:t>
            </w:r>
          </w:p>
          <w:p w14:paraId="533E652A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v_ModifyEPSBearerCxtReq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cs_ModifyEPSBearerCxtReq_AllParams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tsc_EpsDedicatedBearerId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1BBBCB76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v_EpsPti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0E79211F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cds_508_EPS_QoS('5B'O, '00000001'B),// @sic R5-197006 sic@ // @sic R5s191073 sic@</w:t>
            </w:r>
          </w:p>
          <w:p w14:paraId="57F85F07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f_EUTRA_Get_508_TrafficFlowTemplate(6,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tsc_EpsDedicatedBearerId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),</w:t>
            </w:r>
          </w:p>
          <w:p w14:paraId="6E62754B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23AB1B6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30C06983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609C8AA0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f_Get_508_PFI(),</w:t>
            </w:r>
          </w:p>
          <w:p w14:paraId="707EF344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cs_APN_AMBR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51475B0F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397D22E5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10B079DF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D4008D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7CA04671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cs_Extd_APN_AMBR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2BBB668C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cs_Extd_EPS_QOS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('00010000'B)); //@sic R5s190323 sic@ //@sic R5s190702 sic@</w:t>
            </w:r>
          </w:p>
          <w:p w14:paraId="4F59C853" w14:textId="7E2B4936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266EC3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r w:rsidRPr="0011532B">
              <w:rPr>
                <w:rFonts w:ascii="Arial" w:hAnsi="Arial" w:cs="Arial"/>
                <w:sz w:val="16"/>
                <w:szCs w:val="16"/>
                <w:highlight w:val="green"/>
                <w:lang w:val="en-US" w:eastAsia="zh-CN"/>
              </w:rPr>
              <w:t>v_ModifyEPSBearerCxtReq.mODIFY_EPS_BEARER_CONTEXT_REQUEST.tft.iei := '36'O; //WA#10_2_2_1</w:t>
            </w:r>
          </w:p>
          <w:p w14:paraId="018118E8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 @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"Steps 9"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14:paraId="50A539B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SRB.send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(cas_SRB2_NasPdu_REQ(eutra_Cell1,</w:t>
            </w:r>
          </w:p>
          <w:p w14:paraId="6DA445F2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521C551E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cs_NAS_Request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14:paraId="113ABF14" w14:textId="77777777" w:rsidR="0011532B" w:rsidRDefault="0011532B" w:rsidP="0011532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</w:t>
            </w:r>
            <w:proofErr w:type="spellStart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v_ModifyEPSBearerCxtReq</w:t>
            </w:r>
            <w:proofErr w:type="spellEnd"/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)));</w:t>
            </w:r>
          </w:p>
          <w:p w14:paraId="554E66B7" w14:textId="504F674C" w:rsidR="007867BA" w:rsidRPr="00803B22" w:rsidRDefault="00775EE9" w:rsidP="0011532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</w:tc>
      </w:tr>
    </w:tbl>
    <w:p w14:paraId="0AE0EC8A" w14:textId="77777777" w:rsidR="007867BA" w:rsidRPr="002D00F9" w:rsidRDefault="007867BA" w:rsidP="007867BA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38A93" w14:textId="77777777" w:rsidR="004A5AE2" w:rsidRDefault="004A5AE2">
      <w:r>
        <w:separator/>
      </w:r>
    </w:p>
  </w:endnote>
  <w:endnote w:type="continuationSeparator" w:id="0">
    <w:p w14:paraId="10D82154" w14:textId="77777777" w:rsidR="004A5AE2" w:rsidRDefault="004A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7CB56" w14:textId="77777777" w:rsidR="0004432E" w:rsidRDefault="000443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BC020" w14:textId="77777777" w:rsidR="0004432E" w:rsidRDefault="000443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86357" w14:textId="77777777" w:rsidR="0004432E" w:rsidRDefault="000443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05708" w14:textId="77777777" w:rsidR="004A5AE2" w:rsidRDefault="004A5AE2">
      <w:r>
        <w:separator/>
      </w:r>
    </w:p>
  </w:footnote>
  <w:footnote w:type="continuationSeparator" w:id="0">
    <w:p w14:paraId="3F64277F" w14:textId="77777777" w:rsidR="004A5AE2" w:rsidRDefault="004A5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432E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32B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490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B4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5EE9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C3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2662"/>
    <w:rsid w:val="009633E9"/>
    <w:rsid w:val="00963D7C"/>
    <w:rsid w:val="00963DD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C5209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2021"/>
    <w:rsid w:val="00B55A2D"/>
    <w:rsid w:val="00B5776D"/>
    <w:rsid w:val="00B578D9"/>
    <w:rsid w:val="00B57BE7"/>
    <w:rsid w:val="00B60D2F"/>
    <w:rsid w:val="00B61662"/>
    <w:rsid w:val="00B625DA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4088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5EE9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94EF4-F06C-45F1-A51F-BD2835EE5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480</Words>
  <Characters>6767</Characters>
  <Application>Microsoft Office Word</Application>
  <DocSecurity>0</DocSecurity>
  <Lines>56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7233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11</cp:revision>
  <cp:lastPrinted>1900-01-01T00:00:00Z</cp:lastPrinted>
  <dcterms:created xsi:type="dcterms:W3CDTF">2023-11-23T08:37:00Z</dcterms:created>
  <dcterms:modified xsi:type="dcterms:W3CDTF">2023-11-28T14:08:00Z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