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A34DD" w14:textId="77777777" w:rsidR="00870C37" w:rsidRDefault="00870C37" w:rsidP="00870C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R5s230870</w:t>
      </w:r>
      <w:r>
        <w:rPr>
          <w:b/>
          <w:i/>
          <w:noProof/>
          <w:sz w:val="28"/>
        </w:rPr>
        <w:fldChar w:fldCharType="end"/>
      </w:r>
    </w:p>
    <w:p w14:paraId="1F5AD323" w14:textId="77777777" w:rsidR="00870C37" w:rsidRDefault="00870C37" w:rsidP="00870C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C37" w14:paraId="338D5F1F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298D0" w14:textId="77777777" w:rsidR="00870C37" w:rsidRDefault="00870C3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0C37" w14:paraId="40B0D06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6EFF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C37" w14:paraId="3CBEC50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84BB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165843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7D99E4A0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E4BFB8" w14:textId="77777777" w:rsidR="00870C37" w:rsidRPr="00410371" w:rsidRDefault="00870C37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9BB76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D7E825" w14:textId="77777777" w:rsidR="00870C37" w:rsidRPr="00410371" w:rsidRDefault="00870C37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1CBB3" w14:textId="77777777" w:rsidR="00870C37" w:rsidRDefault="00870C3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208066" w14:textId="77777777" w:rsidR="00870C37" w:rsidRPr="00410371" w:rsidRDefault="00870C37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EA91F6" w14:textId="77777777" w:rsidR="00870C37" w:rsidRDefault="00870C3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E5A17" w14:textId="77777777" w:rsidR="00870C37" w:rsidRPr="00410371" w:rsidRDefault="00870C37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308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A999DE5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F4D6A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79B62CF9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B317B" w14:textId="77777777" w:rsidR="00870C37" w:rsidRPr="00F25D98" w:rsidRDefault="00870C3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C37" w14:paraId="54C0D8F0" w14:textId="77777777" w:rsidTr="006F1ABB">
        <w:tc>
          <w:tcPr>
            <w:tcW w:w="9641" w:type="dxa"/>
            <w:gridSpan w:val="9"/>
          </w:tcPr>
          <w:p w14:paraId="5CE83ED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F468F" w14:textId="77777777" w:rsidR="00870C37" w:rsidRDefault="00870C37" w:rsidP="00870C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C37" w14:paraId="5F7E6D90" w14:textId="77777777" w:rsidTr="006F1ABB">
        <w:tc>
          <w:tcPr>
            <w:tcW w:w="2835" w:type="dxa"/>
          </w:tcPr>
          <w:p w14:paraId="4D52877B" w14:textId="77777777" w:rsidR="00870C37" w:rsidRDefault="00870C3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2467FA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5CA0B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4FB4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9F485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65E98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7C39D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2212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FE3AF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3E27F9" w14:textId="77777777" w:rsidR="00870C37" w:rsidRDefault="00870C37" w:rsidP="00870C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C37" w14:paraId="2919EDD2" w14:textId="77777777" w:rsidTr="006F1ABB">
        <w:tc>
          <w:tcPr>
            <w:tcW w:w="9640" w:type="dxa"/>
            <w:gridSpan w:val="11"/>
          </w:tcPr>
          <w:p w14:paraId="3B9047A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0CA26897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C55971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5412E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11.3.7</w:t>
            </w:r>
            <w:r>
              <w:fldChar w:fldCharType="end"/>
            </w:r>
          </w:p>
        </w:tc>
      </w:tr>
      <w:tr w:rsidR="00870C37" w14:paraId="3BF4B0A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932B6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4808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66C23E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292A04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DBC44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70C37" w14:paraId="1CF4BB3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DA9BB97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E80EC" w14:textId="0CF0E40A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0C37" w14:paraId="6A24038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3C02DBC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77AF0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7CDE9F4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2A94B89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37E4B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D0CD93" w14:textId="77777777" w:rsidR="00870C37" w:rsidRDefault="00870C3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B786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3A3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2023-11-24</w:t>
            </w:r>
            <w:r>
              <w:rPr>
                <w:noProof/>
              </w:rPr>
              <w:fldChar w:fldCharType="end"/>
            </w:r>
          </w:p>
        </w:tc>
      </w:tr>
      <w:tr w:rsidR="00870C37" w14:paraId="1FB9CA3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392644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CE144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AA467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81CDD2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C1D94A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397BC0B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8F941F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323191" w14:textId="77777777" w:rsidR="00870C37" w:rsidRDefault="00870C37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A46C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EA3E0" w14:textId="77777777" w:rsidR="00870C37" w:rsidRDefault="00870C3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18BA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0C37" w14:paraId="09954C8D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5D05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61AA7" w14:textId="77777777" w:rsidR="00870C37" w:rsidRDefault="00870C3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996757" w14:textId="77777777" w:rsidR="00870C37" w:rsidRDefault="00870C3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E32F3" w14:textId="77777777" w:rsidR="00870C37" w:rsidRPr="007C2097" w:rsidRDefault="00870C3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0C37" w14:paraId="294D7759" w14:textId="77777777" w:rsidTr="006F1ABB">
        <w:tc>
          <w:tcPr>
            <w:tcW w:w="1843" w:type="dxa"/>
          </w:tcPr>
          <w:p w14:paraId="3FA6808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CD96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E28E3F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861E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94B77" w14:textId="77777777" w:rsidR="00870C37" w:rsidRDefault="00870C37" w:rsidP="00870C37">
            <w:pPr>
              <w:pStyle w:val="CRCoverPage"/>
              <w:spacing w:after="0"/>
            </w:pPr>
            <w:r>
              <w:t xml:space="preserve">In the current TTCN implementation, at Step 10a2, the timer of 5s is started, but is not stopped after receiving the De-registration REQ. </w:t>
            </w:r>
          </w:p>
          <w:p w14:paraId="60D11974" w14:textId="77777777" w:rsidR="00870C37" w:rsidRDefault="00870C37" w:rsidP="00870C37">
            <w:pPr>
              <w:pStyle w:val="CRCoverPage"/>
              <w:spacing w:after="0"/>
            </w:pPr>
          </w:p>
          <w:p w14:paraId="3CFFD8B1" w14:textId="50CA6669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70C37" w14:paraId="549B145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EDA51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2FDD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5EEFFC2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82C63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799DD" w14:textId="77777777" w:rsidR="00870C37" w:rsidRDefault="00870C37" w:rsidP="00870C3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>
              <w:rPr>
                <w:rFonts w:ascii="Tahoma" w:hAnsi="Tahoma" w:cs="Tahoma"/>
                <w:lang w:val="en-US" w:eastAsia="zh-CN"/>
              </w:rPr>
              <w:t xml:space="preserve">Called </w:t>
            </w:r>
            <w:proofErr w:type="spellStart"/>
            <w:r>
              <w:rPr>
                <w:rFonts w:ascii="Tahoma" w:hAnsi="Tahoma" w:cs="Tahoma"/>
                <w:lang w:val="en-US" w:eastAsia="zh-CN"/>
              </w:rPr>
              <w:t>t_WaitTime.stop</w:t>
            </w:r>
            <w:proofErr w:type="spellEnd"/>
            <w:r>
              <w:rPr>
                <w:rFonts w:ascii="Tahoma" w:hAnsi="Tahoma" w:cs="Tahoma"/>
                <w:lang w:val="en-US" w:eastAsia="zh-CN"/>
              </w:rPr>
              <w:t xml:space="preserve"> after receiving the De-registration REQ at Step 10a3a1.</w:t>
            </w:r>
          </w:p>
          <w:p w14:paraId="237BC98D" w14:textId="2766BDAE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870C37" w14:paraId="5299715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BE36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2E72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96901C7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F0C9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2CAE" w14:textId="2B878292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70C37" w14:paraId="5D6253C4" w14:textId="77777777" w:rsidTr="006F1ABB">
        <w:tc>
          <w:tcPr>
            <w:tcW w:w="2694" w:type="dxa"/>
            <w:gridSpan w:val="2"/>
          </w:tcPr>
          <w:p w14:paraId="0C75FEB8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9A10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1CED0D7D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46D1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9812B" w14:textId="08A8E406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11.3.7.NR5GC</w:t>
            </w:r>
          </w:p>
        </w:tc>
      </w:tr>
      <w:tr w:rsidR="00870C37" w14:paraId="6C5C6CE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B3719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86E3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F99464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F43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6FC00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E8409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1C26CE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9AF5C" w14:textId="77777777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060765D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A9E5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2316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AE4D" w14:textId="7E0D775D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2995D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25303" w14:textId="52406A82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0279D9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ADB7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854C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38922" w14:textId="65A91781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CA1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FEDED" w14:textId="0C42DD23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793A384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5E434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06EC4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20CF" w14:textId="22F79F49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5633E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D0449" w14:textId="7C2A4E5E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FB9D2D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4B9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5EE09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009EA3D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80CE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64F5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C37" w:rsidRPr="008863B9" w14:paraId="5CA6026B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BFAD4" w14:textId="77777777" w:rsidR="00870C37" w:rsidRPr="008863B9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27A98" w14:textId="77777777" w:rsidR="00870C37" w:rsidRPr="008863B9" w:rsidRDefault="00870C37" w:rsidP="00870C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C37" w14:paraId="78C7EC7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79D9B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6423E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C73D97" w14:textId="77777777" w:rsidR="00870C37" w:rsidRDefault="00870C37" w:rsidP="00870C37">
      <w:pPr>
        <w:pStyle w:val="CRCoverPage"/>
        <w:spacing w:after="0"/>
        <w:rPr>
          <w:noProof/>
          <w:sz w:val="8"/>
          <w:szCs w:val="8"/>
        </w:rPr>
      </w:pPr>
    </w:p>
    <w:p w14:paraId="57ECD45F" w14:textId="77777777" w:rsidR="00870C37" w:rsidRDefault="00870C37" w:rsidP="00870C37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71224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BE4D09" w14:textId="769D9DD4" w:rsidR="00EE4088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EE4088" w:rsidRPr="003007F4">
        <w:rPr>
          <w:rFonts w:ascii="Arial" w:hAnsi="Arial" w:cs="Arial"/>
          <w:iCs/>
        </w:rPr>
        <w:t>Table of Contents</w:t>
      </w:r>
      <w:r w:rsidR="00EE4088">
        <w:tab/>
      </w:r>
      <w:r w:rsidR="00EE4088">
        <w:fldChar w:fldCharType="begin"/>
      </w:r>
      <w:r w:rsidR="00EE4088">
        <w:instrText xml:space="preserve"> PAGEREF _Toc151712244 \h </w:instrText>
      </w:r>
      <w:r w:rsidR="00EE4088">
        <w:fldChar w:fldCharType="separate"/>
      </w:r>
      <w:r w:rsidR="00EE4088">
        <w:t>2</w:t>
      </w:r>
      <w:r w:rsidR="00EE4088">
        <w:fldChar w:fldCharType="end"/>
      </w:r>
    </w:p>
    <w:p w14:paraId="1B9E2C30" w14:textId="13DAC793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_Toc151712245 \h </w:instrText>
      </w:r>
      <w:r>
        <w:fldChar w:fldCharType="separate"/>
      </w:r>
      <w:r>
        <w:t>2</w:t>
      </w:r>
      <w:r>
        <w:fldChar w:fldCharType="end"/>
      </w:r>
    </w:p>
    <w:p w14:paraId="1E11DFB7" w14:textId="1572C775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_Toc151712246 \h </w:instrText>
      </w:r>
      <w:r>
        <w:fldChar w:fldCharType="separate"/>
      </w:r>
      <w:r>
        <w:t>2</w:t>
      </w:r>
      <w:r>
        <w:fldChar w:fldCharType="end"/>
      </w:r>
    </w:p>
    <w:p w14:paraId="2EC044C0" w14:textId="0C8DE182" w:rsidR="00EE4088" w:rsidRDefault="00EE408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007F4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_Toc151712247 \h </w:instrText>
      </w:r>
      <w:r>
        <w:fldChar w:fldCharType="separate"/>
      </w:r>
      <w:r>
        <w:t>2</w:t>
      </w:r>
      <w:r>
        <w:fldChar w:fldCharType="end"/>
      </w:r>
    </w:p>
    <w:p w14:paraId="25F511A4" w14:textId="303CEF8A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bookmarkStart w:id="40" w:name="_Toc151712245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0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51712246"/>
      <w:r>
        <w:rPr>
          <w:b/>
        </w:rPr>
        <w:t>Corrections required</w:t>
      </w:r>
      <w:bookmarkEnd w:id="41"/>
      <w:bookmarkEnd w:id="42"/>
      <w:bookmarkEnd w:id="43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4" w:name="_Toc15171224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03D824E" w:rsidR="0000252C" w:rsidRPr="00775EE9" w:rsidRDefault="00775EE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75EE9">
              <w:rPr>
                <w:rFonts w:ascii="Arial" w:hAnsi="Arial" w:cs="Arial"/>
                <w:lang w:val="en-SG" w:eastAsia="ja-JP"/>
              </w:rPr>
              <w:t>fl_TC_11_3_7_TestBody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48C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10a2, the timer of 5s is started, but is not stopped after receiving the De-registration REQ. </w:t>
            </w:r>
          </w:p>
          <w:p w14:paraId="0CCD54D0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3C3B5AA6" w:rsidR="0000252C" w:rsidRPr="00775EE9" w:rsidRDefault="00775EE9" w:rsidP="00775EE9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75EE9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F68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 xml:space="preserve">Called </w:t>
            </w:r>
            <w:proofErr w:type="spellStart"/>
            <w:r w:rsidRPr="00775EE9">
              <w:rPr>
                <w:rFonts w:ascii="Arial" w:hAnsi="Arial" w:cs="Arial"/>
                <w:lang w:val="en-US" w:eastAsia="zh-CN"/>
              </w:rPr>
              <w:t>t_WaitTime.stop</w:t>
            </w:r>
            <w:proofErr w:type="spellEnd"/>
            <w:r w:rsidRPr="00775EE9">
              <w:rPr>
                <w:rFonts w:ascii="Arial" w:hAnsi="Arial" w:cs="Arial"/>
                <w:lang w:val="en-US" w:eastAsia="zh-CN"/>
              </w:rPr>
              <w:t xml:space="preserve"> after receiving the De-registration REQ at Step 10a3a1.</w:t>
            </w:r>
          </w:p>
          <w:p w14:paraId="66133E28" w14:textId="6B20B7BD" w:rsidR="0000252C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Please see below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D25B3C2" w:rsidR="0000252C" w:rsidRPr="00775EE9" w:rsidRDefault="00775EE9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775EE9"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2852A10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pc_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SwitchOnOff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){</w:t>
            </w:r>
            <w:proofErr w:type="gramEnd"/>
          </w:p>
          <w:p w14:paraId="04F7C7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f_UT_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SwitchOffUE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UT, true);</w:t>
            </w:r>
          </w:p>
          <w:p w14:paraId="30B724E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D0ECFE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 10a2"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3C4B075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256686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t_WaitTime.start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(5.0);</w:t>
            </w:r>
          </w:p>
          <w:p w14:paraId="693DF9E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9A9C5E7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10a3a1-10a3a2"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5119E95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6A1A62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RRCRelease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IF step 10a3a1 was performed ELSE SS implicitly releases the RRC connection.</w:t>
            </w:r>
          </w:p>
          <w:p w14:paraId="113B570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2C85B26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car_NR_SRB_NasPdu_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nr_Cell1,</w:t>
            </w:r>
          </w:p>
          <w:p w14:paraId="201B03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476106C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cr_NG_NAS_Ind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))) -&gt; value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ReceivedAsp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{</w:t>
            </w:r>
            <w:proofErr w:type="gramEnd"/>
          </w:p>
          <w:p w14:paraId="704F02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if (not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f_Check_NG_DeregistrationReqMOMsg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ReceivedAsp.Signalling.Nas</w:t>
            </w:r>
            <w:proofErr w:type="spellEnd"/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[0].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Pdu.Msg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crs_DeregisterType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('1'B, '0'B, '01'B))) {</w:t>
            </w:r>
          </w:p>
          <w:p w14:paraId="221EBC8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__FILE__, __LINE__, "Deregistration Request Message Failed");</w:t>
            </w:r>
          </w:p>
          <w:p w14:paraId="1033D93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      }</w:t>
            </w:r>
          </w:p>
          <w:p w14:paraId="30210014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f_NR_RRCRelease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(nr_Cell1);</w:t>
            </w:r>
          </w:p>
          <w:p w14:paraId="7D0CC4B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DE3D5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t_WaitTime.timeout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{</w:t>
            </w:r>
          </w:p>
          <w:p w14:paraId="58886FF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TimingOfLocalRelease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f_NR_RRCRelease_Local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(nr_Cell1));</w:t>
            </w:r>
          </w:p>
          <w:p w14:paraId="053C19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v_TimingOfLocalRelease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)); //@sic R5s210839, R5s211474, R5s220024 sic@</w:t>
            </w:r>
          </w:p>
          <w:p w14:paraId="6DB64A0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0542BAC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6DC54FBB" w14:textId="6C0300E2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6FAF794F" w14:textId="3059FE47" w:rsidR="00775EE9" w:rsidRPr="00803B22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113C75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pc_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SwitchOnOff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){</w:t>
            </w:r>
            <w:proofErr w:type="gramEnd"/>
          </w:p>
          <w:p w14:paraId="577FCBC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f_UT_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SwitchOffUE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UT, true);</w:t>
            </w:r>
          </w:p>
          <w:p w14:paraId="5CB8913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FA8C11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 10a2"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7804EA8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6FA5D59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t_WaitTime.start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(5.0);</w:t>
            </w:r>
          </w:p>
          <w:p w14:paraId="4800FE6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2D17A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10a3a1-10a3a2"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01F03D4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786B92B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RRCRelease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IF step 10a3a1 was performed ELSE SS implicitly releases the RRC connection.</w:t>
            </w:r>
          </w:p>
          <w:p w14:paraId="51E7C8E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44140C3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car_NR_SRB_NasPdu_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nr_Cell1,</w:t>
            </w:r>
          </w:p>
          <w:p w14:paraId="50260EF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5F1A252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cr_NG_NAS_Ind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))) -&gt; value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ReceivedAsp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{</w:t>
            </w:r>
            <w:proofErr w:type="gramEnd"/>
          </w:p>
          <w:p w14:paraId="090F2A5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t_WaitTime.stop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; //WA#11_3_7</w:t>
            </w:r>
          </w:p>
          <w:p w14:paraId="25D762A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if (not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f_Check_NG_DeregistrationReqMOMsg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ReceivedAsp.Signalling.Nas</w:t>
            </w:r>
            <w:proofErr w:type="spellEnd"/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[0].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Pdu.Msg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crs_DeregisterType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('1'B, '0'B, '01'B))) {</w:t>
            </w:r>
          </w:p>
          <w:p w14:paraId="52EFA8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__FILE__, __LINE__, "Deregistration Request Message Failed");</w:t>
            </w:r>
          </w:p>
          <w:p w14:paraId="4F19A9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}</w:t>
            </w:r>
          </w:p>
          <w:p w14:paraId="268E77A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f_NR_RRCRelease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(nr_Cell1);</w:t>
            </w:r>
          </w:p>
          <w:p w14:paraId="429067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38DAD2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t_WaitTime.timeout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{</w:t>
            </w:r>
          </w:p>
          <w:p w14:paraId="3DD5BECA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TimingOfLocalRelease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f_NR_RRCRelease_Local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(nr_Cell1));</w:t>
            </w:r>
          </w:p>
          <w:p w14:paraId="4C052DB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</w:t>
            </w:r>
            <w:proofErr w:type="spellStart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v_TimingOfLocalRelease</w:t>
            </w:r>
            <w:proofErr w:type="spellEnd"/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)); //@sic R5s210839, R5s211474, R5s220024 sic@</w:t>
            </w:r>
          </w:p>
          <w:p w14:paraId="7DB69E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1F5994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73D31A80" w14:textId="2605E4C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554E66B7" w14:textId="04AB3038" w:rsidR="007867BA" w:rsidRPr="00803B22" w:rsidRDefault="00775EE9" w:rsidP="00775EE9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CBB9" w14:textId="77777777" w:rsidR="00DA13DE" w:rsidRDefault="00DA1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6D307" w14:textId="77777777" w:rsidR="00DA13DE" w:rsidRDefault="00DA1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ACD3" w14:textId="77777777" w:rsidR="00DA13DE" w:rsidRDefault="00DA1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21E5-F498-491C-A9B3-F139349E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547</Words>
  <Characters>5781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2023-11-23T08:37:00Z</dcterms:created>
  <dcterms:modified xsi:type="dcterms:W3CDTF">2023-11-24T09:57:00Z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