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E7A5D7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F6F02" w:rsidRPr="000F6F02">
        <w:rPr>
          <w:b/>
          <w:bCs/>
          <w:i/>
          <w:iCs/>
          <w:sz w:val="24"/>
          <w:szCs w:val="24"/>
        </w:rPr>
        <w:t>R5s230860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7F395" w:rsidR="001E41F3" w:rsidRPr="000F6F02" w:rsidRDefault="000F6F0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F6F02">
              <w:rPr>
                <w:rFonts w:cs="Arial"/>
                <w:b/>
                <w:bCs/>
                <w:color w:val="000000"/>
                <w:sz w:val="28"/>
                <w:szCs w:val="28"/>
              </w:rPr>
              <w:t>3269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5F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8C5AA4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7AA32" w:rsidR="001E41F3" w:rsidRDefault="00000000" w:rsidP="009C5B9C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3E4752">
                <w:t xml:space="preserve">Correction to NR MAC testcase </w:t>
              </w:r>
              <w:r w:rsidR="007C47A5">
                <w:t>7.1.1.9.1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16995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25286">
              <w:rPr>
                <w:noProof/>
              </w:rPr>
              <w:t>1</w:t>
            </w:r>
            <w:r w:rsidR="003E4752">
              <w:rPr>
                <w:noProof/>
              </w:rPr>
              <w:t>1</w:t>
            </w:r>
            <w:r w:rsidR="009F562A">
              <w:rPr>
                <w:noProof/>
              </w:rPr>
              <w:t>-</w:t>
            </w:r>
            <w:r w:rsidR="007C47A5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66E38" w14:textId="5356D536" w:rsidR="009F4086" w:rsidRDefault="009F4086" w:rsidP="009F4086">
            <w:pPr>
              <w:pStyle w:val="B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1. </w:t>
            </w:r>
            <w:r w:rsidR="004B2F49">
              <w:rPr>
                <w:rFonts w:ascii="Arial" w:hAnsi="Arial" w:cs="Arial"/>
                <w:lang w:eastAsia="zh-CN"/>
              </w:rPr>
              <w:t xml:space="preserve">After the step 29 is finished the SS </w:t>
            </w:r>
            <w:r w:rsidR="00E9308F">
              <w:rPr>
                <w:rFonts w:ascii="Arial" w:hAnsi="Arial" w:cs="Arial"/>
                <w:lang w:eastAsia="zh-CN"/>
              </w:rPr>
              <w:t xml:space="preserve">test </w:t>
            </w:r>
            <w:r w:rsidR="004B2F49">
              <w:rPr>
                <w:rFonts w:ascii="Arial" w:hAnsi="Arial" w:cs="Arial"/>
                <w:lang w:eastAsia="zh-CN"/>
              </w:rPr>
              <w:t>mode is changed from transparent to normal. However</w:t>
            </w:r>
            <w:r w:rsidR="00E9308F">
              <w:rPr>
                <w:rFonts w:ascii="Arial" w:hAnsi="Arial" w:cs="Arial"/>
                <w:lang w:eastAsia="zh-CN"/>
              </w:rPr>
              <w:t>,</w:t>
            </w:r>
            <w:r w:rsidR="004B2F49">
              <w:rPr>
                <w:rFonts w:ascii="Arial" w:hAnsi="Arial" w:cs="Arial"/>
                <w:lang w:eastAsia="zh-CN"/>
              </w:rPr>
              <w:t xml:space="preserve"> the UL grant is enabled before the SS mode change which can lead to a </w:t>
            </w:r>
            <w:proofErr w:type="spellStart"/>
            <w:r w:rsidR="004B2F49">
              <w:rPr>
                <w:rFonts w:ascii="Arial" w:hAnsi="Arial" w:cs="Arial"/>
                <w:lang w:eastAsia="zh-CN"/>
              </w:rPr>
              <w:t>sitatuon</w:t>
            </w:r>
            <w:proofErr w:type="spellEnd"/>
            <w:r w:rsidR="004B2F49">
              <w:rPr>
                <w:rFonts w:ascii="Arial" w:hAnsi="Arial" w:cs="Arial"/>
                <w:lang w:eastAsia="zh-CN"/>
              </w:rPr>
              <w:t xml:space="preserve"> where UE sends a BSR which is then received as an unexpected DRB indication and causes TTCN to fail the test. </w:t>
            </w:r>
            <w:proofErr w:type="gramStart"/>
            <w:r w:rsidR="004B2F49">
              <w:rPr>
                <w:rFonts w:ascii="Arial" w:hAnsi="Arial" w:cs="Arial"/>
                <w:lang w:eastAsia="zh-CN"/>
              </w:rPr>
              <w:t>In order to</w:t>
            </w:r>
            <w:proofErr w:type="gramEnd"/>
            <w:r w:rsidR="004B2F49">
              <w:rPr>
                <w:rFonts w:ascii="Arial" w:hAnsi="Arial" w:cs="Arial"/>
                <w:lang w:eastAsia="zh-CN"/>
              </w:rPr>
              <w:t xml:space="preserve"> improve stability of the test we propose to swap the order of changing SS mode and enabling the grant so that the situation above cannot happen</w:t>
            </w:r>
            <w:r w:rsidR="00E9308F">
              <w:rPr>
                <w:rFonts w:ascii="Arial" w:hAnsi="Arial" w:cs="Arial"/>
                <w:lang w:eastAsia="zh-CN"/>
              </w:rPr>
              <w:t>.</w:t>
            </w:r>
          </w:p>
          <w:p w14:paraId="6CA642DA" w14:textId="453E6796" w:rsidR="007C47A5" w:rsidRPr="005D7059" w:rsidRDefault="009F4086" w:rsidP="009F4086">
            <w:pPr>
              <w:pStyle w:val="B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2. Due to addition of step 4a (</w:t>
            </w:r>
            <w:r>
              <w:t>R5-232641)</w:t>
            </w:r>
            <w:r>
              <w:rPr>
                <w:rFonts w:ascii="Arial" w:hAnsi="Arial" w:cs="Arial"/>
                <w:lang w:eastAsia="zh-CN"/>
              </w:rPr>
              <w:t xml:space="preserve"> it is necessary to enable the UL grant to allow UE to perform this optional step</w:t>
            </w:r>
            <w:r w:rsidR="00E9308F">
              <w:rPr>
                <w:rFonts w:ascii="Arial" w:hAnsi="Arial" w:cs="Arial"/>
                <w:lang w:eastAsia="zh-CN"/>
              </w:rPr>
              <w:t>.</w:t>
            </w:r>
          </w:p>
          <w:p w14:paraId="708AA7DE" w14:textId="79DC2CC0" w:rsidR="001534C7" w:rsidRPr="005D7059" w:rsidRDefault="001534C7" w:rsidP="007C47A5">
            <w:pPr>
              <w:pStyle w:val="B2"/>
              <w:ind w:left="360" w:firstLine="0"/>
              <w:rPr>
                <w:rFonts w:ascii="Arial" w:hAnsi="Arial" w:cs="Arial"/>
                <w:highlight w:val="yellow"/>
                <w:lang w:eastAsia="zh-CN"/>
              </w:rPr>
            </w:pP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EA824" w14:textId="77777777" w:rsidR="001534C7" w:rsidRDefault="00E9308F" w:rsidP="007C47A5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Swapping the order of changing SS test mode and start of the UL grant.</w:t>
            </w:r>
          </w:p>
          <w:p w14:paraId="31C656EC" w14:textId="420E2462" w:rsidR="00E9308F" w:rsidRPr="003A38D1" w:rsidRDefault="00E9308F" w:rsidP="007C47A5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noProof/>
              </w:rPr>
            </w:pPr>
            <w:r w:rsidRPr="00E9308F">
              <w:rPr>
                <w:rFonts w:cs="Arial"/>
                <w:lang w:val="en-US" w:eastAsia="zh-CN"/>
              </w:rPr>
              <w:t>UL grant is started prior start of the f_TC_7_1_1_9_1_Step5to9A but the 3</w:t>
            </w:r>
            <w:r w:rsidRPr="00E9308F">
              <w:rPr>
                <w:rFonts w:cs="Arial"/>
                <w:vertAlign w:val="superscript"/>
                <w:lang w:val="en-US" w:eastAsia="zh-CN"/>
              </w:rPr>
              <w:t>rd</w:t>
            </w:r>
            <w:r w:rsidRPr="00E9308F">
              <w:rPr>
                <w:rFonts w:cs="Arial"/>
                <w:lang w:val="en-US" w:eastAsia="zh-CN"/>
              </w:rPr>
              <w:t xml:space="preserve"> parameter of the function is toggled to true to indicate that the grant doesn’t have to be started inside anymore.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FF37B" w:rsidR="001534C7" w:rsidRPr="00482712" w:rsidRDefault="00E9308F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1 is to prevent race condition and improve stability of the test after step 29. Change 2 is make the step 4a possible in ENDC variant of the test.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FD00AE" w:rsidR="001534C7" w:rsidRDefault="007C47A5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7.1.1.9.1</w:t>
            </w:r>
            <w:r w:rsidR="003E4752">
              <w:rPr>
                <w:noProof/>
              </w:rPr>
              <w:t>.NR5GC</w:t>
            </w:r>
            <w:r>
              <w:rPr>
                <w:noProof/>
              </w:rPr>
              <w:t xml:space="preserve"> and ENDC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04D0C7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D27625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669367A6" w:rsidR="00464805" w:rsidRDefault="00B67E7A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34B20247" w:rsidR="00464805" w:rsidRPr="00345402" w:rsidRDefault="00AA4187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4187">
              <w:rPr>
                <w:rFonts w:ascii="Arial" w:hAnsi="Arial" w:cs="Arial"/>
                <w:lang w:val="en-US" w:eastAsia="en-GB"/>
              </w:rPr>
              <w:t>f_TC_7_1_1_9_1_Step24to29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4E0B" w14:textId="77777777" w:rsidR="00BF4326" w:rsidRDefault="00637F3D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1D04A9">
              <w:rPr>
                <w:rFonts w:ascii="Arial" w:hAnsi="Arial" w:cs="Arial"/>
                <w:lang w:eastAsia="zh-CN"/>
              </w:rPr>
              <w:t xml:space="preserve"> </w:t>
            </w:r>
            <w:r w:rsidR="00AA4187">
              <w:rPr>
                <w:rFonts w:ascii="Arial" w:hAnsi="Arial" w:cs="Arial"/>
                <w:lang w:eastAsia="zh-CN"/>
              </w:rPr>
              <w:t xml:space="preserve">After the step 29 is finished the SS mode is changed from transparent to normal. </w:t>
            </w:r>
            <w:proofErr w:type="gramStart"/>
            <w:r w:rsidR="00AA4187">
              <w:rPr>
                <w:rFonts w:ascii="Arial" w:hAnsi="Arial" w:cs="Arial"/>
                <w:lang w:eastAsia="zh-CN"/>
              </w:rPr>
              <w:t>However</w:t>
            </w:r>
            <w:proofErr w:type="gramEnd"/>
            <w:r w:rsidR="00AA4187">
              <w:rPr>
                <w:rFonts w:ascii="Arial" w:hAnsi="Arial" w:cs="Arial"/>
                <w:lang w:eastAsia="zh-CN"/>
              </w:rPr>
              <w:t xml:space="preserve"> the UL grant is enabled before the SS mode change which can lead to a </w:t>
            </w:r>
            <w:proofErr w:type="spellStart"/>
            <w:r w:rsidR="00AA4187">
              <w:rPr>
                <w:rFonts w:ascii="Arial" w:hAnsi="Arial" w:cs="Arial"/>
                <w:lang w:eastAsia="zh-CN"/>
              </w:rPr>
              <w:t>sitatuon</w:t>
            </w:r>
            <w:proofErr w:type="spellEnd"/>
            <w:r w:rsidR="00AA4187">
              <w:rPr>
                <w:rFonts w:ascii="Arial" w:hAnsi="Arial" w:cs="Arial"/>
                <w:lang w:eastAsia="zh-CN"/>
              </w:rPr>
              <w:t xml:space="preserve"> where UE sends a BSR which is then received as an unexpected DRB indication and causes TTCN to fail the test due to unexpected DRB indication. </w:t>
            </w:r>
            <w:proofErr w:type="gramStart"/>
            <w:r w:rsidR="00AA4187">
              <w:rPr>
                <w:rFonts w:ascii="Arial" w:hAnsi="Arial" w:cs="Arial"/>
                <w:lang w:eastAsia="zh-CN"/>
              </w:rPr>
              <w:t>In order to</w:t>
            </w:r>
            <w:proofErr w:type="gramEnd"/>
            <w:r w:rsidR="00AA4187">
              <w:rPr>
                <w:rFonts w:ascii="Arial" w:hAnsi="Arial" w:cs="Arial"/>
                <w:lang w:eastAsia="zh-CN"/>
              </w:rPr>
              <w:t xml:space="preserve"> improve stability of the test we propose to swap the order of changing SS mode and enabling the grant so that the situation above cannot happen.</w:t>
            </w:r>
          </w:p>
          <w:p w14:paraId="47914ADA" w14:textId="0460456C" w:rsidR="00AA4187" w:rsidRPr="001D04A9" w:rsidRDefault="00AA4187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Changes 2 ad 3.1 are associated with this change.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5B5A9866" w:rsidR="00023A3F" w:rsidRPr="00345402" w:rsidRDefault="00AA4187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Removed start of the UL grant from the </w:t>
            </w:r>
            <w:r w:rsidRPr="00AA4187">
              <w:rPr>
                <w:rFonts w:cs="Arial"/>
                <w:lang w:val="en-US" w:eastAsia="zh-CN"/>
              </w:rPr>
              <w:t>f_TC_7_1_1_9_1_Step24to29</w:t>
            </w:r>
            <w:r>
              <w:rPr>
                <w:rFonts w:cs="Arial"/>
                <w:lang w:val="en-US" w:eastAsia="zh-CN"/>
              </w:rPr>
              <w:t xml:space="preserve"> and moved it after changing the SS mode from transparent to normal.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0B8E7C3E" w:rsidR="00464805" w:rsidRPr="00345402" w:rsidRDefault="00B47CD2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47CD2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B47CD2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ACD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function f_TC_7_1_1_9_1_Step24to29(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, B6_Type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LCID,template</w:t>
            </w:r>
            <w:proofErr w:type="spellEnd"/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 (value)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NR_RadioBearerList_Type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p_NR_RadioBearerList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, template (omit)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NR_HarqProcessConfig_Type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p_NR_HarqProcessConfig_UL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:= omit) runs on NR_BASE_PTC</w:t>
            </w:r>
          </w:p>
          <w:p w14:paraId="16DDCA0D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>/@sic R5s200855 R5-206320 sic@</w:t>
            </w:r>
          </w:p>
          <w:p w14:paraId="559D047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NR_UplinkBWP_Type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UplinkBWP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f_NR_CellInfo_GetUplinkBWP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tsc_NR_BWP_Id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</w:t>
            </w:r>
          </w:p>
          <w:p w14:paraId="03C0A4A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NR_ResourceAllocation_Type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1079F56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NR_MAC_SDU_Type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v_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EncodedRlcPdu1;</w:t>
            </w:r>
            <w:proofErr w:type="gramEnd"/>
          </w:p>
          <w:p w14:paraId="31C79276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var NR_DRB_COMMON_IND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v_NR_DRB_COMMON_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504A74E2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372EEE6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NR_HarqProcessConfig_Type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v_NR_HarqProcessConfig_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SpecificSubset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:= {0,2,3,4,6,7 }};//@sic R5s211710 sic@</w:t>
            </w:r>
          </w:p>
          <w:p w14:paraId="7B43BD8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</w:t>
            </w:r>
          </w:p>
          <w:p w14:paraId="70C9D06E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CommonRadioBearerConfig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p_NR_RadioBearerList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);//@sic R5s200855 sic@</w:t>
            </w:r>
          </w:p>
          <w:p w14:paraId="094E12C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//@siclog "Step 24A"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@</w:t>
            </w:r>
          </w:p>
          <w:p w14:paraId="13326DA1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//The SS ignores scheduling requests and does not allocate any uplink grant.</w:t>
            </w:r>
          </w:p>
          <w:p w14:paraId="10A4621A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//@sic R5s201457 sic@</w:t>
            </w:r>
          </w:p>
          <w:p w14:paraId="0D54442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Stop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-,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cs_NR_UplinkTimeAlignment_Keep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</w:t>
            </w:r>
          </w:p>
          <w:p w14:paraId="74C77BA9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SystemIndCtrlConfig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cds_NR_SystemIndCtrl_SchedReq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(enable));</w:t>
            </w:r>
          </w:p>
          <w:p w14:paraId="23DFE706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IgnoreNRSR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>= activate(a_NR5GC_SR_Handler(nr_Cell1)); @sic R5-204418 R5s230322 sic@</w:t>
            </w:r>
          </w:p>
          <w:p w14:paraId="5FAEA8E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</w:t>
            </w:r>
          </w:p>
          <w:p w14:paraId="4A93341C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//@siclog "Step 25"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@</w:t>
            </w:r>
          </w:p>
          <w:p w14:paraId="0C42EFDD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//The SS transmits MAC PDU using same HARQ process and NDI as in step 17.</w:t>
            </w:r>
          </w:p>
          <w:p w14:paraId="7EF8B504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lastRenderedPageBreak/>
              <w:t xml:space="preserve">    //PDCP SDU = 37B + 3B PDCP Header + 3B RLC Header + 2B MAC Header = 45B = 360 bits (an allowed TB size as per 38.523-3 Annex B)</w:t>
            </w:r>
          </w:p>
          <w:p w14:paraId="2645627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//@sic R5s201457 sic@</w:t>
            </w:r>
          </w:p>
          <w:p w14:paraId="4EDEA354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f_NR_SS_CellConfig_DciDlInfo_ReOrNewtransmission(nr_Cell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1,-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,cs_NR_TransportBlockRetransmission(tsc_NR_DefaultGrant_Imcs), -,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cs_HarqProcessConfig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(1)); //@sic R5s211710 sic@</w:t>
            </w:r>
          </w:p>
          <w:p w14:paraId="4E2CA747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v_EncodedRlcPdu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1:=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f_NR_RLC_AMD_FullPDU_Encvalue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(0,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tsc_NR_P_NoPoll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, f_NR_PDCP_PDU_Encvalue(f_NR_ReturnDefaultPDCP_PDU(3,crs_NR_PDCP_SDU_37B)));  //@sic R5-227518 sic@</w:t>
            </w:r>
          </w:p>
          <w:p w14:paraId="221A3FDD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DRB.send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cas_NR_DRB_COMMON_REQ_MAC_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PDUList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,</w:t>
            </w:r>
          </w:p>
          <w:p w14:paraId="6410B86E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                                          {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( {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>cs_NR_MAC_SDU_SubPDU_LI8(p_LCID,v_EncodedRlcPdu1)}, omit)})); //@sic R5s211710 sic@</w:t>
            </w:r>
          </w:p>
          <w:p w14:paraId="7080482C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45DB5A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//@siclog "Step 26 "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@</w:t>
            </w:r>
          </w:p>
          <w:p w14:paraId="1A0D757F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//Indication of Scheduling Request</w:t>
            </w:r>
          </w:p>
          <w:p w14:paraId="11614FB9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car_NR_SYSTEM_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cr_NR_SystemIndication_SchedReq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));</w:t>
            </w:r>
          </w:p>
          <w:p w14:paraId="5D3C23BA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733874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//@siclog "Step 27"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@</w:t>
            </w:r>
          </w:p>
          <w:p w14:paraId="3ED8F65F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24707CF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ResourceAllocation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f_NR_ResourceAllocation_UplinkGrant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(384,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v_NR_UplinkBWP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 // 384 bits  @sic R5s201457 sic@</w:t>
            </w:r>
          </w:p>
          <w:p w14:paraId="0A77038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f_NR_OneULGrantTransmission_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NDI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v_NR_ResourceAllocation,cs_HarqProcessConfig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(1),-, false);// @sic R5s201457 R5s220669 sic@</w:t>
            </w:r>
          </w:p>
          <w:p w14:paraId="12CDEAF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</w:t>
            </w:r>
          </w:p>
          <w:p w14:paraId="00BBD8AE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  // @siclog "Step 28"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@</w:t>
            </w:r>
          </w:p>
          <w:p w14:paraId="4174419C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DRB.receive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car_NR_DRB_COMMON_IND_MAC_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PDUList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cr_TimingInfo_Any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,</w:t>
            </w:r>
          </w:p>
          <w:p w14:paraId="2405D292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                                              {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cr_NR_UL_MAC_PDU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( {</w:t>
            </w:r>
            <w:proofErr w:type="spellStart"/>
            <w:proofErr w:type="gramEnd"/>
            <w:r w:rsidRPr="00AA4187">
              <w:rPr>
                <w:rFonts w:ascii="Arial" w:hAnsi="Arial" w:cs="Arial"/>
                <w:lang w:eastAsia="de-DE"/>
              </w:rPr>
              <w:t>cr_NR_MAC_SDU_SubPDU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(?,?)},*,*)})) -&gt; value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v_NR_DRB_COMMON_IND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;</w:t>
            </w:r>
          </w:p>
          <w:p w14:paraId="0E6BE244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>__FILE__, __LINE__, "Step 28");</w:t>
            </w:r>
          </w:p>
          <w:p w14:paraId="5BD3F92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</w:t>
            </w:r>
          </w:p>
          <w:p w14:paraId="6E0A650C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 @siclog "Step 29"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@</w:t>
            </w:r>
          </w:p>
          <w:p w14:paraId="1FD35E52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//The SS transmits a STATUS PDU.</w:t>
            </w:r>
          </w:p>
          <w:p w14:paraId="0AD62511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 Restrict the SS to use of the HARQ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proccess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 id used by the test case</w:t>
            </w:r>
          </w:p>
          <w:p w14:paraId="5458B645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f_NR_SS_CellConfig_DciDlInfo_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Automatic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-,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v_NR_HarqProcessConfig_DL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 //@sic R5s211710 R5s220506 sic@</w:t>
            </w:r>
          </w:p>
          <w:p w14:paraId="6A555EA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1C90C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f_NR_RLC_Status_MAC_PDU_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Tx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A4187">
              <w:rPr>
                <w:rFonts w:ascii="Arial" w:hAnsi="Arial" w:cs="Arial"/>
                <w:lang w:eastAsia="de-DE"/>
              </w:rPr>
              <w:t>p_LCID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 xml:space="preserve">, 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 //@sic R5-204418 R5s201457 sic@</w:t>
            </w:r>
          </w:p>
          <w:p w14:paraId="2AEBA612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</w:t>
            </w:r>
          </w:p>
          <w:p w14:paraId="2D4ED0B7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SystemIndCtrlConfig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cds_NR_SystemIndCtrl_SchedReq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(disable)); //Disable SR indications.</w:t>
            </w:r>
          </w:p>
          <w:p w14:paraId="43A9BD9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SystemIndCtrlConfig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cds_NR_SystemIndCtrl_UL_HARQ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(disable)); //Disable UL HARQ indications.</w:t>
            </w:r>
          </w:p>
          <w:p w14:paraId="61DB442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D1DD57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, -,-,-,-,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p_NR_HarqProcessConfig_UL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 //Default Grant configuration.</w:t>
            </w:r>
          </w:p>
          <w:p w14:paraId="1525184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B21A5E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4E557C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 The default handler a_NR5GC_SR_Handler can remain activated as there is no requirement in the prose to check that UE doesn't send SR</w:t>
            </w:r>
          </w:p>
          <w:p w14:paraId="4D65E34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  //deactivate(</w:t>
            </w:r>
            <w:proofErr w:type="spellStart"/>
            <w:r w:rsidRPr="00AA4187">
              <w:rPr>
                <w:rFonts w:ascii="Arial" w:hAnsi="Arial" w:cs="Arial"/>
                <w:lang w:eastAsia="de-DE"/>
              </w:rPr>
              <w:t>v_IgnoreNRSR</w:t>
            </w:r>
            <w:proofErr w:type="spellEnd"/>
            <w:r w:rsidRPr="00AA4187">
              <w:rPr>
                <w:rFonts w:ascii="Arial" w:hAnsi="Arial" w:cs="Arial"/>
                <w:lang w:eastAsia="de-DE"/>
              </w:rPr>
              <w:t>); @sic R5-</w:t>
            </w:r>
            <w:proofErr w:type="gramStart"/>
            <w:r w:rsidRPr="00AA4187">
              <w:rPr>
                <w:rFonts w:ascii="Arial" w:hAnsi="Arial" w:cs="Arial"/>
                <w:lang w:eastAsia="de-DE"/>
              </w:rPr>
              <w:t>204418  R</w:t>
            </w:r>
            <w:proofErr w:type="gramEnd"/>
            <w:r w:rsidRPr="00AA4187">
              <w:rPr>
                <w:rFonts w:ascii="Arial" w:hAnsi="Arial" w:cs="Arial"/>
                <w:lang w:eastAsia="de-DE"/>
              </w:rPr>
              <w:t>5s220687 R5s230322 sic@</w:t>
            </w:r>
          </w:p>
          <w:p w14:paraId="4A3AB2CB" w14:textId="58CD2782" w:rsidR="00C22877" w:rsidRPr="00CC2C25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A4187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5E27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function f_TC_7_1_1_9_1_Step24to29(DRB_Identity p_NR_DRB_Id, B6_Type p_LCID,template (value) NR_RadioBearerList_Type p_NR_RadioBearerList, template (omit) NR_HarqProcessConfig_Type p_NR_HarqProcessConfig_UL:= omit) runs on NR_BASE_PTC</w:t>
            </w:r>
          </w:p>
          <w:p w14:paraId="0EA4BC2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lastRenderedPageBreak/>
              <w:t xml:space="preserve">  { //@sic R5s200855 R5-206320 sic@</w:t>
            </w:r>
          </w:p>
          <w:p w14:paraId="60D24682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var NR_UplinkBWP_Type v_NR_UplinkBWP := f_NR_CellInfo_GetUplinkBWP(nr_Cell1, tsc_NR_BWP_Id);</w:t>
            </w:r>
          </w:p>
          <w:p w14:paraId="7DE7C11D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var NR_ResourceAllocation_Type v_NR_ResourceAllocation;</w:t>
            </w:r>
          </w:p>
          <w:p w14:paraId="3EE87836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var NR_MAC_SDU_Type v_EncodedRlcPdu1;</w:t>
            </w:r>
          </w:p>
          <w:p w14:paraId="7758811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var NR_DRB_COMMON_IND v_NR_DRB_COMMON_IND;</w:t>
            </w:r>
          </w:p>
          <w:p w14:paraId="195C2DAA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</w:t>
            </w:r>
          </w:p>
          <w:p w14:paraId="0050872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var template (value) NR_HarqProcessConfig_Type v_NR_HarqProcessConfig_DL := { SpecificSubset := {0,2,3,4,6,7 }};//@sic R5s211710 sic@</w:t>
            </w:r>
          </w:p>
          <w:p w14:paraId="2C5CFBE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</w:t>
            </w:r>
          </w:p>
          <w:p w14:paraId="063934AD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f_NR_SS_CommonRadioBearerConfig(nr_Cell1, p_NR_RadioBearerList);//@sic R5s200855 sic@</w:t>
            </w:r>
          </w:p>
          <w:p w14:paraId="5BA68B97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//@siclog "Step 24A" siclog@</w:t>
            </w:r>
          </w:p>
          <w:p w14:paraId="1F46094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//The SS ignores scheduling requests and does not allocate any uplink grant.</w:t>
            </w:r>
          </w:p>
          <w:p w14:paraId="5CDED86F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//@sic R5s201457 sic@</w:t>
            </w:r>
          </w:p>
          <w:p w14:paraId="6C220CE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f_NR_ULGrantConfiguration_Stop(nr_Cell1, -, cs_NR_UplinkTimeAlignment_Keep);</w:t>
            </w:r>
          </w:p>
          <w:p w14:paraId="7155564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f_NR_SS_SystemIndCtrlConfig(nr_Cell1, cds_NR_SystemIndCtrl_SchedReq(enable));</w:t>
            </w:r>
          </w:p>
          <w:p w14:paraId="71DAC3C4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 v_IgnoreNRSR := activate(a_NR5GC_SR_Handler(nr_Cell1)); @sic R5-204418 R5s230322 sic@</w:t>
            </w:r>
          </w:p>
          <w:p w14:paraId="7095336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</w:t>
            </w:r>
          </w:p>
          <w:p w14:paraId="26E20AB4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//@siclog "Step 25" siclog@</w:t>
            </w:r>
          </w:p>
          <w:p w14:paraId="48C160D9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//The SS transmits MAC PDU using same HARQ process and NDI as in step 17.</w:t>
            </w:r>
          </w:p>
          <w:p w14:paraId="3DAD4D4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//PDCP SDU = 37B + 3B PDCP Header + 3B RLC Header + 2B MAC Header = 45B = 360 bits (an allowed TB size as per 38.523-3 Annex B)</w:t>
            </w:r>
          </w:p>
          <w:p w14:paraId="3C7AA4F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//@sic R5s201457 sic@</w:t>
            </w:r>
          </w:p>
          <w:p w14:paraId="4816669A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f_NR_SS_CellConfig_DciDlInfo_ReOrNewtransmission(nr_Cell1,-,cs_NR_TransportBlockRetransmission(tsc_NR_DefaultGrant_Imcs), -, cs_HarqProcessConfig(1)); //@sic R5s211710 sic@</w:t>
            </w:r>
          </w:p>
          <w:p w14:paraId="1E6AEC8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v_EncodedRlcPdu1:= f_NR_RLC_AMD_FullPDU_Encvalue(0, tsc_NR_P_NoPoll, f_NR_PDCP_PDU_Encvalue(f_NR_ReturnDefaultPDCP_PDU(3,crs_NR_PDCP_SDU_37B)));  //@sic R5-227518 sic@</w:t>
            </w:r>
          </w:p>
          <w:p w14:paraId="06FFBA14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DRB.send(cas_NR_DRB_COMMON_REQ_MAC_PDUList(nr_Cell1, p_NR_DRB_Id, cs_TimingInfo_Now,</w:t>
            </w:r>
          </w:p>
          <w:p w14:paraId="1B9240FF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                                          {cs_NR_DL_MAC_PDU_SDU_SubPDU_Padding ( {cs_NR_MAC_SDU_SubPDU_LI8(p_LCID,v_EncodedRlcPdu1)}, omit)})); //@sic R5s211710 sic@</w:t>
            </w:r>
          </w:p>
          <w:p w14:paraId="54D44529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E6E1D85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//@siclog "Step 26 " siclog@</w:t>
            </w:r>
          </w:p>
          <w:p w14:paraId="116F592D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//Indication of Scheduling Request</w:t>
            </w:r>
          </w:p>
          <w:p w14:paraId="77BCCF8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SYSIND.receive(car_NR_SYSTEM_IND(nr_Cell1, cr_NR_SystemIndication_SchedReq));</w:t>
            </w:r>
          </w:p>
          <w:p w14:paraId="2171CF5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</w:t>
            </w:r>
          </w:p>
          <w:p w14:paraId="262B6B0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//@siclog "Step 27" siclog@</w:t>
            </w:r>
          </w:p>
          <w:p w14:paraId="6AB50CF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3EBFF08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v_NR_ResourceAllocation := f_NR_ResourceAllocation_UplinkGrant(384, v_NR_UplinkBWP); // 384 bits  @sic R5s201457 sic@</w:t>
            </w:r>
          </w:p>
          <w:p w14:paraId="647BEBE5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f_NR_OneULGrantTransmission_NDI(nr_Cell1, cs_TimingInfo_Now, v_NR_ResourceAllocation,cs_HarqProcessConfig(1),-, false);// @sic R5s201457 R5s220669 sic@</w:t>
            </w:r>
          </w:p>
          <w:p w14:paraId="0115A38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</w:t>
            </w:r>
          </w:p>
          <w:p w14:paraId="362E7A9C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  // @siclog "Step 28" siclog@</w:t>
            </w:r>
          </w:p>
          <w:p w14:paraId="302277FC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DRB.receive(car_NR_DRB_COMMON_IND_MAC_PDUList(nr_Cell1, p_NR_DRB_Id, cr_TimingInfo_Any,</w:t>
            </w:r>
          </w:p>
          <w:p w14:paraId="3561BE29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                                              {cr_NR_UL_MAC_PDU ( {cr_NR_MAC_SDU_SubPDU(?,?)},*,*)})) -&gt; value v_NR_DRB_COMMON_IND;</w:t>
            </w:r>
          </w:p>
          <w:p w14:paraId="01C90CE8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f_NR_PreliminaryPass(__FILE__, __LINE__, "Step 28");</w:t>
            </w:r>
          </w:p>
          <w:p w14:paraId="1900C3E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</w:t>
            </w:r>
          </w:p>
          <w:p w14:paraId="4D672691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 @siclog "Step 29" siclog@</w:t>
            </w:r>
          </w:p>
          <w:p w14:paraId="093F7061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//The SS transmits a STATUS PDU.</w:t>
            </w:r>
          </w:p>
          <w:p w14:paraId="61C6FBB3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 Restrict the SS to use of the HARQ proccess id used by the test case</w:t>
            </w:r>
          </w:p>
          <w:p w14:paraId="29B2E04A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f_NR_SS_CellConfig_DciDlInfo_Automatic(nr_Cell1, -, v_NR_HarqProcessConfig_DL); //@sic R5s211710 R5s220506 sic@</w:t>
            </w:r>
          </w:p>
          <w:p w14:paraId="4E533DB1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A727BBA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f_NR_RLC_Status_MAC_PDU_Tx(p_LCID, 1, p_NR_DRB_Id); //@sic R5-204418 R5s201457 sic@</w:t>
            </w:r>
          </w:p>
          <w:p w14:paraId="450172E6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</w:t>
            </w:r>
          </w:p>
          <w:p w14:paraId="63A1C3B5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lastRenderedPageBreak/>
              <w:t xml:space="preserve">    f_NR_SS_SystemIndCtrlConfig(nr_Cell1, cds_NR_SystemIndCtrl_SchedReq(disable)); //Disable SR indications.</w:t>
            </w:r>
          </w:p>
          <w:p w14:paraId="4FDDF502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f_NR_SS_SystemIndCtrlConfig(nr_Cell1, cds_NR_SystemIndCtrl_UL_HARQ(disable)); //Disable UL HARQ indications.</w:t>
            </w:r>
          </w:p>
          <w:p w14:paraId="110D2A0B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1129315" w14:textId="2FC17CD3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</w:t>
            </w:r>
            <w:r w:rsidRPr="00AA4187">
              <w:rPr>
                <w:rFonts w:ascii="Arial" w:hAnsi="Arial"/>
                <w:noProof/>
                <w:highlight w:val="yellow"/>
              </w:rPr>
              <w:t>//REMOVED f_NR_ULGrantConfiguration_Start(nr_Cell1, cs_TimingInfo_Now, -,-,-,-,p_NR_HarqProcessConfig_UL); //Default Grant configuration</w:t>
            </w:r>
            <w:r w:rsidRPr="00AA4187">
              <w:rPr>
                <w:rFonts w:ascii="Arial" w:hAnsi="Arial"/>
                <w:noProof/>
              </w:rPr>
              <w:t>.</w:t>
            </w:r>
          </w:p>
          <w:p w14:paraId="00A1511E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7B1A020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458B642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 The default handler a_NR5GC_SR_Handler can remain activated as there is no requirement in the prose to check that UE doesn't send SR</w:t>
            </w:r>
          </w:p>
          <w:p w14:paraId="5A54BD9E" w14:textId="77777777" w:rsidR="00AA4187" w:rsidRPr="00AA4187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  //deactivate(v_IgnoreNRSR); @sic R5-204418  R5s220687 R5s230322 sic@</w:t>
            </w:r>
          </w:p>
          <w:p w14:paraId="2D3CAA79" w14:textId="7FFB46B6" w:rsidR="006A4E93" w:rsidRPr="001C599F" w:rsidRDefault="00AA4187" w:rsidP="00AA418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A4187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09272A06" w14:textId="77777777" w:rsidR="00045309" w:rsidRDefault="00045309" w:rsidP="00045309"/>
    <w:p w14:paraId="15330FAD" w14:textId="77777777" w:rsidR="00107393" w:rsidRDefault="00107393" w:rsidP="00045309"/>
    <w:p w14:paraId="618CCBA0" w14:textId="7153F11A" w:rsidR="00107393" w:rsidRPr="00FD579F" w:rsidRDefault="00107393" w:rsidP="00107393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</w:p>
    <w:p w14:paraId="3E586E50" w14:textId="77777777" w:rsidR="00107393" w:rsidRDefault="00107393" w:rsidP="00045309"/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07393" w14:paraId="77CE2823" w14:textId="77777777" w:rsidTr="00925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C3C" w14:textId="7C9BDEC8" w:rsidR="00107393" w:rsidRDefault="00B67E7A" w:rsidP="009255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4DF" w14:textId="31005BA3" w:rsidR="00107393" w:rsidRPr="00345402" w:rsidRDefault="00257E73" w:rsidP="009255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57E73">
              <w:rPr>
                <w:rFonts w:ascii="Arial" w:hAnsi="Arial" w:cs="Arial"/>
                <w:lang w:val="en-US" w:eastAsia="en-GB"/>
              </w:rPr>
              <w:t>fl_TC_7_1_1_9_1_NR_TestBody</w:t>
            </w:r>
          </w:p>
        </w:tc>
      </w:tr>
      <w:tr w:rsidR="00107393" w14:paraId="08FB3D48" w14:textId="77777777" w:rsidTr="0092556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D1B5" w14:textId="77777777" w:rsidR="00107393" w:rsidRDefault="00107393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AA82" w14:textId="3F91324D" w:rsidR="00107393" w:rsidRPr="001D04A9" w:rsidRDefault="00107393" w:rsidP="00B808D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1D04A9">
              <w:rPr>
                <w:rFonts w:ascii="Arial" w:hAnsi="Arial" w:cs="Arial"/>
                <w:lang w:eastAsia="zh-CN"/>
              </w:rPr>
              <w:t xml:space="preserve"> </w:t>
            </w:r>
            <w:r w:rsidR="00B808D8">
              <w:rPr>
                <w:rFonts w:ascii="Arial" w:hAnsi="Arial" w:cs="Arial"/>
                <w:lang w:eastAsia="zh-CN"/>
              </w:rPr>
              <w:t>Follow up on the Change 1</w:t>
            </w:r>
          </w:p>
        </w:tc>
      </w:tr>
      <w:tr w:rsidR="00107393" w14:paraId="7C6B283B" w14:textId="77777777" w:rsidTr="00925563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6F8" w14:textId="77777777" w:rsidR="00107393" w:rsidRDefault="00107393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A54" w14:textId="342085DA" w:rsidR="00107393" w:rsidRPr="00345402" w:rsidRDefault="00B808D8" w:rsidP="0092556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Added</w:t>
            </w:r>
            <w:r w:rsidR="00107393">
              <w:rPr>
                <w:rFonts w:cs="Arial"/>
                <w:lang w:val="en-US" w:eastAsia="zh-CN"/>
              </w:rPr>
              <w:t xml:space="preserve"> start of the UL grant after changing the SS mode from transparent to normal.</w:t>
            </w:r>
          </w:p>
        </w:tc>
      </w:tr>
      <w:tr w:rsidR="00107393" w14:paraId="00F1745A" w14:textId="77777777" w:rsidTr="00925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590B" w14:textId="77777777" w:rsidR="00107393" w:rsidRDefault="00107393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CD57" w14:textId="3069B953" w:rsidR="00107393" w:rsidRPr="00345402" w:rsidRDefault="00107393" w:rsidP="00925563">
            <w:pPr>
              <w:spacing w:after="0"/>
              <w:rPr>
                <w:rFonts w:ascii="Arial" w:hAnsi="Arial" w:cs="Arial"/>
                <w:lang w:eastAsia="en-GB"/>
              </w:rPr>
            </w:pPr>
            <w:r w:rsidRPr="00107393">
              <w:rPr>
                <w:rFonts w:ascii="Arial" w:hAnsi="Arial" w:cs="Arial"/>
                <w:lang w:eastAsia="en-GB"/>
              </w:rPr>
              <w:t>MAC_NR5GC.ttcn</w:t>
            </w:r>
          </w:p>
        </w:tc>
      </w:tr>
      <w:tr w:rsidR="00107393" w14:paraId="112B15FA" w14:textId="77777777" w:rsidTr="00925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49D5" w14:textId="77777777" w:rsidR="00107393" w:rsidRDefault="00107393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3F81" w14:textId="77777777" w:rsidR="00107393" w:rsidRPr="00345402" w:rsidRDefault="00107393" w:rsidP="00925563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7A9C72F" w14:textId="77777777" w:rsidR="00107393" w:rsidRDefault="00107393" w:rsidP="00045309"/>
    <w:p w14:paraId="2E848985" w14:textId="77777777" w:rsidR="00B808D8" w:rsidRDefault="00B808D8" w:rsidP="00B808D8">
      <w:pPr>
        <w:rPr>
          <w:lang w:val="en-US" w:eastAsia="zh-CN"/>
        </w:rPr>
      </w:pPr>
    </w:p>
    <w:p w14:paraId="2D9C86A3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08D8" w:rsidRPr="00CC2C25" w14:paraId="4281D91C" w14:textId="77777777" w:rsidTr="00925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14E0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function fl_TC_7_1_1_9_1_NR_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TestBody(</w:t>
            </w:r>
            <w:proofErr w:type="spellStart"/>
            <w:proofErr w:type="gramEnd"/>
            <w:r w:rsidRPr="00B808D8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</w:t>
            </w:r>
          </w:p>
          <w:p w14:paraId="62F2C04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NR_RadioBearerList_Type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p_NR_RadioBearerList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 runs on NR5GC_PTC</w:t>
            </w:r>
          </w:p>
          <w:p w14:paraId="15C8052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/@sic R5-206320 R5-213132 sic@</w:t>
            </w:r>
          </w:p>
          <w:p w14:paraId="357B092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B6_Type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LCID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int2bit(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f_NR_LogicalChannelId_DRB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),6);</w:t>
            </w:r>
          </w:p>
          <w:p w14:paraId="4C1A0DE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NR_RLC_BearerToAddModList_Type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v_RLC_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BearerConfigList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1E944BB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NR_RLC_BearerToAddModList_Type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v_NR_RLC_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BearerToAddModList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;   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    //@sic R5s201457 sic@</w:t>
            </w:r>
          </w:p>
          <w:p w14:paraId="3A2A259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RLC_Config.am.ul_AM_RLC.t_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PollRetransmit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_T_PollRetransmit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f_NR_UL_AM_T_PollRetransmit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(f_NR_CellInfo_GetIsFR1(nr_Cell1));</w:t>
            </w:r>
          </w:p>
          <w:p w14:paraId="7DF0F7D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RLC_Config.am.dl_AM_RLC.t_Reassembly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v_T_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Reassembly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f_NR_DL_AM_T_Reassembly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(f_NR_CellInfo_GetIsFR1(nr_Cell1));</w:t>
            </w:r>
          </w:p>
          <w:p w14:paraId="2060886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CellGroupConfig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CellGroupConfig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;  /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/@sic R5S210138 sic@</w:t>
            </w:r>
          </w:p>
          <w:p w14:paraId="325D07E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NR_HarqProcessConfig_Type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v_NR_HarqProcessConfig_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UL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SpecificSubset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:= {0,2,3,4,6,7 }};  //@sic R5s220669  sic@</w:t>
            </w:r>
          </w:p>
          <w:p w14:paraId="3605A6E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NR_HarqProcessConfig_Type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v_NR_HarqProcessConfig_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SpecificSubset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:= {0,2,3,4,6,7 }};  //@sic R5s220669 sic@</w:t>
            </w:r>
          </w:p>
          <w:p w14:paraId="11E1A2C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NR_DciUlInfo_Type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DciUlInfo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cs_NR_DciUlInfo_AllOmit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;</w:t>
            </w:r>
          </w:p>
          <w:p w14:paraId="182F37A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Timing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667645A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template (value)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NR_RadioBearerList_Type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v_SS_Drb_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ConfigList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= f_NR5GC_GetRadioBearerList(f_NR5GC_MobileInfo_GetDRBInfoList()); //@sic R5s221105 R5-227418 sic@</w:t>
            </w:r>
          </w:p>
          <w:p w14:paraId="625ADE8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IsDataRecvd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= false;     //@sic R5-232641 R5s230370 sic@</w:t>
            </w:r>
          </w:p>
          <w:p w14:paraId="53189A9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var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NR_PhysicalParameters_Type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PhysicalParameters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f_NR_CellInfo_GetPhysicalParameters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(nr_Cell1);   //Anritsu TTCN WA required for SA Intra-cell HO</w:t>
            </w:r>
          </w:p>
          <w:p w14:paraId="71F07F9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25C3FD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lastRenderedPageBreak/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v_SS_Drb_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ConfigList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0]:=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cs_NR_SS_RadioBearer_MAC_TestMode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cs_NR_MAC_TestModeInfo_NormalMode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);</w:t>
            </w:r>
          </w:p>
          <w:p w14:paraId="1809EF8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</w:p>
          <w:p w14:paraId="5037C2E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v_RLC_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BearerConfigList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f_NR_ReconfigureRLC_AM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</w:t>
            </w:r>
          </w:p>
          <w:p w14:paraId="063CC0C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f_NR_38508_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SetSNFieldLengthAM(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),  //@sic R5-227518 sic@</w:t>
            </w:r>
          </w:p>
          <w:p w14:paraId="63BB85BA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v_T_PollRetransmit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</w:t>
            </w:r>
          </w:p>
          <w:p w14:paraId="2C0613B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-,</w:t>
            </w:r>
          </w:p>
          <w:p w14:paraId="002E9FC9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-,</w:t>
            </w:r>
          </w:p>
          <w:p w14:paraId="17B488C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-,</w:t>
            </w:r>
          </w:p>
          <w:p w14:paraId="03EF50C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f_NR_38508_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SetSNFieldLengthAM(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),  //@sic R5-227518 sic@</w:t>
            </w:r>
          </w:p>
          <w:p w14:paraId="0EFB6D8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v_T_Reassembly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</w:t>
            </w:r>
          </w:p>
          <w:p w14:paraId="5EA64BCF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-,</w:t>
            </w:r>
          </w:p>
          <w:p w14:paraId="2CB74030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             true_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D26446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v_NR_RLC_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BearerToAddModList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= f_NR5GC_GetExisting_BearerToAddModList(true_);         //@sic R5s201457 sic@</w:t>
            </w:r>
          </w:p>
          <w:p w14:paraId="101A405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v_NR_RLC_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BearerToAddModList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2] :=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v_RLC_BearerConfigList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[0];                          //@sic R5s201457 sic@</w:t>
            </w:r>
          </w:p>
          <w:p w14:paraId="5A2404A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2D4595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//Initialise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CellGroupConfig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before sending data to UE to avoid additional delay</w:t>
            </w:r>
          </w:p>
          <w:p w14:paraId="1773EEB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599BE5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>//Anritsu TTCN WA required for SA Intra-cell HO - record macro with tsc_C_RNTI_Value3 and return it back</w:t>
            </w:r>
          </w:p>
          <w:p w14:paraId="062803F9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f_NR_SS_C_RNTI_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nr_Cell1, tsc_C_RNTI_Value3);</w:t>
            </w:r>
          </w:p>
          <w:p w14:paraId="482D1E4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f_NR_CellInfo_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SetRNTI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nr_Cell1, tsc_C_RNTI_Value3);</w:t>
            </w:r>
          </w:p>
          <w:p w14:paraId="05F06EA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Delay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0.05);</w:t>
            </w:r>
          </w:p>
          <w:p w14:paraId="73D2C29A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RachProcedureConfig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cs_NR_RachProcedureConfig_CRNTI_HO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v_NR_PhysicalParameters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 tsc_C_RNTI_Value3));</w:t>
            </w:r>
          </w:p>
          <w:p w14:paraId="7780936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Delay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0.35);</w:t>
            </w:r>
          </w:p>
          <w:p w14:paraId="1AA35080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f_NR_SS_C_RNTI_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nr_Cell1, tsc_C_RNTI_Value1);</w:t>
            </w:r>
          </w:p>
          <w:p w14:paraId="06540B0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f_NR_CellInfo_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SetRNTI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nr_Cell1, tsc_C_RNTI_Value1);</w:t>
            </w:r>
          </w:p>
          <w:p w14:paraId="6136EA4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Delay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0.05);</w:t>
            </w:r>
          </w:p>
          <w:p w14:paraId="12C743A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</w:p>
          <w:p w14:paraId="017AE93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CellGroupConfig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f_NR_GetCellGroupConfigHO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v_NR_RLC_BearerToAddModList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);      //@sic R5s210138 sic@</w:t>
            </w:r>
          </w:p>
          <w:p w14:paraId="63516F0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f_TC_7_1_1_9_1_Step0to2(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Id,v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_LCID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);</w:t>
            </w:r>
          </w:p>
          <w:p w14:paraId="461DDC3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29588B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Timing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f_NR_GetNextSendOccasion_DL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(nr_Cell1);</w:t>
            </w:r>
          </w:p>
          <w:p w14:paraId="3DAA957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CommonCellConfig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cas_NR_DciDlInfo_REQ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v_Timing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),</w:t>
            </w:r>
          </w:p>
          <w:p w14:paraId="5433FC6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cs_NR_DciDlInfo(cs_NR_DciFormat_1_X_ResourceAssignment(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-,-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,-,-,v_NR_HarqProcessConfig_DL)</w:t>
            </w:r>
          </w:p>
          <w:p w14:paraId="6966B88F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                                   , -, -))); //@sic R5s220669 sic@</w:t>
            </w:r>
          </w:p>
          <w:p w14:paraId="24C3282F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DE94B9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//@siclog "Steps 3-4a"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@</w:t>
            </w:r>
          </w:p>
          <w:p w14:paraId="2A04F83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//@sic R5s210950 R5s220795 R5-231905 R5s230322 R5-232641 sic@</w:t>
            </w:r>
          </w:p>
          <w:p w14:paraId="1BB3C15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f_NR_RLC_ReconfigurationHO_Steps1_8(nr_Cell1,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v_NR_RLC_BearerToAddModList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 cs_38508_PDCP_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Config(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-, omit, omit),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v_SS_Drb_ConfigList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true,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v_CellGroupConfig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 -, -,true);//@sic R5-213132 sic@ //Anritsu TTCN WA for 7.1.1.9.1.NR5GC</w:t>
            </w:r>
          </w:p>
          <w:p w14:paraId="5A0CA1CF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1A86A6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 @siclog "Step 4"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@</w:t>
            </w:r>
          </w:p>
          <w:p w14:paraId="2507A47A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(car_NR_SRB1_RrcPdu_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IND(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nr_Cell1, cr_38508_RRCReconfigurationComplete));// @sic R5-222044 sic@</w:t>
            </w:r>
          </w:p>
          <w:p w14:paraId="313D9DB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 @siclog "Step 4a - Void"</w:t>
            </w:r>
          </w:p>
          <w:p w14:paraId="23D8FEB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6B0FFB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 Steps left from HO: f_NR5GC_508RRC_IntraNR_HO_IntraCell_Step9_10</w:t>
            </w:r>
          </w:p>
          <w:p w14:paraId="5F4EB04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 Step 9 (after step 8) Re-configure RACH procedure as for initial access, enable TA transmissions.</w:t>
            </w:r>
          </w:p>
          <w:p w14:paraId="68CE42E0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f_NR_SS_RachProcedureConfig_Def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(nr_Cell1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BE8817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 enable TA transmissions</w:t>
            </w:r>
          </w:p>
          <w:p w14:paraId="31BB6FE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Common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nr_Cell1, -, -,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cs_NR_UplinkTimeAlignment_Start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cs_UL_GrantConfig_OnSR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);</w:t>
            </w:r>
          </w:p>
          <w:p w14:paraId="7EC090D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C814A1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 @siclog "Steps 5-9A"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@</w:t>
            </w:r>
          </w:p>
          <w:p w14:paraId="47053BC9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lastRenderedPageBreak/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IsDataRecvd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= f_TC_7_1_1_9_1_Step5to9A(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p_NR_DRB_Id,v_LCID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p_NR_RadioBearerList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);</w:t>
            </w:r>
          </w:p>
          <w:p w14:paraId="2ED3748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</w:p>
          <w:p w14:paraId="0129FEB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//@siclog "Steps 16A-21"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@</w:t>
            </w:r>
          </w:p>
          <w:p w14:paraId="431E6C2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//SS transmits NR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RRCReconfiguration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message to perform MCG change with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reconfigurationWithSync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with the same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SPCell</w:t>
            </w:r>
            <w:proofErr w:type="spellEnd"/>
          </w:p>
          <w:p w14:paraId="0127152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f_TC_7_1_1_9_1_Step16Ato21(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v_LCID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v_IsDataRecvd</w:t>
            </w:r>
            <w:proofErr w:type="spellEnd"/>
            <w:proofErr w:type="gramStart"/>
            <w:r w:rsidRPr="00B808D8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363D62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</w:t>
            </w:r>
          </w:p>
          <w:p w14:paraId="381AA31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//@siclog "Steps 22"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@</w:t>
            </w:r>
          </w:p>
          <w:p w14:paraId="70EF1B9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//SS transmits NR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RRCReconfiguration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message to perform MCG change with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reconfigurationWithSync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with the same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SPCell</w:t>
            </w:r>
            <w:proofErr w:type="spellEnd"/>
          </w:p>
          <w:p w14:paraId="200179B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//@sic R5s210950 sic@</w:t>
            </w:r>
          </w:p>
          <w:p w14:paraId="73A66A6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DciUlInfo.ResoureAssignment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= cs_NR_DciFormat_0_X_ResourceAssignment(-, -, -, -,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v_NR_HarqProcessConfig_UL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);//@sic R5s220669  sic@</w:t>
            </w:r>
          </w:p>
          <w:p w14:paraId="524D730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Common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v_DciUlInfo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 -, -);</w:t>
            </w:r>
          </w:p>
          <w:p w14:paraId="0042733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//@sic R5s230322 R5-232641 sic@</w:t>
            </w:r>
          </w:p>
          <w:p w14:paraId="104BBEA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//Anritsu WA - skip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RACHprocedureConfig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it is not needed and causes bad performance 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issues  /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/Anritsu TTCN WA required for SA Intra-cell HO</w:t>
            </w:r>
          </w:p>
          <w:p w14:paraId="44DD0DA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f_NR_RLC_ReconfigurationHO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 (nr_Cell1,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v_NR_RLC_BearerToAddModList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 cs_38508_PDCP_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Config(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 xml:space="preserve">-, omit, omit),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v_SS_Drb_ConfigList,true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v_CellGroupConfig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, true, true); //@sic R5-204418 R5s210138 R5-227518  R5-23231905 sic@</w:t>
            </w:r>
          </w:p>
          <w:p w14:paraId="6F621F8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f_TC_7_1_1_9_1_Step24to29(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LCID,p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_NR_RadioBearerList,v_NR_HarqProcessConfig_UL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);</w:t>
            </w:r>
          </w:p>
          <w:p w14:paraId="2260A29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04A29D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//Reconfiguring MAC to normal mode //@sic R5s220687 sic@</w:t>
            </w:r>
          </w:p>
          <w:p w14:paraId="6833CC4F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B808D8">
              <w:rPr>
                <w:rFonts w:ascii="Arial" w:hAnsi="Arial" w:cs="Arial"/>
                <w:lang w:eastAsia="de-DE"/>
              </w:rPr>
              <w:t>CommonRadioBearerConfig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B808D8">
              <w:rPr>
                <w:rFonts w:ascii="Arial" w:hAnsi="Arial" w:cs="Arial"/>
                <w:lang w:eastAsia="de-DE"/>
              </w:rPr>
              <w:t>nr_Cell1, {</w:t>
            </w:r>
            <w:proofErr w:type="spellStart"/>
            <w:r w:rsidRPr="00B808D8">
              <w:rPr>
                <w:rFonts w:ascii="Arial" w:hAnsi="Arial" w:cs="Arial"/>
                <w:lang w:eastAsia="de-DE"/>
              </w:rPr>
              <w:t>v_SS_Drb_ConfigList</w:t>
            </w:r>
            <w:proofErr w:type="spellEnd"/>
            <w:r w:rsidRPr="00B808D8">
              <w:rPr>
                <w:rFonts w:ascii="Arial" w:hAnsi="Arial" w:cs="Arial"/>
                <w:lang w:eastAsia="de-DE"/>
              </w:rPr>
              <w:t>[0]});</w:t>
            </w:r>
          </w:p>
          <w:p w14:paraId="2631DD5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2047ED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399124" w14:textId="6182AEBB" w:rsidR="00B808D8" w:rsidRPr="00CC2C25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808D8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0A72E882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</w:p>
    <w:p w14:paraId="754E74D3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</w:p>
    <w:p w14:paraId="5DE4CC4B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</w:p>
    <w:p w14:paraId="2D7E4D03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08D8" w14:paraId="21E0A335" w14:textId="77777777" w:rsidTr="00925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B6A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function fl_TC_7_1_1_9_1_NR_TestBody(DRB_Identity p_NR_DRB_Id,</w:t>
            </w:r>
          </w:p>
          <w:p w14:paraId="01957EB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template (value) NR_RadioBearerList_Type p_NR_RadioBearerList) runs on NR5GC_PTC</w:t>
            </w:r>
          </w:p>
          <w:p w14:paraId="5F2A141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{ //@sic R5-206320 R5-213132 sic@</w:t>
            </w:r>
          </w:p>
          <w:p w14:paraId="6C5143E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B6_Type v_LCID := int2bit( f_NR_LogicalChannelId_DRB(p_NR_DRB_Id),6);</w:t>
            </w:r>
          </w:p>
          <w:p w14:paraId="04A76EF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template (value) NR_RLC_BearerToAddModList_Type v_RLC_BearerConfigList;</w:t>
            </w:r>
          </w:p>
          <w:p w14:paraId="265865BA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template (value) NR_RLC_BearerToAddModList_Type v_NR_RLC_BearerToAddModList;       //@sic R5s201457 sic@</w:t>
            </w:r>
          </w:p>
          <w:p w14:paraId="2843574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RLC_Config.am.ul_AM_RLC.t_PollRetransmit  v_T_PollRetransmit := f_NR_UL_AM_T_PollRetransmit(f_NR_CellInfo_GetIsFR1(nr_Cell1));</w:t>
            </w:r>
          </w:p>
          <w:p w14:paraId="3A7910C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RLC_Config.am.dl_AM_RLC.t_Reassembly v_T_Reassembly:= f_NR_DL_AM_T_Reassembly(f_NR_CellInfo_GetIsFR1(nr_Cell1));</w:t>
            </w:r>
          </w:p>
          <w:p w14:paraId="5186243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template (value) CellGroupConfig v_CellGroupConfig;  //@sic R5S210138 sic@</w:t>
            </w:r>
          </w:p>
          <w:p w14:paraId="222773F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template (value) NR_HarqProcessConfig_Type v_NR_HarqProcessConfig_UL := { SpecificSubset := {0,2,3,4,6,7 }};  //@sic R5s220669  sic@</w:t>
            </w:r>
          </w:p>
          <w:p w14:paraId="5E97E65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template (value) NR_HarqProcessConfig_Type v_NR_HarqProcessConfig_DL := { SpecificSubset := {0,2,3,4,6,7 }};  //@sic R5s220669 sic@</w:t>
            </w:r>
          </w:p>
          <w:p w14:paraId="046BEF1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template (value) NR_DciUlInfo_Type v_DciUlInfo := cs_NR_DciUlInfo_AllOmit;</w:t>
            </w:r>
          </w:p>
          <w:p w14:paraId="3BBF551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SubFrameTiming_Type v_Timing;</w:t>
            </w:r>
          </w:p>
          <w:p w14:paraId="36310FA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template (value) NR_RadioBearerList_Type v_SS_Drb_ConfigList := f_NR5GC_GetRadioBearerList(f_NR5GC_MobileInfo_GetDRBInfoList()); //@sic R5s221105 R5-227418 sic@</w:t>
            </w:r>
          </w:p>
          <w:p w14:paraId="1331620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boolean v_IsDataRecvd := false;     //@sic R5-232641 R5s230370 sic@</w:t>
            </w:r>
          </w:p>
          <w:p w14:paraId="6889F4B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var NR_PhysicalParameters_Type v_NR_PhysicalParameters := f_NR_CellInfo_GetPhysicalParameters(nr_Cell1);   //Anritsu TTCN WA required for SA Intra-cell HO</w:t>
            </w:r>
          </w:p>
          <w:p w14:paraId="0F7DF25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DC6AF9F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v_SS_Drb_ConfigList[0]:=  cs_NR_SS_RadioBearer_MAC_TestMode(p_NR_DRB_Id, cs_NR_MAC_TestModeInfo_NormalMode);</w:t>
            </w:r>
          </w:p>
          <w:p w14:paraId="7A4C538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</w:t>
            </w:r>
          </w:p>
          <w:p w14:paraId="5D2E64E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lastRenderedPageBreak/>
              <w:t xml:space="preserve">   v_RLC_BearerConfigList := f_NR_ReconfigureRLC_AM(p_NR_DRB_Id,</w:t>
            </w:r>
          </w:p>
          <w:p w14:paraId="57E19E3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f_NR_38508_SetSNFieldLengthAM(),  //@sic R5-227518 sic@</w:t>
            </w:r>
          </w:p>
          <w:p w14:paraId="057EF1C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v_T_PollRetransmit,</w:t>
            </w:r>
          </w:p>
          <w:p w14:paraId="720E44A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-,</w:t>
            </w:r>
          </w:p>
          <w:p w14:paraId="286D4B1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-,</w:t>
            </w:r>
          </w:p>
          <w:p w14:paraId="03E735B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-,</w:t>
            </w:r>
          </w:p>
          <w:p w14:paraId="5805287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f_NR_38508_SetSNFieldLengthAM(),  //@sic R5-227518 sic@</w:t>
            </w:r>
          </w:p>
          <w:p w14:paraId="58EF304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v_T_Reassembly,</w:t>
            </w:r>
          </w:p>
          <w:p w14:paraId="6B1C111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-,</w:t>
            </w:r>
          </w:p>
          <w:p w14:paraId="2EC7D45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             true_);</w:t>
            </w:r>
          </w:p>
          <w:p w14:paraId="432A616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v_NR_RLC_BearerToAddModList := f_NR5GC_GetExisting_BearerToAddModList(true_);         //@sic R5s201457 sic@</w:t>
            </w:r>
          </w:p>
          <w:p w14:paraId="4BE87F8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v_NR_RLC_BearerToAddModList[2] := v_RLC_BearerConfigList[0];                          //@sic R5s201457 sic@</w:t>
            </w:r>
          </w:p>
          <w:p w14:paraId="3171D56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713DAE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//Initialise CellGroupConfig before sending data to UE to avoid additional delay</w:t>
            </w:r>
          </w:p>
          <w:p w14:paraId="4FC2BD7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CEC6D4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>//Anritsu TTCN WA required for SA Intra-cell HO - record macro with tsc_C_RNTI_Value3 and return it back</w:t>
            </w:r>
          </w:p>
          <w:p w14:paraId="152A1DB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f_NR_SS_C_RNTI_Config(nr_Cell1, tsc_C_RNTI_Value3);</w:t>
            </w:r>
          </w:p>
          <w:p w14:paraId="0BC2709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f_NR_CellInfo_SetRNTI(nr_Cell1, tsc_C_RNTI_Value3);</w:t>
            </w:r>
          </w:p>
          <w:p w14:paraId="3D66F1E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f_Delay(0.05);</w:t>
            </w:r>
          </w:p>
          <w:p w14:paraId="315C087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f_NR_SS_RachProcedureConfig(nr_Cell1, cs_NR_RachProcedureConfig_CRNTI_HO(v_NR_PhysicalParameters, tsc_C_RNTI_Value3));</w:t>
            </w:r>
          </w:p>
          <w:p w14:paraId="32BD57E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f_Delay(0.35);</w:t>
            </w:r>
          </w:p>
          <w:p w14:paraId="24E22C3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f_NR_SS_C_RNTI_Config(nr_Cell1, tsc_C_RNTI_Value1);</w:t>
            </w:r>
          </w:p>
          <w:p w14:paraId="13C7C22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f_NR_CellInfo_SetRNTI(nr_Cell1, tsc_C_RNTI_Value1);</w:t>
            </w:r>
          </w:p>
          <w:p w14:paraId="7171240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f_Delay(0.05);</w:t>
            </w:r>
          </w:p>
          <w:p w14:paraId="1C7FAE5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</w:t>
            </w:r>
          </w:p>
          <w:p w14:paraId="694FB689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v_CellGroupConfig := f_NR_GetCellGroupConfigHO(nr_Cell1, v_NR_RLC_BearerToAddModList);      //@sic R5s210138 sic@</w:t>
            </w:r>
          </w:p>
          <w:p w14:paraId="321AA6C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f_TC_7_1_1_9_1_Step0to2(p_NR_DRB_Id,v_LCID);</w:t>
            </w:r>
          </w:p>
          <w:p w14:paraId="437DB1B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8173F2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v_Timing := f_NR_GetNextSendOccasion_DL(nr_Cell1);</w:t>
            </w:r>
          </w:p>
          <w:p w14:paraId="3EDF73B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f_NR_SS_CommonCellConfig(nr_Cell1, cas_NR_DciDlInfo_REQ(nr_Cell1, cs_TimingInfo_NR(v_Timing),</w:t>
            </w:r>
          </w:p>
          <w:p w14:paraId="1D663F0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cs_NR_DciDlInfo(cs_NR_DciFormat_1_X_ResourceAssignment(-,-,-,-,v_NR_HarqProcessConfig_DL)</w:t>
            </w:r>
          </w:p>
          <w:p w14:paraId="768D587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                                   , -, -))); //@sic R5s220669 sic@</w:t>
            </w:r>
          </w:p>
          <w:p w14:paraId="2788CF43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6840FF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//@siclog "Steps 3-4a" siclog@</w:t>
            </w:r>
          </w:p>
          <w:p w14:paraId="53661DC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//@sic R5s210950 R5s220795 R5-231905 R5s230322 R5-232641 sic@</w:t>
            </w:r>
          </w:p>
          <w:p w14:paraId="0F92007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f_NR_RLC_ReconfigurationHO_Steps1_8(nr_Cell1, p_NR_DRB_Id, v_NR_RLC_BearerToAddModList, cs_38508_PDCP_Config(-, omit, omit), v_SS_Drb_ConfigList, true, v_CellGroupConfig, -, -,true);//@sic R5-213132 sic@ //Anritsu TTCN WA for 7.1.1.9.1.NR5GC</w:t>
            </w:r>
          </w:p>
          <w:p w14:paraId="6F298C0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7EDF9D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 @siclog "Step 4" siclog@</w:t>
            </w:r>
          </w:p>
          <w:p w14:paraId="6F961BA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SRB.receive(car_NR_SRB1_RrcPdu_IND(nr_Cell1, cr_38508_RRCReconfigurationComplete));// @sic R5-222044 sic@</w:t>
            </w:r>
          </w:p>
          <w:p w14:paraId="6CAF7CC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 @siclog "Step 4a - Void"</w:t>
            </w:r>
          </w:p>
          <w:p w14:paraId="2352D79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</w:t>
            </w:r>
          </w:p>
          <w:p w14:paraId="3C260BC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 Steps left from HO: f_NR5GC_508RRC_IntraNR_HO_IntraCell_Step9_10</w:t>
            </w:r>
          </w:p>
          <w:p w14:paraId="1A9ED38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 Step 9 (after step 8) Re-configure RACH procedure as for initial access, enable TA transmissions.</w:t>
            </w:r>
          </w:p>
          <w:p w14:paraId="5A25635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f_NR_SS_RachProcedureConfig_Def(nr_Cell1);</w:t>
            </w:r>
          </w:p>
          <w:p w14:paraId="675FF7A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 enable TA transmissions</w:t>
            </w:r>
          </w:p>
          <w:p w14:paraId="67AC008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f_NR_ULGrantConfiguration_Common(nr_Cell1, -, -, cs_NR_UplinkTimeAlignment_Start, cs_UL_GrantConfig_OnSR);</w:t>
            </w:r>
          </w:p>
          <w:p w14:paraId="4C9E275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</w:t>
            </w:r>
          </w:p>
          <w:p w14:paraId="6A583A0D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 @siclog "Steps 5-9A" siclog@</w:t>
            </w:r>
          </w:p>
          <w:p w14:paraId="55B7F1D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v_IsDataRecvd := f_TC_7_1_1_9_1_Step5to9A(p_NR_DRB_Id,v_LCID, p_NR_RadioBearerList);</w:t>
            </w:r>
          </w:p>
          <w:p w14:paraId="0CC4CAC0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</w:t>
            </w:r>
          </w:p>
          <w:p w14:paraId="74A2E9D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//@siclog "Steps 16A-21" siclog@</w:t>
            </w:r>
          </w:p>
          <w:p w14:paraId="28F1988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lastRenderedPageBreak/>
              <w:t xml:space="preserve">   //SS transmits NR RRCReconfiguration message to perform MCG change with reconfigurationWithSync with the same SPCell</w:t>
            </w:r>
          </w:p>
          <w:p w14:paraId="5775282B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f_TC_7_1_1_9_1_Step16Ato21(p_NR_DRB_Id, v_LCID, v_IsDataRecvd);</w:t>
            </w:r>
          </w:p>
          <w:p w14:paraId="4492CB2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</w:t>
            </w:r>
          </w:p>
          <w:p w14:paraId="4E8815E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//@siclog "Steps 22" siclog@</w:t>
            </w:r>
          </w:p>
          <w:p w14:paraId="55BCC8A8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//SS transmits NR RRCReconfiguration message to perform MCG change with reconfigurationWithSync with the same SPCell</w:t>
            </w:r>
          </w:p>
          <w:p w14:paraId="466AC666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//@sic R5s210950 sic@</w:t>
            </w:r>
          </w:p>
          <w:p w14:paraId="094A0A14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v_DciUlInfo.ResoureAssignment := cs_NR_DciFormat_0_X_ResourceAssignment(-, -, -, -,v_NR_HarqProcessConfig_UL);//@sic R5s220669  sic@</w:t>
            </w:r>
          </w:p>
          <w:p w14:paraId="78715EA1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f_NR_ULGrantConfiguration_Common(nr_Cell1, cs_TimingInfo_Now, v_DciUlInfo, -, -);</w:t>
            </w:r>
          </w:p>
          <w:p w14:paraId="30483DA0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//@sic R5s230322 R5-232641 sic@</w:t>
            </w:r>
          </w:p>
          <w:p w14:paraId="5E70F5C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//Anritsu WA - skip RACHprocedureConfig, it is not needed and causes bad performance issues  //Anritsu TTCN WA required for SA Intra-cell HO</w:t>
            </w:r>
          </w:p>
          <w:p w14:paraId="2E916DD2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f_NR_RLC_ReconfigurationHO (nr_Cell1, p_NR_DRB_Id, v_NR_RLC_BearerToAddModList, cs_38508_PDCP_Config(-, omit, omit), v_SS_Drb_ConfigList,true, v_CellGroupConfig, true, true); //@sic R5-204418 R5s210138 R5-227518  R5-23231905 sic@</w:t>
            </w:r>
          </w:p>
          <w:p w14:paraId="1C2ED04E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f_TC_7_1_1_9_1_Step24to29(p_NR_DRB_Id, v_LCID,p_NR_RadioBearerList,v_NR_HarqProcessConfig_UL);</w:t>
            </w:r>
          </w:p>
          <w:p w14:paraId="4AFA10F5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</w:t>
            </w:r>
          </w:p>
          <w:p w14:paraId="766971EC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//Reconfiguring MAC to normal mode //@sic R5s220687 sic@</w:t>
            </w:r>
          </w:p>
          <w:p w14:paraId="464472A7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f_NR_SS_CommonRadioBearerConfig(nr_Cell1, {v_SS_Drb_ConfigList[0]});</w:t>
            </w:r>
          </w:p>
          <w:p w14:paraId="4AEF5DB0" w14:textId="77777777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BEA0DCA" w14:textId="34F233E2" w:rsidR="00B808D8" w:rsidRPr="00B808D8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  </w:t>
            </w:r>
            <w:r w:rsidRPr="00B808D8">
              <w:rPr>
                <w:rFonts w:ascii="Arial" w:hAnsi="Arial"/>
                <w:noProof/>
                <w:highlight w:val="yellow"/>
              </w:rPr>
              <w:t>f_NR_ULGrantConfiguration_Start(nr_Cell1, cs_TimingInfo_Now);</w:t>
            </w:r>
          </w:p>
          <w:p w14:paraId="6422B0AC" w14:textId="3D1FEAF4" w:rsidR="00B808D8" w:rsidRPr="001C599F" w:rsidRDefault="00B808D8" w:rsidP="00B808D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808D8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4BBD0C0F" w14:textId="77777777" w:rsidR="00B808D8" w:rsidRDefault="00B808D8" w:rsidP="00045309"/>
    <w:p w14:paraId="1C535A4D" w14:textId="1F8F46F1" w:rsidR="00B808D8" w:rsidRPr="00FD579F" w:rsidRDefault="00B808D8" w:rsidP="00B808D8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 w:rsidR="009F4086">
        <w:rPr>
          <w:rFonts w:eastAsia="SimSun" w:cs="Arial"/>
          <w:color w:val="000000"/>
          <w:lang w:val="en-US" w:eastAsia="zh-CN"/>
        </w:rPr>
        <w:t>3</w:t>
      </w:r>
    </w:p>
    <w:p w14:paraId="44BC0DF2" w14:textId="77777777" w:rsidR="00B808D8" w:rsidRDefault="00B808D8" w:rsidP="00B808D8"/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808D8" w14:paraId="7F07435E" w14:textId="77777777" w:rsidTr="00925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BCF" w14:textId="4488A3E1" w:rsidR="00B808D8" w:rsidRDefault="00B67E7A" w:rsidP="009255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808D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EAB" w14:textId="16D367CB" w:rsidR="00B808D8" w:rsidRPr="00345402" w:rsidRDefault="00B67E7A" w:rsidP="009255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7E7A">
              <w:rPr>
                <w:rFonts w:ascii="Arial" w:hAnsi="Arial" w:cs="Arial"/>
                <w:lang w:val="en-US" w:eastAsia="en-GB"/>
              </w:rPr>
              <w:t>fl_TC_7_1_1_9_1_ENDC_TestBody</w:t>
            </w:r>
          </w:p>
        </w:tc>
      </w:tr>
      <w:tr w:rsidR="00B808D8" w14:paraId="4D7D1915" w14:textId="77777777" w:rsidTr="0092556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7C4" w14:textId="77777777" w:rsidR="00B808D8" w:rsidRDefault="00B808D8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2EE" w14:textId="77777777" w:rsidR="00B808D8" w:rsidRDefault="00B808D8" w:rsidP="00F5120C">
            <w:pPr>
              <w:pStyle w:val="B2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Follow up on the Change 1</w:t>
            </w:r>
          </w:p>
          <w:p w14:paraId="10EF758B" w14:textId="3A80D909" w:rsidR="00F5120C" w:rsidRPr="001D04A9" w:rsidRDefault="002600C1" w:rsidP="00F5120C">
            <w:pPr>
              <w:pStyle w:val="B2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Due to addition of step 4a (</w:t>
            </w:r>
            <w:r>
              <w:t>R5-232641)</w:t>
            </w:r>
            <w:r>
              <w:rPr>
                <w:rFonts w:ascii="Arial" w:hAnsi="Arial" w:cs="Arial"/>
                <w:lang w:eastAsia="zh-CN"/>
              </w:rPr>
              <w:t xml:space="preserve"> it is necessary to enable the UL grant to allow UE to perform this optional step</w:t>
            </w:r>
          </w:p>
        </w:tc>
      </w:tr>
      <w:tr w:rsidR="00B808D8" w14:paraId="5EF34C0E" w14:textId="77777777" w:rsidTr="00925563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E53" w14:textId="77777777" w:rsidR="00B808D8" w:rsidRDefault="00B808D8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28D" w14:textId="77777777" w:rsidR="00B808D8" w:rsidRPr="002600C1" w:rsidRDefault="00B808D8" w:rsidP="00F5120C">
            <w:pPr>
              <w:pStyle w:val="CRCoverPage"/>
              <w:numPr>
                <w:ilvl w:val="0"/>
                <w:numId w:val="10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2600C1">
              <w:rPr>
                <w:rFonts w:cs="Arial"/>
                <w:highlight w:val="yellow"/>
                <w:lang w:val="en-US" w:eastAsia="zh-CN"/>
              </w:rPr>
              <w:t>Added start of the UL grant after changing the SS mode from transparent to normal.</w:t>
            </w:r>
          </w:p>
          <w:p w14:paraId="288A5BDF" w14:textId="1C7382EC" w:rsidR="00F5120C" w:rsidRPr="00345402" w:rsidRDefault="002600C1" w:rsidP="00F5120C">
            <w:pPr>
              <w:pStyle w:val="CRCoverPage"/>
              <w:numPr>
                <w:ilvl w:val="0"/>
                <w:numId w:val="1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2600C1">
              <w:rPr>
                <w:rFonts w:cs="Arial"/>
                <w:highlight w:val="green"/>
                <w:lang w:val="en-US" w:eastAsia="zh-CN"/>
              </w:rPr>
              <w:t>UL grant is started prior start of the f_TC_7_1_1_9_1_Step5to9A but the 3</w:t>
            </w:r>
            <w:r w:rsidRPr="002600C1">
              <w:rPr>
                <w:rFonts w:cs="Arial"/>
                <w:highlight w:val="green"/>
                <w:vertAlign w:val="superscript"/>
                <w:lang w:val="en-US" w:eastAsia="zh-CN"/>
              </w:rPr>
              <w:t>rd</w:t>
            </w:r>
            <w:r w:rsidRPr="002600C1">
              <w:rPr>
                <w:rFonts w:cs="Arial"/>
                <w:highlight w:val="green"/>
                <w:lang w:val="en-US" w:eastAsia="zh-CN"/>
              </w:rPr>
              <w:t xml:space="preserve"> parameter of the function is toggled to true to indicate that the grant doesn’t have to be started inside anymore.</w:t>
            </w:r>
          </w:p>
        </w:tc>
      </w:tr>
      <w:tr w:rsidR="00B808D8" w14:paraId="481D99C5" w14:textId="77777777" w:rsidTr="00925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151" w14:textId="77777777" w:rsidR="00B808D8" w:rsidRDefault="00B808D8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06A" w14:textId="77777777" w:rsidR="00B808D8" w:rsidRPr="00345402" w:rsidRDefault="00B808D8" w:rsidP="00925563">
            <w:pPr>
              <w:spacing w:after="0"/>
              <w:rPr>
                <w:rFonts w:ascii="Arial" w:hAnsi="Arial" w:cs="Arial"/>
                <w:lang w:eastAsia="en-GB"/>
              </w:rPr>
            </w:pPr>
            <w:r w:rsidRPr="00107393">
              <w:rPr>
                <w:rFonts w:ascii="Arial" w:hAnsi="Arial" w:cs="Arial"/>
                <w:lang w:eastAsia="en-GB"/>
              </w:rPr>
              <w:t>MAC_NR5GC.ttcn</w:t>
            </w:r>
          </w:p>
        </w:tc>
      </w:tr>
      <w:tr w:rsidR="00B808D8" w14:paraId="6D8B4878" w14:textId="77777777" w:rsidTr="00925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B4D" w14:textId="77777777" w:rsidR="00B808D8" w:rsidRDefault="00B808D8" w:rsidP="009255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F8E" w14:textId="77777777" w:rsidR="00B808D8" w:rsidRPr="00345402" w:rsidRDefault="00B808D8" w:rsidP="00925563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1368144A" w14:textId="77777777" w:rsidR="00B808D8" w:rsidRDefault="00B808D8" w:rsidP="00B808D8"/>
    <w:p w14:paraId="1ADF158E" w14:textId="77777777" w:rsidR="00B808D8" w:rsidRDefault="00B808D8" w:rsidP="00B808D8">
      <w:pPr>
        <w:rPr>
          <w:lang w:val="en-US" w:eastAsia="zh-CN"/>
        </w:rPr>
      </w:pPr>
    </w:p>
    <w:p w14:paraId="7B4AA4AD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08D8" w:rsidRPr="00CC2C25" w14:paraId="023276F1" w14:textId="77777777" w:rsidTr="00925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D9F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function fl_TC_7_1_1_9_1_ENDC_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TestBody(</w:t>
            </w:r>
            <w:proofErr w:type="spellStart"/>
            <w:proofErr w:type="gramEnd"/>
            <w:r w:rsidRPr="00DE4317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) runs on ENDC_NR_PTC</w:t>
            </w:r>
          </w:p>
          <w:p w14:paraId="2A27F1A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96E8C2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B6_Type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LCID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;</w:t>
            </w:r>
          </w:p>
          <w:p w14:paraId="01039102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NR_RLC_BearerToAddModList_Type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v_RLC_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BearerConfigList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00DEAF3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RLC_Config.am.ul_AM_RLC.t_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PollRetransmit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_T_PollRetransmit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f_NR_UL_AM_T_PollRetransmit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(f_NR_CellInfo_GetIsFR1(nr_Cell1));</w:t>
            </w:r>
          </w:p>
          <w:p w14:paraId="79F51212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RLC_Config.am.dl_AM_RLC.t_Reassembly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v_T_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Reassembly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f_NR_DL_AM_T_Reassembly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(f_NR_CellInfo_GetIsFR1(nr_Cell1));</w:t>
            </w:r>
          </w:p>
          <w:p w14:paraId="49C3254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template (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 xml:space="preserve">value)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NR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_RadioBearer_Type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v_SS_DRB_Config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cs_NR_SS_RadioBearer_MAC_TestMode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cs_NR_MAC_TestModeInfo_NormalMode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);</w:t>
            </w:r>
          </w:p>
          <w:p w14:paraId="5E78D85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lastRenderedPageBreak/>
              <w:t xml:space="preserve">    var template (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 xml:space="preserve">value)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NR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_RadioBearerList_Type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v_SS_DrbConfigList_TestMode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 := {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cs_NR_SS_RadioBearer_MAC_TestMode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cs_NR_MAC_TestModeInfo_NoHeaderManipulationDL_UL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)};</w:t>
            </w:r>
          </w:p>
          <w:p w14:paraId="5D10AED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EUTRA_NR_Coordination_MSG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v_Coordination_MSG_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64104625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NR_HarqProcessConfig_Type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v_NR_HarqProcessConfig_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SpecificSubset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:= {0,2,3,4,6,7 }};//@sic R5s220669 sic@</w:t>
            </w:r>
          </w:p>
          <w:p w14:paraId="5F5FE3B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Timing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7CAEC681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IsDataRecvd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= false;  //@sic R5-232641 R5s230370 sic@</w:t>
            </w:r>
          </w:p>
          <w:p w14:paraId="58022E7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6BD386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f_TC_7_1_1_9_1_Step0to2(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Id,v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_LCID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);</w:t>
            </w:r>
          </w:p>
          <w:p w14:paraId="042A024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AA6AB2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//Restrict the SS to use of the HARQ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proccess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id used by the test cases</w:t>
            </w:r>
          </w:p>
          <w:p w14:paraId="47018C1A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Timing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f_NR_GetNextSendOccasion_DL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(nr_Cell1); //@sic R5s220805 sic@</w:t>
            </w:r>
          </w:p>
          <w:p w14:paraId="2168A87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CommonCellConfig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cas_NR_DciDlInfo_REQ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(nr_Cell1,cs_TimingInfo_NR(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v_Timing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),</w:t>
            </w:r>
          </w:p>
          <w:p w14:paraId="4713FA6E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cs_NR_DciDlInfo(cs_NR_DciFormat_1_X_ResourceAssignment(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-,-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,-,-,v_NR_HarqProcessConfig_DL),</w:t>
            </w:r>
          </w:p>
          <w:p w14:paraId="647B2AF2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-, -)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));/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/@sic R5s220669 sic@</w:t>
            </w:r>
          </w:p>
          <w:p w14:paraId="642B6FB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169853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//@siclog "Step 3"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@</w:t>
            </w:r>
          </w:p>
          <w:p w14:paraId="7829531E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//SS transmits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RRCConnectionReconfiguration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message to E-UTRA PTC containing NR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RRCReconfiguration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message to perform SCG change with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reconfigurationWithSync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with the same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PSCell</w:t>
            </w:r>
            <w:proofErr w:type="spellEnd"/>
          </w:p>
          <w:p w14:paraId="64669DB5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//Send NR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RRCreconfiguration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message to E-UTRA PTC</w:t>
            </w:r>
          </w:p>
          <w:p w14:paraId="4FBD13AD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//Note: it is assumed that the timing can be achieved without timed sending</w:t>
            </w:r>
          </w:p>
          <w:p w14:paraId="23A8B56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//Set PDCP parameter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discardTimer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to 60ms</w:t>
            </w:r>
          </w:p>
          <w:p w14:paraId="1A441D4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v_RLC_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BearerConfigList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f_NR_ReconfigureRLC_AM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,</w:t>
            </w:r>
          </w:p>
          <w:p w14:paraId="422476CD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-,</w:t>
            </w:r>
          </w:p>
          <w:p w14:paraId="0BEE64ED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v_T_PollRetransmit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,</w:t>
            </w:r>
          </w:p>
          <w:p w14:paraId="53A29264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-,</w:t>
            </w:r>
          </w:p>
          <w:p w14:paraId="1ED6EC4F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-,</w:t>
            </w:r>
          </w:p>
          <w:p w14:paraId="36344E5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-,</w:t>
            </w:r>
          </w:p>
          <w:p w14:paraId="0FAE4FED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-,</w:t>
            </w:r>
          </w:p>
          <w:p w14:paraId="2D3CF54A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v_T_Reassembly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,</w:t>
            </w:r>
          </w:p>
          <w:p w14:paraId="169AE895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-,</w:t>
            </w:r>
          </w:p>
          <w:p w14:paraId="4FD967A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                                             true_); // @sic R5-197023 sic@</w:t>
            </w:r>
          </w:p>
          <w:p w14:paraId="626A757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f_NR_SS_CommonRadioBearerConfig(nr_Cell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1,{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v_SS_DRB_Config});//@sic R5s200855 sic@</w:t>
            </w:r>
          </w:p>
          <w:p w14:paraId="2929437A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f_NR_RLC_ReconfigurationHO_ENDC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(nr_Cell1,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v_RLC_BearerConfigList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, cs_38508_PDCP_Config, true, -, false); //@sic R5s200855 R5-213132 R5s210950 R5s220805 R5-227518 sic@</w:t>
            </w:r>
          </w:p>
          <w:p w14:paraId="2F0E72B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f_NR_RLC_ReconfigurationHO_ENDC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(nr_Cell1,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v_RLC_BearerConfigList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, cs_38508_PDCP_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Config(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-, omit), true, -, false);</w:t>
            </w:r>
          </w:p>
          <w:p w14:paraId="5853B6B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//EXCEPTION: Void</w:t>
            </w:r>
          </w:p>
          <w:p w14:paraId="1E94607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//@sic R5-213132 R5-222044 sic@</w:t>
            </w:r>
          </w:p>
          <w:p w14:paraId="3D45AFF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EUTRA.receive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cmr_EUTRA_NR_OctetData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("Complete")) -&gt; value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v_Coordination_MSG_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57C5E7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f_NR_CheckReceived_RRCReconfigurationComplete(valueof(v_Coordination_MSG_Value)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F3FC201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    </w:t>
            </w:r>
          </w:p>
          <w:p w14:paraId="4C029FF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IsDataRecvd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= f_TC_7_1_1_9_1_Step5to9A(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p_NR_DRB_Id,v_LCID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v_SS_DrbConfigList_TestMode</w:t>
            </w:r>
            <w:proofErr w:type="spellEnd"/>
            <w:r w:rsidRPr="00DE4317">
              <w:rPr>
                <w:rFonts w:ascii="Arial" w:hAnsi="Arial" w:cs="Arial"/>
                <w:highlight w:val="green"/>
                <w:lang w:eastAsia="de-DE"/>
              </w:rPr>
              <w:t>, false);</w:t>
            </w:r>
            <w:r w:rsidRPr="00DE4317">
              <w:rPr>
                <w:rFonts w:ascii="Arial" w:hAnsi="Arial" w:cs="Arial"/>
                <w:lang w:eastAsia="de-DE"/>
              </w:rPr>
              <w:t xml:space="preserve"> //@sic R5s200855 R5s220838 sic@</w:t>
            </w:r>
          </w:p>
          <w:p w14:paraId="1BBFAD7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36E3C7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7128EB3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DF95153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f_TC_7_1_1_9_1_Step16Ato21(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v_LCID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IsDataRecvd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);/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/@sic R5s200855 sic@</w:t>
            </w:r>
          </w:p>
          <w:p w14:paraId="60B1D75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9FC82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//@siclog "Step 22-23"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@</w:t>
            </w:r>
          </w:p>
          <w:p w14:paraId="09CE50F2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//The SS transmits NR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RRCReconfiguration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message to perform SCG change with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reconfigurationWithSync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with the same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PSCell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.</w:t>
            </w:r>
          </w:p>
          <w:p w14:paraId="4B04000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//@sic R5s210950 sic@</w:t>
            </w:r>
          </w:p>
          <w:p w14:paraId="7382A5A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CommonRadioBearerConfig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nr_Cell1, {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v_SS_DRB_Config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});</w:t>
            </w:r>
          </w:p>
          <w:p w14:paraId="761AA51A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f_NR_RLC_ReconfigurationHO_ENDC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(nr_Cell1,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v_RLC_BearerConfigList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, cs_38508_PDCP_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Config,true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); //@sic R5-197023, R5s200855 R5-227518 sic@</w:t>
            </w:r>
          </w:p>
          <w:p w14:paraId="773CCCC1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//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f_NR_RLC_ReconfigurationHO_ENDC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 (nr_Cell1,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v_RLC_BearerConfigList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, cs_38508_PDCP_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Config( -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, omit),true);</w:t>
            </w:r>
          </w:p>
          <w:p w14:paraId="7288011F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lastRenderedPageBreak/>
              <w:t xml:space="preserve">    f_TC_7_1_1_9_1_Step24to29(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LCID,v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_SS_DrbConfigList_TestMode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);//@sic R5s200855 sic@</w:t>
            </w:r>
          </w:p>
          <w:p w14:paraId="669FE99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f_NR_SS_</w:t>
            </w:r>
            <w:proofErr w:type="gramStart"/>
            <w:r w:rsidRPr="00DE4317">
              <w:rPr>
                <w:rFonts w:ascii="Arial" w:hAnsi="Arial" w:cs="Arial"/>
                <w:lang w:eastAsia="de-DE"/>
              </w:rPr>
              <w:t>CommonRadioBearerConfig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E4317">
              <w:rPr>
                <w:rFonts w:ascii="Arial" w:hAnsi="Arial" w:cs="Arial"/>
                <w:lang w:eastAsia="de-DE"/>
              </w:rPr>
              <w:t>nr_Cell1, {</w:t>
            </w:r>
            <w:proofErr w:type="spellStart"/>
            <w:r w:rsidRPr="00DE4317">
              <w:rPr>
                <w:rFonts w:ascii="Arial" w:hAnsi="Arial" w:cs="Arial"/>
                <w:lang w:eastAsia="de-DE"/>
              </w:rPr>
              <w:t>v_SS_DRB_Config</w:t>
            </w:r>
            <w:proofErr w:type="spellEnd"/>
            <w:r w:rsidRPr="00DE4317">
              <w:rPr>
                <w:rFonts w:ascii="Arial" w:hAnsi="Arial" w:cs="Arial"/>
                <w:lang w:eastAsia="de-DE"/>
              </w:rPr>
              <w:t>}); //@sic R5s220805 sic@</w:t>
            </w:r>
          </w:p>
          <w:p w14:paraId="799C749C" w14:textId="1FD10BEA" w:rsidR="00B808D8" w:rsidRPr="00CC2C25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E4317">
              <w:rPr>
                <w:rFonts w:ascii="Arial" w:hAnsi="Arial" w:cs="Arial"/>
                <w:lang w:eastAsia="de-DE"/>
              </w:rPr>
              <w:t xml:space="preserve">  };</w:t>
            </w:r>
          </w:p>
        </w:tc>
      </w:tr>
    </w:tbl>
    <w:p w14:paraId="6509AF2D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</w:p>
    <w:p w14:paraId="3F9230F5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</w:p>
    <w:p w14:paraId="666D0F27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</w:p>
    <w:p w14:paraId="00EB3772" w14:textId="77777777" w:rsidR="00B808D8" w:rsidRDefault="00B808D8" w:rsidP="00B808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08D8" w14:paraId="46EED68C" w14:textId="77777777" w:rsidTr="00925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A0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function fl_TC_7_1_1_9_1_ENDC_TestBody(DRB_Identity p_NR_DRB_Id) runs on ENDC_NR_PTC</w:t>
            </w:r>
          </w:p>
          <w:p w14:paraId="7AE4AD8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{</w:t>
            </w:r>
          </w:p>
          <w:p w14:paraId="31E2037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B6_Type v_LCID := tsc_LCID_SCG_Bearer;</w:t>
            </w:r>
          </w:p>
          <w:p w14:paraId="46ABA39A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template (value) NR_RLC_BearerToAddModList_Type v_RLC_BearerConfigList;</w:t>
            </w:r>
          </w:p>
          <w:p w14:paraId="41B02DB3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RLC_Config.am.ul_AM_RLC.t_PollRetransmit  v_T_PollRetransmit := f_NR_UL_AM_T_PollRetransmit(f_NR_CellInfo_GetIsFR1(nr_Cell1));</w:t>
            </w:r>
          </w:p>
          <w:p w14:paraId="1ED6154E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RLC_Config.am.dl_AM_RLC.t_Reassembly v_T_Reassembly:= f_NR_DL_AM_T_Reassembly(f_NR_CellInfo_GetIsFR1(nr_Cell1));</w:t>
            </w:r>
          </w:p>
          <w:p w14:paraId="15FC0CAF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template (value)  NR_RadioBearer_Type v_SS_DRB_Config := cs_NR_SS_RadioBearer_MAC_TestMode(p_NR_DRB_Id, cs_NR_MAC_TestModeInfo_NormalMode);</w:t>
            </w:r>
          </w:p>
          <w:p w14:paraId="017F43A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template (value)  NR_RadioBearerList_Type v_SS_DrbConfigList_TestMode  := {cs_NR_SS_RadioBearer_MAC_TestMode(p_NR_DRB_Id, cs_NR_MAC_TestModeInfo_NoHeaderManipulationDL_UL)};</w:t>
            </w:r>
          </w:p>
          <w:p w14:paraId="0A5352B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EUTRA_NR_Coordination_MSG v_Coordination_MSG_Value;</w:t>
            </w:r>
          </w:p>
          <w:p w14:paraId="3998B8F4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template (value) NR_HarqProcessConfig_Type v_NR_HarqProcessConfig_DL := { SpecificSubset := {0,2,3,4,6,7 }};//@sic R5s220669 sic@</w:t>
            </w:r>
          </w:p>
          <w:p w14:paraId="32FC4DC2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SubFrameTiming_Type v_Timing;</w:t>
            </w:r>
          </w:p>
          <w:p w14:paraId="143FD6D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var boolean v_IsDataRecvd := false;  //@sic R5-232641 R5s230370 sic@</w:t>
            </w:r>
          </w:p>
          <w:p w14:paraId="70225F0E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</w:t>
            </w:r>
          </w:p>
          <w:p w14:paraId="71A59192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f_TC_7_1_1_9_1_Step0to2(p_NR_DRB_Id,v_LCID);</w:t>
            </w:r>
          </w:p>
          <w:p w14:paraId="77CE870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</w:t>
            </w:r>
          </w:p>
          <w:p w14:paraId="491FBEAF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//Restrict the SS to use of the HARQ proccess id used by the test cases</w:t>
            </w:r>
          </w:p>
          <w:p w14:paraId="61E32BFE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v_Timing := f_NR_GetNextSendOccasion_DL(nr_Cell1); //@sic R5s220805 sic@</w:t>
            </w:r>
          </w:p>
          <w:p w14:paraId="631BA91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f_NR_SS_CommonCellConfig(nr_Cell1, cas_NR_DciDlInfo_REQ(nr_Cell1,cs_TimingInfo_NR(v_Timing),</w:t>
            </w:r>
          </w:p>
          <w:p w14:paraId="373357F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cs_NR_DciDlInfo(cs_NR_DciFormat_1_X_ResourceAssignment(-,-,-,-,v_NR_HarqProcessConfig_DL),</w:t>
            </w:r>
          </w:p>
          <w:p w14:paraId="47C33CF5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-, -)));//@sic R5s220669 sic@</w:t>
            </w:r>
          </w:p>
          <w:p w14:paraId="280657C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66124F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//@siclog "Step 3" siclog@</w:t>
            </w:r>
          </w:p>
          <w:p w14:paraId="27D2C9E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//SS transmits RRCConnectionReconfiguration message to E-UTRA PTC containing NR RRCReconfiguration message to perform SCG change with reconfigurationWithSync with the same PSCell</w:t>
            </w:r>
          </w:p>
          <w:p w14:paraId="5C987E0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//Send NR RRCreconfiguration message to E-UTRA PTC</w:t>
            </w:r>
          </w:p>
          <w:p w14:paraId="6127CDF3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//Note: it is assumed that the timing can be achieved without timed sending</w:t>
            </w:r>
          </w:p>
          <w:p w14:paraId="4F14C35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//Set PDCP parameter discardTimer to 60ms</w:t>
            </w:r>
          </w:p>
          <w:p w14:paraId="6A968ED5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v_RLC_BearerConfigList := f_NR_ReconfigureRLC_AM(p_NR_DRB_Id,</w:t>
            </w:r>
          </w:p>
          <w:p w14:paraId="2CF2845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-,</w:t>
            </w:r>
          </w:p>
          <w:p w14:paraId="6ECC5E03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v_T_PollRetransmit,</w:t>
            </w:r>
          </w:p>
          <w:p w14:paraId="313F99D1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-,</w:t>
            </w:r>
          </w:p>
          <w:p w14:paraId="6FFCC32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-,</w:t>
            </w:r>
          </w:p>
          <w:p w14:paraId="4ED7ECB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-,</w:t>
            </w:r>
          </w:p>
          <w:p w14:paraId="4CA1D76A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-,</w:t>
            </w:r>
          </w:p>
          <w:p w14:paraId="77D1E5A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v_T_Reassembly,</w:t>
            </w:r>
          </w:p>
          <w:p w14:paraId="4A644A4D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-,</w:t>
            </w:r>
          </w:p>
          <w:p w14:paraId="048357F3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                                                 true_); // @sic R5-197023 sic@</w:t>
            </w:r>
          </w:p>
          <w:p w14:paraId="3DD1AEF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f_NR_SS_CommonRadioBearerConfig(nr_Cell1,{v_SS_DRB_Config});//@sic R5s200855 sic@</w:t>
            </w:r>
          </w:p>
          <w:p w14:paraId="303106BA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f_NR_RLC_ReconfigurationHO_ENDC (nr_Cell1, v_RLC_BearerConfigList, cs_38508_PDCP_Config, true, -, false); //@sic R5s200855 R5-213132 R5s210950 R5s220805 R5-227518 sic@</w:t>
            </w:r>
          </w:p>
          <w:p w14:paraId="63DBE9B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//f_NR_RLC_ReconfigurationHO_ENDC (nr_Cell1, v_RLC_BearerConfigList, cs_38508_PDCP_Config(-, omit), true, -, false);</w:t>
            </w:r>
          </w:p>
          <w:p w14:paraId="06A294D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//EXCEPTION: Void</w:t>
            </w:r>
          </w:p>
          <w:p w14:paraId="263395ED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//@sic R5-213132 R5-222044 sic@</w:t>
            </w:r>
          </w:p>
          <w:p w14:paraId="240B7EF0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lastRenderedPageBreak/>
              <w:t xml:space="preserve">    EUTRA.receive(cmr_EUTRA_NR_OctetData ("Complete")) -&gt; value v_Coordination_MSG_Value;</w:t>
            </w:r>
          </w:p>
          <w:p w14:paraId="68118EDB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f_NR_CheckReceived_RRCReconfigurationComplete(valueof(v_Coordination_MSG_Value));</w:t>
            </w:r>
          </w:p>
          <w:p w14:paraId="04A26751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562364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</w:t>
            </w:r>
            <w:r w:rsidRPr="002117A6">
              <w:rPr>
                <w:rFonts w:ascii="Arial" w:hAnsi="Arial"/>
                <w:noProof/>
                <w:highlight w:val="green"/>
              </w:rPr>
              <w:t>f_NR_ULGrantConfiguration_Common(nr_Cell1, -, -, cs_NR_UplinkTimeAlignment_Start, cs_UL_GrantConfig_OnSR);</w:t>
            </w:r>
          </w:p>
          <w:p w14:paraId="03C980A4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458B931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v_IsDataRecvd := f_TC_7_1_1_9_1_Step5to9A(p_NR_DRB_Id,v_LCID, v_SS_DrbConfigList_TestMode, </w:t>
            </w:r>
            <w:r w:rsidRPr="00DE4317">
              <w:rPr>
                <w:rFonts w:ascii="Arial" w:hAnsi="Arial"/>
                <w:noProof/>
                <w:highlight w:val="green"/>
              </w:rPr>
              <w:t>true</w:t>
            </w:r>
            <w:r w:rsidRPr="00DE4317">
              <w:rPr>
                <w:rFonts w:ascii="Arial" w:hAnsi="Arial"/>
                <w:noProof/>
              </w:rPr>
              <w:t>); //@sic R5s200855 R5s220838 sic@</w:t>
            </w:r>
          </w:p>
          <w:p w14:paraId="3AC56DAF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</w:t>
            </w:r>
          </w:p>
          <w:p w14:paraId="430DA71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f_TC_7_1_1_9_1_Step16Ato21(p_NR_DRB_Id, v_LCID, v_IsDataRecvd);//@sic R5s200855 sic@</w:t>
            </w:r>
          </w:p>
          <w:p w14:paraId="7DD0195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369CFDD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//@siclog "Step 22-23" siclog@</w:t>
            </w:r>
          </w:p>
          <w:p w14:paraId="7D582B6C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//The SS transmits NR RRCReconfiguration message to perform SCG change with reconfigurationWithSync with the same PSCell.</w:t>
            </w:r>
          </w:p>
          <w:p w14:paraId="3A86BBC8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//@sic R5s210950 sic@</w:t>
            </w:r>
          </w:p>
          <w:p w14:paraId="5DDEB0B6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f_NR_SS_CommonRadioBearerConfig(nr_Cell1, {v_SS_DRB_Config});</w:t>
            </w:r>
          </w:p>
          <w:p w14:paraId="432E13C7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f_NR_RLC_ReconfigurationHO_ENDC (nr_Cell1, v_RLC_BearerConfigList, cs_38508_PDCP_Config,true); //@sic R5-197023, R5s200855 R5-227518 sic@</w:t>
            </w:r>
          </w:p>
          <w:p w14:paraId="59B99514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//f_NR_RLC_ReconfigurationHO_ENDC (nr_Cell1, v_RLC_BearerConfigList, cs_38508_PDCP_Config( -, omit),true);</w:t>
            </w:r>
          </w:p>
          <w:p w14:paraId="3F990DA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f_TC_7_1_1_9_1_Step24to29(p_NR_DRB_Id, v_LCID,v_SS_DrbConfigList_TestMode);//@sic R5s200855 sic@</w:t>
            </w:r>
          </w:p>
          <w:p w14:paraId="6DADEDB9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f_NR_SS_CommonRadioBearerConfig(nr_Cell1, {v_SS_DRB_Config}); //@sic R5s220805 sic@</w:t>
            </w:r>
          </w:p>
          <w:p w14:paraId="4485D089" w14:textId="1EAEBED9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</w:t>
            </w:r>
          </w:p>
          <w:p w14:paraId="5C9DFB33" w14:textId="77777777" w:rsidR="00DE4317" w:rsidRPr="00DE4317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  </w:t>
            </w:r>
            <w:r w:rsidRPr="00DE4317">
              <w:rPr>
                <w:rFonts w:ascii="Arial" w:hAnsi="Arial"/>
                <w:noProof/>
                <w:highlight w:val="yellow"/>
              </w:rPr>
              <w:t>f_NR_ULGrantConfiguration_Start(nr_Cell1, cs_TimingInfo_Now);</w:t>
            </w:r>
          </w:p>
          <w:p w14:paraId="5ABAAF95" w14:textId="33BAAECB" w:rsidR="00B808D8" w:rsidRPr="001C599F" w:rsidRDefault="00DE4317" w:rsidP="00DE43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E4317">
              <w:rPr>
                <w:rFonts w:ascii="Arial" w:hAnsi="Arial"/>
                <w:noProof/>
              </w:rPr>
              <w:t xml:space="preserve">  };</w:t>
            </w:r>
          </w:p>
        </w:tc>
      </w:tr>
    </w:tbl>
    <w:p w14:paraId="4BBC92AA" w14:textId="77777777" w:rsidR="00B808D8" w:rsidRPr="00045309" w:rsidRDefault="00B808D8" w:rsidP="00045309"/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EA57E" w14:textId="77777777" w:rsidR="008A317F" w:rsidRDefault="008A317F">
      <w:r>
        <w:separator/>
      </w:r>
    </w:p>
  </w:endnote>
  <w:endnote w:type="continuationSeparator" w:id="0">
    <w:p w14:paraId="73CC0265" w14:textId="77777777" w:rsidR="008A317F" w:rsidRDefault="008A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8FE2" w14:textId="77777777" w:rsidR="008A317F" w:rsidRDefault="008A317F">
      <w:r>
        <w:separator/>
      </w:r>
    </w:p>
  </w:footnote>
  <w:footnote w:type="continuationSeparator" w:id="0">
    <w:p w14:paraId="386FE5EF" w14:textId="77777777" w:rsidR="008A317F" w:rsidRDefault="008A3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40BAC"/>
    <w:rsid w:val="00045309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F6F02"/>
    <w:rsid w:val="00107393"/>
    <w:rsid w:val="00110E0E"/>
    <w:rsid w:val="0011283B"/>
    <w:rsid w:val="00113CF5"/>
    <w:rsid w:val="0011439C"/>
    <w:rsid w:val="00135B43"/>
    <w:rsid w:val="00145D43"/>
    <w:rsid w:val="00147584"/>
    <w:rsid w:val="001534C7"/>
    <w:rsid w:val="00175DD0"/>
    <w:rsid w:val="001765AE"/>
    <w:rsid w:val="00177A0C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82712"/>
    <w:rsid w:val="00492A49"/>
    <w:rsid w:val="00497DD7"/>
    <w:rsid w:val="004A56B1"/>
    <w:rsid w:val="004B2F49"/>
    <w:rsid w:val="004B75B7"/>
    <w:rsid w:val="004C07BC"/>
    <w:rsid w:val="004C63DD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731C2B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D6A07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317F"/>
    <w:rsid w:val="008A45A6"/>
    <w:rsid w:val="008B3C4F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246B6"/>
    <w:rsid w:val="00A308F0"/>
    <w:rsid w:val="00A30E5A"/>
    <w:rsid w:val="00A34D2E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66B1"/>
    <w:rsid w:val="00AC2713"/>
    <w:rsid w:val="00AC5820"/>
    <w:rsid w:val="00AD1CD8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3990"/>
    <w:rsid w:val="00DB3B9F"/>
    <w:rsid w:val="00DD34E0"/>
    <w:rsid w:val="00DE12D9"/>
    <w:rsid w:val="00DE34CF"/>
    <w:rsid w:val="00DE4317"/>
    <w:rsid w:val="00DF7CE1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391B"/>
    <w:rsid w:val="00F8417E"/>
    <w:rsid w:val="00F93526"/>
    <w:rsid w:val="00FA0AC9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5035</Words>
  <Characters>28704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1900-01-01T06:00:00Z</cp:lastPrinted>
  <dcterms:created xsi:type="dcterms:W3CDTF">2023-11-15T22:13:00Z</dcterms:created>
  <dcterms:modified xsi:type="dcterms:W3CDTF">2023-11-15T22:13:00Z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