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012D8" w:rsidRPr="002012D8">
        <w:rPr>
          <w:b/>
          <w:i/>
          <w:noProof/>
          <w:sz w:val="28"/>
        </w:rPr>
        <w:t>R5s230856</w:t>
      </w:r>
      <w:r w:rsidR="002012D8">
        <w:rPr>
          <w:b/>
          <w:i/>
          <w:noProof/>
          <w:sz w:val="28"/>
        </w:rPr>
        <w:t xml:space="preserve"> </w:t>
      </w:r>
    </w:p>
    <w:p w:rsidR="00745C21" w:rsidRDefault="0050224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>
        <w:fldChar w:fldCharType="begin"/>
      </w:r>
      <w:r w:rsidR="00745C21">
        <w:instrText xml:space="preserve"> DOCPROPERTY  Country  \* MERGEFORMAT </w:instrTex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22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73BD" w:rsidP="00A40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A407B6" w:rsidRPr="00A407B6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2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896" w:rsidP="00D60015">
            <w:pPr>
              <w:pStyle w:val="CRCoverPage"/>
              <w:spacing w:after="0"/>
              <w:rPr>
                <w:noProof/>
              </w:rPr>
            </w:pPr>
            <w:r w:rsidRPr="00B86896">
              <w:t xml:space="preserve">Correction for NR5GC </w:t>
            </w:r>
            <w:r w:rsidR="00D60015">
              <w:rPr>
                <w:rFonts w:hint="eastAsia"/>
                <w:lang w:eastAsia="zh-CN"/>
              </w:rPr>
              <w:t xml:space="preserve">PDCP </w:t>
            </w:r>
            <w:r w:rsidRPr="00B86896">
              <w:t xml:space="preserve">test case </w:t>
            </w:r>
            <w:r w:rsidR="00D60015" w:rsidRPr="00BC1EB9">
              <w:rPr>
                <w:noProof/>
              </w:rPr>
              <w:t>7.1.3.4.2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6008" w:rsidP="00E62624">
            <w:pPr>
              <w:pStyle w:val="CRCoverPage"/>
              <w:spacing w:after="0"/>
              <w:rPr>
                <w:noProof/>
              </w:rPr>
            </w:pPr>
            <w:r w:rsidRPr="0023600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 w:rsidP="000265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3573E3">
              <w:rPr>
                <w:rFonts w:hint="eastAsia"/>
                <w:noProof/>
                <w:lang w:eastAsia="zh-CN"/>
              </w:rPr>
              <w:t>1</w:t>
            </w:r>
            <w:r w:rsidR="00943215">
              <w:rPr>
                <w:noProof/>
              </w:rPr>
              <w:t>-</w:t>
            </w:r>
            <w:r w:rsidR="00E832D7">
              <w:rPr>
                <w:rFonts w:hint="eastAsia"/>
                <w:noProof/>
                <w:lang w:eastAsia="zh-CN"/>
              </w:rPr>
              <w:t>1</w:t>
            </w:r>
            <w:r w:rsidR="00026513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2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Pr="00256E59" w:rsidRDefault="0090118D" w:rsidP="00E10FBE">
            <w:pPr>
              <w:pStyle w:val="B2"/>
              <w:ind w:left="0" w:firstLine="0"/>
              <w:rPr>
                <w:noProof/>
              </w:rPr>
            </w:pPr>
            <w:r w:rsidRPr="00DE3E88">
              <w:rPr>
                <w:rFonts w:ascii="Arial" w:hAnsi="Arial" w:hint="eastAsia"/>
              </w:rPr>
              <w:t>In reconfiguration message of step4,</w:t>
            </w:r>
            <w:r>
              <w:rPr>
                <w:rFonts w:ascii="Arial" w:hAnsi="Arial" w:hint="eastAsia"/>
              </w:rPr>
              <w:t>S</w:t>
            </w:r>
            <w:r w:rsidRPr="002012D8">
              <w:rPr>
                <w:rFonts w:ascii="Arial" w:hAnsi="Arial"/>
              </w:rPr>
              <w:t>tatusReportRequired</w:t>
            </w:r>
            <w:r w:rsidRPr="002012D8"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 w:hint="eastAsia"/>
              </w:rPr>
              <w:t xml:space="preserve">in </w:t>
            </w:r>
            <w:r w:rsidRPr="00DE3E88">
              <w:rPr>
                <w:rFonts w:ascii="Arial" w:hAnsi="Arial"/>
              </w:rPr>
              <w:t>PDCP-CONFIG</w:t>
            </w:r>
            <w:r w:rsidRPr="00DE3E88">
              <w:rPr>
                <w:rFonts w:ascii="Arial" w:hAnsi="Arial" w:hint="eastAsia"/>
              </w:rPr>
              <w:t xml:space="preserve">  </w:t>
            </w:r>
            <w:r w:rsidRPr="002012D8">
              <w:rPr>
                <w:rFonts w:ascii="Arial" w:hAnsi="Arial" w:hint="eastAsia"/>
              </w:rPr>
              <w:t xml:space="preserve">should be omit for </w:t>
            </w:r>
            <w:r w:rsidRPr="002012D8">
              <w:rPr>
                <w:rFonts w:ascii="Arial" w:hAnsi="Arial"/>
              </w:rPr>
              <w:t>RLC UM</w:t>
            </w:r>
            <w:r>
              <w:rPr>
                <w:rFonts w:ascii="Arial" w:hAnsi="Arial" w:hint="eastAsia"/>
                <w:lang w:eastAsia="zh-CN"/>
              </w:rPr>
              <w:t xml:space="preserve"> mode.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C6B" w:rsidRPr="00256E59" w:rsidRDefault="00894EC8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P</w:t>
            </w:r>
            <w:r>
              <w:rPr>
                <w:rFonts w:cs="Arial" w:hint="eastAsia"/>
                <w:lang w:val="en-US" w:eastAsia="zh-CN"/>
              </w:rPr>
              <w:t xml:space="preserve">ass omit in template </w:t>
            </w:r>
            <w:r w:rsidRPr="009247B8">
              <w:rPr>
                <w:rFonts w:cs="Arial"/>
                <w:lang w:val="en-US" w:eastAsia="zh-CN"/>
              </w:rPr>
              <w:t>cs_38508_PDCP_Config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:rsidTr="00547111">
        <w:tc>
          <w:tcPr>
            <w:tcW w:w="2694" w:type="dxa"/>
            <w:gridSpan w:val="2"/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Pr="00E02E82" w:rsidRDefault="00BC1EB9" w:rsidP="004D0C6B">
            <w:pPr>
              <w:pStyle w:val="CRCoverPage"/>
              <w:spacing w:after="0"/>
              <w:rPr>
                <w:noProof/>
                <w:lang w:val="en-US"/>
              </w:rPr>
            </w:pPr>
            <w:r w:rsidRPr="00BC1EB9">
              <w:rPr>
                <w:noProof/>
              </w:rPr>
              <w:t>7.1.3.4.2.NR5GC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634B81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9E4308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050317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D71B8D" w:rsidRDefault="0050224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2244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502244">
        <w:rPr>
          <w:rFonts w:cs="Arial"/>
        </w:rPr>
        <w:fldChar w:fldCharType="separate"/>
      </w:r>
      <w:r w:rsidR="00D71B8D" w:rsidRPr="005C47FE">
        <w:rPr>
          <w:rFonts w:cs="Arial"/>
          <w:iCs/>
        </w:rPr>
        <w:t>Table of Contents</w:t>
      </w:r>
      <w:r w:rsidR="00D71B8D">
        <w:tab/>
      </w:r>
      <w:r w:rsidR="00D71B8D">
        <w:fldChar w:fldCharType="begin"/>
      </w:r>
      <w:r w:rsidR="00D71B8D">
        <w:instrText xml:space="preserve"> PAGEREF _Toc150503175 \h </w:instrText>
      </w:r>
      <w:r w:rsidR="00D71B8D">
        <w:fldChar w:fldCharType="separate"/>
      </w:r>
      <w:r w:rsidR="00D71B8D">
        <w:t>2</w:t>
      </w:r>
      <w:r w:rsidR="00D71B8D">
        <w:fldChar w:fldCharType="end"/>
      </w:r>
    </w:p>
    <w:p w:rsidR="00D71B8D" w:rsidRDefault="00D71B8D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C47FE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C47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_Toc150503176 \h </w:instrText>
      </w:r>
      <w:r>
        <w:fldChar w:fldCharType="separate"/>
      </w:r>
      <w:r>
        <w:t>3</w:t>
      </w:r>
      <w:r>
        <w:fldChar w:fldCharType="end"/>
      </w:r>
    </w:p>
    <w:p w:rsidR="00D71B8D" w:rsidRDefault="00D71B8D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C47FE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C47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_Toc150503177 \h </w:instrText>
      </w:r>
      <w:r>
        <w:fldChar w:fldCharType="separate"/>
      </w:r>
      <w:r>
        <w:t>3</w:t>
      </w:r>
      <w:r>
        <w:fldChar w:fldCharType="end"/>
      </w:r>
    </w:p>
    <w:p w:rsidR="00D71B8D" w:rsidRDefault="00D71B8D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C47FE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C47FE">
        <w:rPr>
          <w:rFonts w:cs="Arial"/>
          <w:color w:val="000000"/>
          <w:lang w:eastAsia="en-GB"/>
        </w:rPr>
        <w:t xml:space="preserve">Change </w:t>
      </w:r>
      <w:r w:rsidRPr="005C47FE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_Toc150503178 \h </w:instrText>
      </w:r>
      <w:r>
        <w:fldChar w:fldCharType="separate"/>
      </w:r>
      <w:r>
        <w:t>3</w:t>
      </w:r>
      <w:r>
        <w:fldChar w:fldCharType="end"/>
      </w:r>
    </w:p>
    <w:p w:rsidR="00007D89" w:rsidRDefault="00502244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0503176"/>
      <w:r>
        <w:rPr>
          <w:b/>
          <w:lang w:eastAsia="ja-JP"/>
        </w:rPr>
        <w:lastRenderedPageBreak/>
        <w:t>Overview</w:t>
      </w:r>
      <w:bookmarkEnd w:id="2"/>
      <w:bookmarkEnd w:id="3"/>
    </w:p>
    <w:p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0503177"/>
      <w:r w:rsidRPr="00854C55">
        <w:rPr>
          <w:b/>
        </w:rPr>
        <w:t>Corrections required</w:t>
      </w:r>
      <w:bookmarkEnd w:id="4"/>
      <w:bookmarkEnd w:id="5"/>
      <w:bookmarkEnd w:id="6"/>
    </w:p>
    <w:p w:rsidR="00E52D8D" w:rsidRDefault="00E52D8D" w:rsidP="00E52D8D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050317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p w:rsidR="00E52D8D" w:rsidRPr="0074552A" w:rsidRDefault="00E52D8D" w:rsidP="00E52D8D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65B1E" w:rsidRDefault="003E72FC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E72FC">
              <w:rPr>
                <w:rFonts w:ascii="Arial" w:hAnsi="Arial" w:cs="Arial"/>
                <w:lang w:val="en-US" w:eastAsia="en-GB"/>
              </w:rPr>
              <w:t>fl_TC_7_1_3_4_2_NR5GC_TestBody</w:t>
            </w:r>
          </w:p>
        </w:tc>
      </w:tr>
      <w:tr w:rsidR="00E52D8D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D8" w:rsidRPr="00DE3E88" w:rsidRDefault="00DE3E88" w:rsidP="00DE3E88">
            <w:pPr>
              <w:pStyle w:val="B2"/>
              <w:ind w:left="0" w:firstLine="0"/>
              <w:rPr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  <w:lang w:eastAsia="zh-CN"/>
              </w:rPr>
            </w:pPr>
            <w:r w:rsidRPr="00DE3E88">
              <w:rPr>
                <w:rFonts w:ascii="Arial" w:hAnsi="Arial" w:hint="eastAsia"/>
              </w:rPr>
              <w:t>In reconfiguration message of step4,</w:t>
            </w:r>
            <w:r w:rsidR="002012D8">
              <w:rPr>
                <w:rFonts w:ascii="Arial" w:hAnsi="Arial" w:hint="eastAsia"/>
              </w:rPr>
              <w:t>S</w:t>
            </w:r>
            <w:r w:rsidR="008678FD" w:rsidRPr="002012D8">
              <w:rPr>
                <w:rFonts w:ascii="Arial" w:hAnsi="Arial"/>
              </w:rPr>
              <w:t>tatusReportRequired</w:t>
            </w:r>
            <w:r w:rsidR="008678FD" w:rsidRPr="002012D8"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 w:hint="eastAsia"/>
              </w:rPr>
              <w:t xml:space="preserve">in </w:t>
            </w:r>
            <w:r w:rsidRPr="00DE3E88">
              <w:rPr>
                <w:rFonts w:ascii="Arial" w:hAnsi="Arial"/>
              </w:rPr>
              <w:t>PDCP-CONFIG</w:t>
            </w:r>
            <w:r w:rsidRPr="00DE3E88">
              <w:rPr>
                <w:rFonts w:ascii="Arial" w:hAnsi="Arial" w:hint="eastAsia"/>
              </w:rPr>
              <w:t xml:space="preserve">  </w:t>
            </w:r>
            <w:r w:rsidR="008678FD" w:rsidRPr="002012D8">
              <w:rPr>
                <w:rFonts w:ascii="Arial" w:hAnsi="Arial" w:hint="eastAsia"/>
              </w:rPr>
              <w:t xml:space="preserve">should be omit </w:t>
            </w:r>
            <w:r w:rsidR="0042100F" w:rsidRPr="002012D8">
              <w:rPr>
                <w:rFonts w:ascii="Arial" w:hAnsi="Arial" w:hint="eastAsia"/>
              </w:rPr>
              <w:t xml:space="preserve">for </w:t>
            </w:r>
            <w:r w:rsidR="0042100F" w:rsidRPr="002012D8">
              <w:rPr>
                <w:rFonts w:ascii="Arial" w:hAnsi="Arial"/>
              </w:rPr>
              <w:t>RLC UM</w:t>
            </w:r>
            <w:r w:rsidR="000025FE">
              <w:rPr>
                <w:rFonts w:ascii="Arial" w:hAnsi="Arial" w:hint="eastAsia"/>
                <w:lang w:eastAsia="zh-CN"/>
              </w:rPr>
              <w:t xml:space="preserve"> mode.</w:t>
            </w:r>
          </w:p>
        </w:tc>
      </w:tr>
      <w:tr w:rsidR="00E52D8D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3617B" w:rsidRDefault="009247B8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</w:t>
            </w:r>
            <w:r>
              <w:rPr>
                <w:rFonts w:cs="Arial" w:hint="eastAsia"/>
                <w:lang w:val="en-US" w:eastAsia="zh-CN"/>
              </w:rPr>
              <w:t xml:space="preserve">ass omit in template </w:t>
            </w:r>
            <w:r w:rsidRPr="009247B8">
              <w:rPr>
                <w:rFonts w:cs="Arial"/>
                <w:lang w:val="en-US" w:eastAsia="zh-CN"/>
              </w:rPr>
              <w:t>cs_38508_PDCP_Config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132167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132167">
              <w:rPr>
                <w:rFonts w:ascii="Arial" w:hAnsi="Arial" w:cs="Arial"/>
                <w:lang w:eastAsia="zh-CN"/>
              </w:rPr>
              <w:t>PDCP_NR5GC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:rsidR="00E52D8D" w:rsidRDefault="00E52D8D" w:rsidP="00E52D8D">
      <w:pPr>
        <w:rPr>
          <w:lang w:val="en-US" w:eastAsia="zh-CN"/>
        </w:rPr>
      </w:pPr>
    </w:p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>function fl_TC_7_1_3_4_2_NR5GC_TestBody(NR_PDCP_SS_State_Type p_NR_PDCP_State) runs on NR5GC_PTC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octetstring v_IPData := f_IPv4IPv6_IcmpEchoReply(f_LoopbackModeB_IP_Address_UE());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NR_SecurityParams_Type v_NR_Security:= f_NR_Security_Get();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integer k;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(value) DL_DCCH_Message v_RRCReconfiguration;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(value) NR_RachProcedureConfig_Type v_RachProcedureConfig 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NR_PhysicalParameters_Type v_NR_PhysicalParameters := f_NR_CellInfo_GetPhysicalParameters(nr_Cell1);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(omit) MasterKeyUpdate v_MasterKeyUpdate:= cs_MasterKeyUpdate(false, tsc_NR_38508_NextHopChainingCount); //@sic R5-202618 sic@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 := f_NR5GC_GetRadioBearerList(f_NR5GC_MobileInfo_GetDRBInfoList());//@sic R5s220503 sic@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v_SS_Drb_ConfigList[0] := f_NR_GetRadioBearerConfig_FullUM(nr_Cell1,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p_NR_PDCP_State.DRB_Id,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-,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cs_NR_PDCP_RbConfig_TransparentMode(f_NR_38508_SetPDCP_SN_Size()), // @sic R5s220124, R5-227518 sic@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cs_SDAP_Configuration_None);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v_RachProcedureConfig := cs_NR_RachProcedureConfig_CRNTI_HO(v_NR_PhysicalParameters, tsc_C_RNTI_Value3);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v_RRCReconfiguration := f_NR5GC_RRCReconfiguration_IntraNR_HO(nr_Cell1,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true,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v_MasterKeyUpdate,</w:t>
            </w:r>
          </w:p>
          <w:p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-,-,-,-,</w:t>
            </w:r>
          </w:p>
          <w:p w:rsidR="004C37F6" w:rsidRDefault="004C518F" w:rsidP="004C518F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cs_38508_PDCP_Config(-, ms80, </w:t>
            </w:r>
            <w:r w:rsidRPr="004C518F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4C518F">
              <w:rPr>
                <w:rFonts w:ascii="Courier New" w:hAnsi="Courier New" w:cs="Courier New"/>
                <w:lang w:eastAsia="de-DE"/>
              </w:rPr>
              <w:t xml:space="preserve">)); ////@sic R5-213445, R5-227518 sic@ 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>function fl_TC_7_1_3_4_2_NR5GC_TestBody(NR_PDCP_SS_State_Type p_NR_PDCP_State) runs on NR5GC_PTC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octetstring v_IPData := f_IPv4IPv6_IcmpEchoReply(f_LoopbackModeB_IP_Address_UE());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NR_SecurityParams_Type v_NR_Security:= f_NR_Security_Get();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integer k;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(value) DL_DCCH_Message v_RRCReconfiguration;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(value) NR_RachProcedureConfig_Type v_RachProcedureConfig 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NR_PhysicalParameters_Type v_NR_PhysicalParameters := f_NR_CellInfo_GetPhysicalParameters(nr_Cell1);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(omit) MasterKeyUpdate v_MasterKeyUpdate:= cs_MasterKeyUpdate(false, tsc_NR_38508_NextHopChainingCount); //@sic R5-202618 sic@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 := f_NR5GC_GetRadioBearerList(f_NR5GC_MobileInfo_GetDRBInfoList());//@sic R5s220503 sic@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v_SS_Drb_ConfigList[0] := f_NR_GetRadioBearerConfig_FullUM(nr_Cell1,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p_NR_PDCP_State.DRB_Id,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-,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cs_NR_PDCP_RbConfig_TransparentMode(f_NR_38508_SetPDCP_SN_Size()), // @sic R5s220124, R5-227518 sic@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cs_SDAP_Configuration_None);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v_RachProcedureConfig := cs_NR_RachProcedureConfig_CRNTI_HO(v_NR_PhysicalParameters, tsc_C_RNTI_Value3);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v_RRCReconfiguration := f_NR5GC_RRCReconfiguration_IntraNR_HO(nr_Cell1,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true,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v_MasterKeyUpdate,</w:t>
            </w:r>
          </w:p>
          <w:p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-,-,-,-,</w:t>
            </w:r>
          </w:p>
          <w:p w:rsidR="00A81CBC" w:rsidRDefault="00D077AC" w:rsidP="00D077A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cs_38508_PDCP_Config(-, ms80, </w:t>
            </w:r>
            <w:r w:rsidRPr="00D077AC">
              <w:rPr>
                <w:rFonts w:ascii="Courier New" w:hAnsi="Courier New" w:cs="Courier New"/>
                <w:highlight w:val="yellow"/>
                <w:lang w:eastAsia="de-DE"/>
              </w:rPr>
              <w:t>omit</w:t>
            </w:r>
            <w:r w:rsidRPr="00D077AC">
              <w:rPr>
                <w:rFonts w:ascii="Courier New" w:hAnsi="Courier New" w:cs="Courier New"/>
                <w:lang w:eastAsia="de-DE"/>
              </w:rPr>
              <w:t xml:space="preserve">)); ////@sic R5-213445, R5-227518 sic@ 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Pr="001C599F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8C7" w:rsidRDefault="00A548C7">
      <w:r>
        <w:separator/>
      </w:r>
    </w:p>
  </w:endnote>
  <w:endnote w:type="continuationSeparator" w:id="1">
    <w:p w:rsidR="00A548C7" w:rsidRDefault="00A54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8C7" w:rsidRDefault="00A548C7">
      <w:r>
        <w:separator/>
      </w:r>
    </w:p>
  </w:footnote>
  <w:footnote w:type="continuationSeparator" w:id="1">
    <w:p w:rsidR="00A548C7" w:rsidRDefault="00A54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02244">
      <w:fldChar w:fldCharType="begin"/>
    </w:r>
    <w:r w:rsidR="00374DD4">
      <w:instrText>PAGE</w:instrText>
    </w:r>
    <w:r w:rsidR="00502244">
      <w:fldChar w:fldCharType="separate"/>
    </w:r>
    <w:r>
      <w:rPr>
        <w:noProof/>
      </w:rPr>
      <w:t>1</w:t>
    </w:r>
    <w:r w:rsidR="0050224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3FA"/>
    <w:rsid w:val="000025FE"/>
    <w:rsid w:val="000048FE"/>
    <w:rsid w:val="00007D89"/>
    <w:rsid w:val="00012C15"/>
    <w:rsid w:val="00014A58"/>
    <w:rsid w:val="00022E4A"/>
    <w:rsid w:val="00026513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16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17C2"/>
    <w:rsid w:val="001C7F84"/>
    <w:rsid w:val="001E0548"/>
    <w:rsid w:val="001E41F3"/>
    <w:rsid w:val="001E790C"/>
    <w:rsid w:val="001F215C"/>
    <w:rsid w:val="001F45B8"/>
    <w:rsid w:val="002012D8"/>
    <w:rsid w:val="00206320"/>
    <w:rsid w:val="002121D7"/>
    <w:rsid w:val="002230B9"/>
    <w:rsid w:val="00226281"/>
    <w:rsid w:val="00227518"/>
    <w:rsid w:val="00232623"/>
    <w:rsid w:val="00236008"/>
    <w:rsid w:val="0024706E"/>
    <w:rsid w:val="00252D0D"/>
    <w:rsid w:val="002531CF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4411"/>
    <w:rsid w:val="00325739"/>
    <w:rsid w:val="003379F6"/>
    <w:rsid w:val="003413AB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1252"/>
    <w:rsid w:val="003B66EF"/>
    <w:rsid w:val="003C4D4D"/>
    <w:rsid w:val="003E1A36"/>
    <w:rsid w:val="003E3B97"/>
    <w:rsid w:val="003E3BEE"/>
    <w:rsid w:val="003E72FC"/>
    <w:rsid w:val="003F5114"/>
    <w:rsid w:val="00410371"/>
    <w:rsid w:val="0042100F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7D1B"/>
    <w:rsid w:val="00497DD7"/>
    <w:rsid w:val="004A56B1"/>
    <w:rsid w:val="004B75B7"/>
    <w:rsid w:val="004C07BC"/>
    <w:rsid w:val="004C37F6"/>
    <w:rsid w:val="004C518F"/>
    <w:rsid w:val="004C63DD"/>
    <w:rsid w:val="004C6F9C"/>
    <w:rsid w:val="004D0C6B"/>
    <w:rsid w:val="004D2284"/>
    <w:rsid w:val="00502244"/>
    <w:rsid w:val="005141D9"/>
    <w:rsid w:val="0051580D"/>
    <w:rsid w:val="00516556"/>
    <w:rsid w:val="0053343B"/>
    <w:rsid w:val="0053545C"/>
    <w:rsid w:val="00547111"/>
    <w:rsid w:val="00550F54"/>
    <w:rsid w:val="00554DAD"/>
    <w:rsid w:val="00560495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C57B2"/>
    <w:rsid w:val="005E2C44"/>
    <w:rsid w:val="005E56F4"/>
    <w:rsid w:val="005F4054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72F"/>
    <w:rsid w:val="006C0D58"/>
    <w:rsid w:val="006C5486"/>
    <w:rsid w:val="006E21FB"/>
    <w:rsid w:val="006E5904"/>
    <w:rsid w:val="006E7C27"/>
    <w:rsid w:val="006F12DB"/>
    <w:rsid w:val="006F1B18"/>
    <w:rsid w:val="006F4AD0"/>
    <w:rsid w:val="006F515B"/>
    <w:rsid w:val="006F5F15"/>
    <w:rsid w:val="00723B13"/>
    <w:rsid w:val="0073066D"/>
    <w:rsid w:val="00732F5A"/>
    <w:rsid w:val="00734645"/>
    <w:rsid w:val="0073689E"/>
    <w:rsid w:val="0074081F"/>
    <w:rsid w:val="00743CC2"/>
    <w:rsid w:val="0074552A"/>
    <w:rsid w:val="00745C21"/>
    <w:rsid w:val="007469F8"/>
    <w:rsid w:val="00754736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10FE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678FD"/>
    <w:rsid w:val="00870BC6"/>
    <w:rsid w:val="00870EE7"/>
    <w:rsid w:val="008712E1"/>
    <w:rsid w:val="00873374"/>
    <w:rsid w:val="0088068E"/>
    <w:rsid w:val="008863B9"/>
    <w:rsid w:val="00894EC8"/>
    <w:rsid w:val="008A0AAC"/>
    <w:rsid w:val="008A45A6"/>
    <w:rsid w:val="008B1569"/>
    <w:rsid w:val="008C166F"/>
    <w:rsid w:val="008D3CCC"/>
    <w:rsid w:val="008D4170"/>
    <w:rsid w:val="008F3789"/>
    <w:rsid w:val="008F686C"/>
    <w:rsid w:val="0090118D"/>
    <w:rsid w:val="0091207D"/>
    <w:rsid w:val="00913DD6"/>
    <w:rsid w:val="009148DE"/>
    <w:rsid w:val="00916574"/>
    <w:rsid w:val="009247B8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43ED"/>
    <w:rsid w:val="009861EE"/>
    <w:rsid w:val="00991B88"/>
    <w:rsid w:val="00991F87"/>
    <w:rsid w:val="009A5753"/>
    <w:rsid w:val="009A579D"/>
    <w:rsid w:val="009A7C31"/>
    <w:rsid w:val="009B13F9"/>
    <w:rsid w:val="009C5B9C"/>
    <w:rsid w:val="009D53BE"/>
    <w:rsid w:val="009D545A"/>
    <w:rsid w:val="009E3297"/>
    <w:rsid w:val="009E4308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35607"/>
    <w:rsid w:val="00A407B6"/>
    <w:rsid w:val="00A44730"/>
    <w:rsid w:val="00A47E70"/>
    <w:rsid w:val="00A50CF0"/>
    <w:rsid w:val="00A521EC"/>
    <w:rsid w:val="00A548C7"/>
    <w:rsid w:val="00A63A85"/>
    <w:rsid w:val="00A7071B"/>
    <w:rsid w:val="00A71099"/>
    <w:rsid w:val="00A7671C"/>
    <w:rsid w:val="00A81CBC"/>
    <w:rsid w:val="00A9176F"/>
    <w:rsid w:val="00A91C69"/>
    <w:rsid w:val="00AA2CBC"/>
    <w:rsid w:val="00AB66B1"/>
    <w:rsid w:val="00AC2713"/>
    <w:rsid w:val="00AC5820"/>
    <w:rsid w:val="00AD1CD8"/>
    <w:rsid w:val="00AE7DD4"/>
    <w:rsid w:val="00AF01A9"/>
    <w:rsid w:val="00AF036B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C1EB9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CF540D"/>
    <w:rsid w:val="00D00148"/>
    <w:rsid w:val="00D03F9A"/>
    <w:rsid w:val="00D05EC5"/>
    <w:rsid w:val="00D06D51"/>
    <w:rsid w:val="00D077AC"/>
    <w:rsid w:val="00D14405"/>
    <w:rsid w:val="00D24991"/>
    <w:rsid w:val="00D31026"/>
    <w:rsid w:val="00D35695"/>
    <w:rsid w:val="00D373BD"/>
    <w:rsid w:val="00D44A90"/>
    <w:rsid w:val="00D50255"/>
    <w:rsid w:val="00D60015"/>
    <w:rsid w:val="00D66520"/>
    <w:rsid w:val="00D71B8D"/>
    <w:rsid w:val="00D76191"/>
    <w:rsid w:val="00D84AE9"/>
    <w:rsid w:val="00D95C1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C2CBF"/>
    <w:rsid w:val="00DD34E0"/>
    <w:rsid w:val="00DD4D0C"/>
    <w:rsid w:val="00DD5440"/>
    <w:rsid w:val="00DD6C67"/>
    <w:rsid w:val="00DE12D9"/>
    <w:rsid w:val="00DE211A"/>
    <w:rsid w:val="00DE34CF"/>
    <w:rsid w:val="00DE3E88"/>
    <w:rsid w:val="00E02E82"/>
    <w:rsid w:val="00E10FBE"/>
    <w:rsid w:val="00E13F3D"/>
    <w:rsid w:val="00E22C03"/>
    <w:rsid w:val="00E24D55"/>
    <w:rsid w:val="00E250C9"/>
    <w:rsid w:val="00E34898"/>
    <w:rsid w:val="00E35060"/>
    <w:rsid w:val="00E50DF1"/>
    <w:rsid w:val="00E52D8D"/>
    <w:rsid w:val="00E53BB2"/>
    <w:rsid w:val="00E62624"/>
    <w:rsid w:val="00E72048"/>
    <w:rsid w:val="00E832D7"/>
    <w:rsid w:val="00E87946"/>
    <w:rsid w:val="00E9177E"/>
    <w:rsid w:val="00E93810"/>
    <w:rsid w:val="00EA51E8"/>
    <w:rsid w:val="00EB09B7"/>
    <w:rsid w:val="00EB394A"/>
    <w:rsid w:val="00EB397C"/>
    <w:rsid w:val="00EC6DB7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8417E"/>
    <w:rsid w:val="00FA0AC9"/>
    <w:rsid w:val="00FB0699"/>
    <w:rsid w:val="00FB2005"/>
    <w:rsid w:val="00FB3028"/>
    <w:rsid w:val="00FB5DD4"/>
    <w:rsid w:val="00FB6386"/>
    <w:rsid w:val="00FC7A00"/>
    <w:rsid w:val="00FE4C17"/>
    <w:rsid w:val="00FE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a0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1189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356</cp:revision>
  <cp:lastPrinted>1900-01-01T00:00:00Z</cp:lastPrinted>
  <dcterms:created xsi:type="dcterms:W3CDTF">2022-12-12T09:24:00Z</dcterms:created>
  <dcterms:modified xsi:type="dcterms:W3CDTF">2023-11-10T02:06:00Z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