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4FBC7" w14:textId="350F703F" w:rsidR="00BE1EF7" w:rsidRDefault="00BE1EF7" w:rsidP="00BE1E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E65732">
          <w:rPr>
            <w:b/>
            <w:i/>
            <w:noProof/>
            <w:sz w:val="28"/>
          </w:rPr>
          <w:t>848</w:t>
        </w:r>
      </w:fldSimple>
    </w:p>
    <w:p w14:paraId="4DFBAD0D" w14:textId="77777777" w:rsidR="00BE1EF7" w:rsidRDefault="00BE1EF7" w:rsidP="00BE1EF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EF7" w14:paraId="3E9151D0" w14:textId="77777777" w:rsidTr="009A4B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AA88F" w14:textId="77777777" w:rsidR="00BE1EF7" w:rsidRDefault="00BE1EF7" w:rsidP="009A4B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1EF7" w14:paraId="58F77F86" w14:textId="7777777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C6690" w14:textId="77777777" w:rsidR="00BE1EF7" w:rsidRDefault="00BE1EF7" w:rsidP="009A4B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1EF7" w14:paraId="2D476F94" w14:textId="7777777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41006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359D160B" w14:textId="77777777" w:rsidTr="009A4B12">
        <w:tc>
          <w:tcPr>
            <w:tcW w:w="142" w:type="dxa"/>
            <w:tcBorders>
              <w:left w:val="single" w:sz="4" w:space="0" w:color="auto"/>
            </w:tcBorders>
          </w:tcPr>
          <w:p w14:paraId="2890397D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A3725" w14:textId="77777777" w:rsidR="00BE1EF7" w:rsidRPr="00410371" w:rsidRDefault="00BE1EF7" w:rsidP="009A4B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34.123-3</w:t>
              </w:r>
            </w:fldSimple>
          </w:p>
        </w:tc>
        <w:tc>
          <w:tcPr>
            <w:tcW w:w="709" w:type="dxa"/>
          </w:tcPr>
          <w:p w14:paraId="7D224BE6" w14:textId="77777777" w:rsidR="00BE1EF7" w:rsidRDefault="00BE1EF7" w:rsidP="009A4B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69F02" w14:textId="77777777" w:rsidR="00BE1EF7" w:rsidRPr="00410371" w:rsidRDefault="00BE1EF7" w:rsidP="009A4B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3671</w:t>
              </w:r>
            </w:fldSimple>
          </w:p>
        </w:tc>
        <w:tc>
          <w:tcPr>
            <w:tcW w:w="709" w:type="dxa"/>
          </w:tcPr>
          <w:p w14:paraId="09CECB4C" w14:textId="77777777" w:rsidR="00BE1EF7" w:rsidRDefault="00BE1EF7" w:rsidP="009A4B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59E598" w14:textId="63D1FEE5" w:rsidR="00BE1EF7" w:rsidRPr="00410371" w:rsidRDefault="00E65732" w:rsidP="009A4B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CC9E0E4" w14:textId="77777777" w:rsidR="00BE1EF7" w:rsidRDefault="00BE1EF7" w:rsidP="009A4B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C58184" w14:textId="66692C88" w:rsidR="00BE1EF7" w:rsidRPr="00410371" w:rsidRDefault="00BE1EF7" w:rsidP="009A4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E65732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067400" w14:textId="77777777"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</w:tr>
      <w:tr w:rsidR="00BE1EF7" w14:paraId="0EC5F01C" w14:textId="77777777" w:rsidTr="009A4B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36927" w14:textId="77777777"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</w:tr>
      <w:tr w:rsidR="00BE1EF7" w14:paraId="418968D1" w14:textId="77777777" w:rsidTr="009A4B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992E13" w14:textId="77777777" w:rsidR="00BE1EF7" w:rsidRPr="00F25D98" w:rsidRDefault="00BE1EF7" w:rsidP="009A4B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1EF7" w14:paraId="071479F3" w14:textId="77777777" w:rsidTr="009A4B12">
        <w:tc>
          <w:tcPr>
            <w:tcW w:w="9641" w:type="dxa"/>
            <w:gridSpan w:val="9"/>
          </w:tcPr>
          <w:p w14:paraId="4F86F291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970784" w14:textId="77777777" w:rsidR="00BE1EF7" w:rsidRDefault="00BE1EF7" w:rsidP="00BE1E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EF7" w14:paraId="31E90814" w14:textId="77777777" w:rsidTr="009A4B12">
        <w:tc>
          <w:tcPr>
            <w:tcW w:w="2835" w:type="dxa"/>
          </w:tcPr>
          <w:p w14:paraId="38081B2F" w14:textId="77777777" w:rsidR="00BE1EF7" w:rsidRDefault="00BE1EF7" w:rsidP="009A4B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07B7D0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2362F5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9813EA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0D9B8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ED15ED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6EF3C5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8AC220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6459A" w14:textId="77777777" w:rsidR="00BE1EF7" w:rsidRDefault="00BE1EF7" w:rsidP="009A4B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7A6A7" w14:textId="77777777" w:rsidR="00BE1EF7" w:rsidRDefault="00BE1EF7" w:rsidP="00BE1EF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EF7" w14:paraId="5B6916AB" w14:textId="77777777" w:rsidTr="009A4B12">
        <w:tc>
          <w:tcPr>
            <w:tcW w:w="9640" w:type="dxa"/>
            <w:gridSpan w:val="11"/>
          </w:tcPr>
          <w:p w14:paraId="78F14821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03114D08" w14:textId="77777777" w:rsidTr="009A4B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97818C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1D97C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UTRAN SSNITZ testcase 12.2.1.13</w:t>
              </w:r>
            </w:fldSimple>
          </w:p>
        </w:tc>
      </w:tr>
      <w:tr w:rsidR="00BE1EF7" w14:paraId="7B4AA0A9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49C4DD6F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FC7A4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0D6AFD5D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79027B89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4A389E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E1EF7" w14:paraId="0F0E9B33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5C8684EB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A604B0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1EF7" w14:paraId="76516633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3E649D0A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E9543D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24F71850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2BCA9BA7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C22984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1BF6A3F" w14:textId="77777777" w:rsidR="00BE1EF7" w:rsidRDefault="00BE1EF7" w:rsidP="009A4B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BBCB2" w14:textId="77777777" w:rsidR="00BE1EF7" w:rsidRDefault="00BE1EF7" w:rsidP="009A4B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2A8EB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2023-09-06</w:t>
              </w:r>
            </w:fldSimple>
          </w:p>
        </w:tc>
      </w:tr>
      <w:tr w:rsidR="00BE1EF7" w14:paraId="68855CAA" w14:textId="77777777" w:rsidTr="009A4B12">
        <w:tc>
          <w:tcPr>
            <w:tcW w:w="1843" w:type="dxa"/>
            <w:tcBorders>
              <w:left w:val="single" w:sz="4" w:space="0" w:color="auto"/>
            </w:tcBorders>
          </w:tcPr>
          <w:p w14:paraId="366C7FD8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713F95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A12739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A855B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8AD120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1EF7" w14:paraId="159FCE6D" w14:textId="77777777" w:rsidTr="009A4B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0CDC2" w14:textId="77777777" w:rsidR="00BE1EF7" w:rsidRDefault="00BE1EF7" w:rsidP="009A4B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7546" w14:textId="77777777" w:rsidR="00BE1EF7" w:rsidRDefault="00BE1EF7" w:rsidP="009A4B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9EA8D" w14:textId="77777777" w:rsidR="00BE1EF7" w:rsidRDefault="00BE1EF7" w:rsidP="009A4B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8012F" w14:textId="77777777" w:rsidR="00BE1EF7" w:rsidRDefault="00BE1EF7" w:rsidP="009A4B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2395F" w14:textId="77777777" w:rsidR="00BE1EF7" w:rsidRDefault="00BE1EF7" w:rsidP="009A4B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E1EF7" w14:paraId="6530E66F" w14:textId="77777777" w:rsidTr="009A4B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EE811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D99E0D" w14:textId="77777777" w:rsidR="00BE1EF7" w:rsidRDefault="00BE1EF7" w:rsidP="009A4B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915CAB" w14:textId="77777777" w:rsidR="00BE1EF7" w:rsidRDefault="00BE1EF7" w:rsidP="009A4B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9D0761" w14:textId="77777777" w:rsidR="00BE1EF7" w:rsidRPr="007C2097" w:rsidRDefault="00BE1EF7" w:rsidP="009A4B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1EF7" w14:paraId="64358D4F" w14:textId="77777777" w:rsidTr="009A4B12">
        <w:tc>
          <w:tcPr>
            <w:tcW w:w="1843" w:type="dxa"/>
          </w:tcPr>
          <w:p w14:paraId="20051422" w14:textId="77777777" w:rsidR="00BE1EF7" w:rsidRDefault="00BE1EF7" w:rsidP="009A4B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E20DBA" w14:textId="77777777" w:rsidR="00BE1EF7" w:rsidRDefault="00BE1EF7" w:rsidP="009A4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1CCB5B0A" w14:textId="77777777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AE989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E24CF" w14:textId="77777777" w:rsidR="0033174A" w:rsidRDefault="0033174A" w:rsidP="003317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of Step 24 is not inline with the Prose. The Prose expects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, but the TTCN expects month as May and day as 8</w:t>
            </w:r>
            <w:r w:rsidRPr="00B23072">
              <w:rPr>
                <w:rFonts w:cs="Arial"/>
                <w:noProof/>
                <w:vertAlign w:val="superscript"/>
              </w:rPr>
              <w:t>th</w:t>
            </w:r>
            <w:r>
              <w:rPr>
                <w:rFonts w:cs="Arial"/>
                <w:noProof/>
              </w:rPr>
              <w:t>.</w:t>
            </w:r>
          </w:p>
          <w:p w14:paraId="41B6CC60" w14:textId="77777777" w:rsidR="0033174A" w:rsidRPr="003F5B8A" w:rsidRDefault="0033174A" w:rsidP="0033174A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corrected.</w:t>
            </w:r>
          </w:p>
        </w:tc>
      </w:tr>
      <w:tr w:rsidR="0033174A" w14:paraId="5C87A575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5225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C222B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0659A6E9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3718A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79485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Updated the TTCN for Step 24 to expect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.</w:t>
            </w:r>
          </w:p>
        </w:tc>
      </w:tr>
      <w:tr w:rsidR="0033174A" w14:paraId="69D010C4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4DE09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6CB40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612A2F5E" w14:textId="77777777" w:rsidTr="009A4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02A15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B63A2" w14:textId="77777777" w:rsidR="0033174A" w:rsidRPr="00D268E5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not inline with Prose</w:t>
            </w:r>
          </w:p>
        </w:tc>
      </w:tr>
      <w:tr w:rsidR="0033174A" w14:paraId="0397FA23" w14:textId="77777777" w:rsidTr="009A4B12">
        <w:tc>
          <w:tcPr>
            <w:tcW w:w="2694" w:type="dxa"/>
            <w:gridSpan w:val="2"/>
          </w:tcPr>
          <w:p w14:paraId="2A680A1B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8894B" w14:textId="77777777" w:rsidR="0033174A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24C1597E" w14:textId="77777777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3B5CD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2764E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12.2.1.13</w:t>
            </w:r>
          </w:p>
        </w:tc>
      </w:tr>
      <w:tr w:rsidR="0033174A" w14:paraId="1A0104BD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2F15E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27EA3" w14:textId="77777777" w:rsidR="0033174A" w:rsidRDefault="0033174A" w:rsidP="003317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74A" w14:paraId="22CF5D78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F921D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53901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8A65E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3372B" w14:textId="77777777" w:rsidR="0033174A" w:rsidRDefault="0033174A" w:rsidP="003317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18505A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59C748AD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9718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E26AB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5BBD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257E6" w14:textId="77777777" w:rsidR="0033174A" w:rsidRDefault="0033174A" w:rsidP="003317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72DE4F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624DBF25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BF5BB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EDB75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C6C9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7D819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A1112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0CABBE9D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E5F3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4909D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CC21B" w14:textId="77777777" w:rsidR="0033174A" w:rsidRDefault="0033174A" w:rsidP="00331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F754E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3EF9A" w14:textId="77777777" w:rsidR="0033174A" w:rsidRDefault="0033174A" w:rsidP="003317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74A" w14:paraId="362AF1A6" w14:textId="77777777" w:rsidTr="009A4B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5471" w14:textId="77777777" w:rsidR="0033174A" w:rsidRDefault="0033174A" w:rsidP="003317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050DC" w14:textId="77777777" w:rsidR="0033174A" w:rsidRDefault="0033174A" w:rsidP="0033174A">
            <w:pPr>
              <w:pStyle w:val="CRCoverPage"/>
              <w:spacing w:after="0"/>
              <w:rPr>
                <w:noProof/>
              </w:rPr>
            </w:pPr>
          </w:p>
        </w:tc>
      </w:tr>
      <w:tr w:rsidR="0033174A" w14:paraId="584F6765" w14:textId="77777777" w:rsidTr="009A4B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52C19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976CD" w14:textId="77777777" w:rsidR="0033174A" w:rsidRDefault="0033174A" w:rsidP="00331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74A" w:rsidRPr="008863B9" w14:paraId="68EFA52E" w14:textId="77777777" w:rsidTr="009A4B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E6E1F" w14:textId="77777777" w:rsidR="0033174A" w:rsidRPr="008863B9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392B2" w14:textId="77777777" w:rsidR="0033174A" w:rsidRPr="008863B9" w:rsidRDefault="0033174A" w:rsidP="003317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74A" w14:paraId="2E9FB7FA" w14:textId="77777777" w:rsidTr="009A4B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0D2EA" w14:textId="77777777" w:rsidR="0033174A" w:rsidRDefault="0033174A" w:rsidP="003317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848DA" w14:textId="77777777" w:rsidR="0033174A" w:rsidRDefault="0033174A" w:rsidP="003317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61B10F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D3BC4B6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6246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4490164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25DE61CD" w14:textId="77777777" w:rsidR="00BE1EF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BE1EF7" w:rsidRPr="00910483">
        <w:rPr>
          <w:rFonts w:ascii="Arial" w:hAnsi="Arial" w:cs="Arial"/>
          <w:iCs/>
        </w:rPr>
        <w:t>Table of Contents</w:t>
      </w:r>
      <w:r w:rsidR="00BE1EF7">
        <w:tab/>
      </w:r>
      <w:r w:rsidR="00BE1EF7">
        <w:fldChar w:fldCharType="begin"/>
      </w:r>
      <w:r w:rsidR="00BE1EF7">
        <w:instrText xml:space="preserve"> PAGEREF _Toc144901642 \h </w:instrText>
      </w:r>
      <w:r w:rsidR="00BE1EF7">
        <w:fldChar w:fldCharType="separate"/>
      </w:r>
      <w:r w:rsidR="00BE1EF7">
        <w:t>2</w:t>
      </w:r>
      <w:r w:rsidR="00BE1EF7">
        <w:fldChar w:fldCharType="end"/>
      </w:r>
    </w:p>
    <w:p w14:paraId="5F5AB0AA" w14:textId="77777777" w:rsidR="00BE1EF7" w:rsidRDefault="00BE1E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048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04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_Toc144901643 \h </w:instrText>
      </w:r>
      <w:r>
        <w:fldChar w:fldCharType="separate"/>
      </w:r>
      <w:r>
        <w:t>3</w:t>
      </w:r>
      <w:r>
        <w:fldChar w:fldCharType="end"/>
      </w:r>
    </w:p>
    <w:p w14:paraId="353856A1" w14:textId="77777777" w:rsidR="00BE1EF7" w:rsidRDefault="00BE1EF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10483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104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_Toc144901644 \h </w:instrText>
      </w:r>
      <w:r>
        <w:fldChar w:fldCharType="separate"/>
      </w:r>
      <w:r>
        <w:t>3</w:t>
      </w:r>
      <w:r>
        <w:fldChar w:fldCharType="end"/>
      </w:r>
    </w:p>
    <w:p w14:paraId="4D603568" w14:textId="77777777" w:rsidR="00BE1EF7" w:rsidRDefault="00BE1EF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1048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10483">
        <w:rPr>
          <w:rFonts w:cs="Arial"/>
          <w:b/>
          <w:color w:val="000000"/>
          <w:lang w:eastAsia="en-GB"/>
        </w:rPr>
        <w:t>Function fl_TC_12_2_1_13_Body</w:t>
      </w:r>
      <w:r>
        <w:tab/>
      </w:r>
      <w:r>
        <w:fldChar w:fldCharType="begin"/>
      </w:r>
      <w:r>
        <w:instrText xml:space="preserve"> PAGEREF _Toc144901645 \h </w:instrText>
      </w:r>
      <w:r>
        <w:fldChar w:fldCharType="separate"/>
      </w:r>
      <w:r>
        <w:t>3</w:t>
      </w:r>
      <w:r>
        <w:fldChar w:fldCharType="end"/>
      </w:r>
    </w:p>
    <w:p w14:paraId="7EEDA53A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7DE8A916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4901643"/>
      <w:r w:rsidRPr="00D268E5">
        <w:rPr>
          <w:rFonts w:cs="Arial"/>
        </w:rPr>
        <w:lastRenderedPageBreak/>
        <w:t>Overview</w:t>
      </w:r>
      <w:bookmarkEnd w:id="2"/>
      <w:bookmarkEnd w:id="3"/>
    </w:p>
    <w:p w14:paraId="61ABBD7B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149107B4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1AE14D13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50568CB8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23615F3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</w:p>
    <w:p w14:paraId="698F6C51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44901644"/>
      <w:r w:rsidRPr="00D268E5">
        <w:rPr>
          <w:rFonts w:cs="Arial"/>
        </w:rPr>
        <w:t>Corrections required</w:t>
      </w:r>
      <w:bookmarkEnd w:id="4"/>
      <w:bookmarkEnd w:id="5"/>
      <w:bookmarkEnd w:id="6"/>
    </w:p>
    <w:p w14:paraId="3E3B525E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44901645"/>
      <w:bookmarkStart w:id="8" w:name="_Toc122434493"/>
      <w:bookmarkStart w:id="9" w:name="_Toc295288970"/>
      <w:bookmarkStart w:id="10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61FB9" w:rsidRPr="00561FB9">
        <w:rPr>
          <w:rFonts w:cs="Arial"/>
          <w:b/>
          <w:color w:val="000000"/>
          <w:lang w:eastAsia="en-GB"/>
        </w:rPr>
        <w:t>fl_TC_12_2_1_13_Body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05FB6DDC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AC0E" w14:textId="77777777" w:rsidR="00F84478" w:rsidRPr="005E2E04" w:rsidRDefault="00F84478" w:rsidP="00D729CE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48A3" w14:textId="77777777" w:rsidR="00F84478" w:rsidRPr="005E2E04" w:rsidRDefault="00561FB9" w:rsidP="00D729C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561FB9">
              <w:rPr>
                <w:noProof/>
              </w:rPr>
              <w:t>fl_TC_12_2_1_13_Body</w:t>
            </w:r>
          </w:p>
        </w:tc>
      </w:tr>
      <w:tr w:rsidR="00F84478" w:rsidRPr="00D268E5" w14:paraId="7AFB2538" w14:textId="77777777" w:rsidTr="00A600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3FD4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769D" w14:textId="77777777" w:rsidR="00561FB9" w:rsidRDefault="00561FB9" w:rsidP="00561FB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of Step 24 is not inline with the Prose. The Prose expects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, but the TTCN expects month as May and day as 8</w:t>
            </w:r>
            <w:r w:rsidRPr="00B23072">
              <w:rPr>
                <w:rFonts w:cs="Arial"/>
                <w:noProof/>
                <w:vertAlign w:val="superscript"/>
              </w:rPr>
              <w:t>th</w:t>
            </w:r>
            <w:r>
              <w:rPr>
                <w:rFonts w:cs="Arial"/>
                <w:noProof/>
              </w:rPr>
              <w:t>.</w:t>
            </w:r>
          </w:p>
          <w:p w14:paraId="5E9E53A1" w14:textId="77777777" w:rsidR="00331B72" w:rsidRPr="0082383D" w:rsidRDefault="00561FB9" w:rsidP="00561FB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corrected.</w:t>
            </w:r>
          </w:p>
        </w:tc>
      </w:tr>
      <w:tr w:rsidR="00F84478" w:rsidRPr="00D268E5" w14:paraId="02E08C88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DE77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3E4B" w14:textId="77777777" w:rsidR="00B5626E" w:rsidRPr="00AE5422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>
              <w:rPr>
                <w:rFonts w:cs="Arial"/>
                <w:noProof/>
              </w:rPr>
              <w:t>Updated the TTCN for Step 24 to expect month as december and day as 31</w:t>
            </w:r>
            <w:r w:rsidRPr="00B23072">
              <w:rPr>
                <w:rFonts w:cs="Arial"/>
                <w:noProof/>
                <w:vertAlign w:val="superscript"/>
              </w:rPr>
              <w:t>st</w:t>
            </w:r>
            <w:r>
              <w:rPr>
                <w:rFonts w:cs="Arial"/>
                <w:noProof/>
              </w:rPr>
              <w:t>.</w:t>
            </w:r>
          </w:p>
        </w:tc>
      </w:tr>
      <w:tr w:rsidR="00F84478" w:rsidRPr="001D039E" w14:paraId="078A574D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E33E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B750" w14:textId="77777777" w:rsidR="00F84478" w:rsidRPr="0082383D" w:rsidRDefault="00561FB9" w:rsidP="00D729C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NITZ.ttcn</w:t>
            </w:r>
          </w:p>
        </w:tc>
      </w:tr>
      <w:tr w:rsidR="00F84478" w:rsidRPr="00D268E5" w14:paraId="4EB8DBB6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D347" w14:textId="77777777" w:rsidR="00F84478" w:rsidRPr="005E2E04" w:rsidRDefault="00F84478" w:rsidP="00D729CE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E60" w14:textId="77777777" w:rsidR="00F84478" w:rsidRPr="005E2E04" w:rsidRDefault="00F84478" w:rsidP="00D729CE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24D1AFDC" w14:textId="77777777" w:rsidR="00F84478" w:rsidRDefault="00F84478" w:rsidP="00F84478">
      <w:pPr>
        <w:rPr>
          <w:lang w:eastAsia="en-GB"/>
        </w:rPr>
      </w:pPr>
    </w:p>
    <w:p w14:paraId="1B545421" w14:textId="77777777" w:rsidR="00F84478" w:rsidRPr="0082383D" w:rsidRDefault="00F84478" w:rsidP="00F84478">
      <w:pPr>
        <w:spacing w:after="0"/>
        <w:rPr>
          <w:rFonts w:ascii="Arial" w:hAnsi="Arial"/>
          <w:b/>
          <w:lang w:eastAsia="en-GB"/>
        </w:rPr>
      </w:pPr>
      <w:r w:rsidRPr="0082383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3FC6C4DF" w14:textId="77777777" w:rsidTr="00A600A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3B3A" w14:textId="77777777" w:rsidR="00B5626E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4E8CD40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if (pc_UniversalAndLocalTimeZone) {</w:t>
            </w:r>
          </w:p>
          <w:p w14:paraId="2216FE66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f_AT_ResponseCheck(v_AT_CTZE_Response,</w:t>
            </w:r>
          </w:p>
          <w:p w14:paraId="672A4321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v_CurrentYearStrExt &amp; </w:t>
            </w:r>
            <w:r w:rsidRPr="00561FB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"/05/08</w:t>
            </w: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>,06:[0-9]#(2):[0-9]#(2)", // TZ GMT+2, dst (1 char), date and the hour, ignore mins, seconds</w:t>
            </w:r>
          </w:p>
          <w:p w14:paraId="5B5E2C0B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"Test Case 12.2.1.13, Step 24",</w:t>
            </w:r>
          </w:p>
          <w:p w14:paraId="46CC80C8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v_Expression_CTZR,</w:t>
            </w:r>
          </w:p>
          <w:p w14:paraId="2E7549E1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2);</w:t>
            </w:r>
          </w:p>
          <w:p w14:paraId="64A012AE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}</w:t>
            </w:r>
          </w:p>
          <w:p w14:paraId="6BF98429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f_AT_ResponseCheck(v_AT_CTZE_Response,</w:t>
            </w:r>
          </w:p>
          <w:p w14:paraId="5E5008C3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"\+08", // LTZ=GMT+2</w:t>
            </w:r>
          </w:p>
          <w:p w14:paraId="3F6D0206" w14:textId="77777777" w:rsidR="00561FB9" w:rsidRP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"Test Case 12.2.1.13, Step 24",</w:t>
            </w:r>
          </w:p>
          <w:p w14:paraId="53F36A35" w14:textId="77777777" w:rsidR="00561FB9" w:rsidRDefault="00561FB9" w:rsidP="0056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F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v_Expression_CTZR);</w:t>
            </w:r>
          </w:p>
          <w:p w14:paraId="3C3E5EC7" w14:textId="77777777" w:rsidR="00561FB9" w:rsidRPr="0082383D" w:rsidRDefault="00561FB9" w:rsidP="00AE542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477B6AE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64C16CEB" w14:textId="77777777" w:rsidR="00B5626E" w:rsidRDefault="00B5626E" w:rsidP="00F84478">
      <w:pPr>
        <w:spacing w:after="0"/>
        <w:rPr>
          <w:rFonts w:ascii="Arial" w:hAnsi="Arial"/>
          <w:b/>
          <w:color w:val="000000"/>
          <w:lang w:eastAsia="en-GB"/>
        </w:rPr>
      </w:pPr>
    </w:p>
    <w:p w14:paraId="6B7C725F" w14:textId="77777777" w:rsidR="00B5626E" w:rsidRDefault="00B5626E" w:rsidP="00F84478">
      <w:pPr>
        <w:spacing w:after="0"/>
        <w:rPr>
          <w:rFonts w:ascii="Arial" w:hAnsi="Arial"/>
          <w:b/>
          <w:color w:val="000000"/>
          <w:lang w:eastAsia="en-GB"/>
        </w:rPr>
      </w:pPr>
    </w:p>
    <w:p w14:paraId="203CA225" w14:textId="77777777" w:rsidR="00F84478" w:rsidRPr="0082383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82383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25915A00" w14:textId="77777777" w:rsidTr="00A600A5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431" w14:textId="77777777" w:rsidR="00561FB9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B5011F9" w14:textId="77777777" w:rsidR="00561FB9" w:rsidRPr="00561FB9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if (pc_UniversalAndLocalTimeZone) {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 f_AT_ResponseCheck(v_AT_CTZE_Response,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 xml:space="preserve">                         v_CurrentYearStrExt &amp; </w:t>
            </w:r>
            <w:r w:rsidRPr="00561FB9">
              <w:rPr>
                <w:rFonts w:ascii="Courier New" w:hAnsi="Courier New" w:cs="Courier New"/>
                <w:color w:val="000000"/>
                <w:highlight w:val="green"/>
                <w:shd w:val="clear" w:color="auto" w:fill="FFFFFF"/>
              </w:rPr>
              <w:t>"/</w:t>
            </w:r>
            <w:r w:rsidRPr="00561FB9">
              <w:rPr>
                <w:rFonts w:ascii="Courier New" w:hAnsi="Courier New" w:cs="Courier New"/>
                <w:b/>
                <w:bCs/>
                <w:color w:val="000000"/>
                <w:highlight w:val="green"/>
                <w:shd w:val="clear" w:color="auto" w:fill="FFFFFF"/>
              </w:rPr>
              <w:t>12</w:t>
            </w:r>
            <w:r w:rsidRPr="00561FB9">
              <w:rPr>
                <w:rFonts w:ascii="Courier New" w:hAnsi="Courier New" w:cs="Courier New"/>
                <w:color w:val="000000"/>
                <w:highlight w:val="green"/>
                <w:shd w:val="clear" w:color="auto" w:fill="FFFFFF"/>
              </w:rPr>
              <w:t>/</w:t>
            </w:r>
            <w:r w:rsidRPr="00561FB9">
              <w:rPr>
                <w:rFonts w:ascii="Courier New" w:hAnsi="Courier New" w:cs="Courier New"/>
                <w:b/>
                <w:bCs/>
                <w:color w:val="000000"/>
                <w:highlight w:val="green"/>
                <w:shd w:val="clear" w:color="auto" w:fill="FFFFFF"/>
              </w:rPr>
              <w:t>31</w:t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,06:[0-9]#(2):[0-9]#(2)", // TZ GMT+2, dst (1 char), date and the hour, ignore mins, seconds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"Test Case 12.2.1.13, Step 24",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v_Expression_CTZR,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2);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 }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 f_AT_ResponseCheck(v_AT_CTZE_Response,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"\+08", // LTZ=GMT+2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"Test Case 12.2.1.13, Step 24",</w:t>
            </w:r>
            <w:r w:rsidRPr="00561FB9">
              <w:rPr>
                <w:rFonts w:ascii="Courier New" w:hAnsi="Courier New" w:cs="Courier New"/>
                <w:color w:val="000000"/>
              </w:rPr>
              <w:br/>
            </w:r>
            <w:r w:rsidRPr="00561FB9">
              <w:rPr>
                <w:rFonts w:ascii="Courier New" w:hAnsi="Courier New" w:cs="Courier New"/>
                <w:color w:val="000000"/>
                <w:shd w:val="clear" w:color="auto" w:fill="FFFFFF"/>
              </w:rPr>
              <w:t>                         v_Expression_CTZR);</w:t>
            </w:r>
          </w:p>
          <w:p w14:paraId="69CE2C96" w14:textId="77777777" w:rsidR="00561FB9" w:rsidRPr="00AE5422" w:rsidRDefault="00561FB9" w:rsidP="00B562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  <w:bookmarkEnd w:id="8"/>
      <w:bookmarkEnd w:id="9"/>
      <w:bookmarkEnd w:id="10"/>
    </w:tbl>
    <w:p w14:paraId="54366DDE" w14:textId="77777777" w:rsidR="00B5626E" w:rsidRDefault="00B5626E" w:rsidP="00F84478">
      <w:pPr>
        <w:rPr>
          <w:lang w:eastAsia="en-GB"/>
        </w:rPr>
      </w:pPr>
    </w:p>
    <w:sectPr w:rsidR="00B5626E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7CF96" w14:textId="77777777" w:rsidR="006E2426" w:rsidRDefault="006E2426">
      <w:r>
        <w:separator/>
      </w:r>
    </w:p>
  </w:endnote>
  <w:endnote w:type="continuationSeparator" w:id="0">
    <w:p w14:paraId="35338E4D" w14:textId="77777777" w:rsidR="006E2426" w:rsidRDefault="006E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779B4" w14:textId="77777777" w:rsidR="0033174A" w:rsidRDefault="003317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CA44" w14:textId="77777777" w:rsidR="0033174A" w:rsidRDefault="003317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3F64" w14:textId="77777777" w:rsidR="0033174A" w:rsidRDefault="003317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D69A1" w14:textId="77777777" w:rsidR="006E2426" w:rsidRDefault="006E2426">
      <w:r>
        <w:separator/>
      </w:r>
    </w:p>
  </w:footnote>
  <w:footnote w:type="continuationSeparator" w:id="0">
    <w:p w14:paraId="2DCA2F5D" w14:textId="77777777" w:rsidR="006E2426" w:rsidRDefault="006E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B6261" w14:textId="77777777" w:rsidR="00C47CA3" w:rsidRDefault="00C47C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786566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786566" w14:textId="77777777"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B72E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1C8A7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1C8A7" w14:textId="77777777"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C322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4EDD01B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4EDD01B" w14:textId="77777777"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9F6A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5E6C478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5E6C478" w14:textId="77777777"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2CDCE" w14:textId="77777777" w:rsidR="00C47CA3" w:rsidRDefault="00C47CA3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2CA8B7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2CA8B7" w14:textId="77777777"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78B54" w14:textId="77777777" w:rsidR="00C47CA3" w:rsidRDefault="00C47CA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8CFFBD8" w14:textId="77777777" w:rsidR="00C47CA3" w:rsidRPr="00A11327" w:rsidRDefault="00C47CA3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8CFFBD8" w14:textId="77777777" w:rsidR="00C47CA3" w:rsidRPr="00A11327" w:rsidRDefault="00C47CA3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8A16711"/>
    <w:multiLevelType w:val="hybridMultilevel"/>
    <w:tmpl w:val="563EE6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DF3F1D"/>
    <w:multiLevelType w:val="hybridMultilevel"/>
    <w:tmpl w:val="FE9A1E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6C43892"/>
    <w:multiLevelType w:val="hybridMultilevel"/>
    <w:tmpl w:val="AE1E4F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B1E06CF"/>
    <w:multiLevelType w:val="hybridMultilevel"/>
    <w:tmpl w:val="37286B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EA7512"/>
    <w:multiLevelType w:val="hybridMultilevel"/>
    <w:tmpl w:val="8D02F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D52"/>
    <w:multiLevelType w:val="hybridMultilevel"/>
    <w:tmpl w:val="9F9A77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911701"/>
    <w:multiLevelType w:val="hybridMultilevel"/>
    <w:tmpl w:val="AAB08C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03816"/>
    <w:multiLevelType w:val="hybridMultilevel"/>
    <w:tmpl w:val="00D076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B04CB"/>
    <w:multiLevelType w:val="hybridMultilevel"/>
    <w:tmpl w:val="23003F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640648">
    <w:abstractNumId w:val="3"/>
  </w:num>
  <w:num w:numId="2" w16cid:durableId="1870869987">
    <w:abstractNumId w:val="0"/>
  </w:num>
  <w:num w:numId="3" w16cid:durableId="525295854">
    <w:abstractNumId w:val="5"/>
  </w:num>
  <w:num w:numId="4" w16cid:durableId="944074641">
    <w:abstractNumId w:val="2"/>
  </w:num>
  <w:num w:numId="5" w16cid:durableId="98985836">
    <w:abstractNumId w:val="1"/>
  </w:num>
  <w:num w:numId="6" w16cid:durableId="815955075">
    <w:abstractNumId w:val="10"/>
  </w:num>
  <w:num w:numId="7" w16cid:durableId="1289166499">
    <w:abstractNumId w:val="4"/>
  </w:num>
  <w:num w:numId="8" w16cid:durableId="1862550199">
    <w:abstractNumId w:val="12"/>
  </w:num>
  <w:num w:numId="9" w16cid:durableId="1748577938">
    <w:abstractNumId w:val="8"/>
  </w:num>
  <w:num w:numId="10" w16cid:durableId="443576893">
    <w:abstractNumId w:val="11"/>
  </w:num>
  <w:num w:numId="11" w16cid:durableId="1430007448">
    <w:abstractNumId w:val="6"/>
  </w:num>
  <w:num w:numId="12" w16cid:durableId="687414431">
    <w:abstractNumId w:val="9"/>
  </w:num>
  <w:num w:numId="13" w16cid:durableId="59690836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87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4041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7776E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65E2"/>
    <w:rsid w:val="000D736B"/>
    <w:rsid w:val="000D74FE"/>
    <w:rsid w:val="000E1C53"/>
    <w:rsid w:val="000E4DF3"/>
    <w:rsid w:val="000E714D"/>
    <w:rsid w:val="000F0F9C"/>
    <w:rsid w:val="000F101F"/>
    <w:rsid w:val="000F3122"/>
    <w:rsid w:val="000F4C0F"/>
    <w:rsid w:val="000F6A51"/>
    <w:rsid w:val="00107D54"/>
    <w:rsid w:val="00107D63"/>
    <w:rsid w:val="00110BA0"/>
    <w:rsid w:val="00111C33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04C4"/>
    <w:rsid w:val="001616C7"/>
    <w:rsid w:val="001620FE"/>
    <w:rsid w:val="0016228A"/>
    <w:rsid w:val="001639AB"/>
    <w:rsid w:val="00163A65"/>
    <w:rsid w:val="00164295"/>
    <w:rsid w:val="00165088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335E"/>
    <w:rsid w:val="00184F3E"/>
    <w:rsid w:val="00185403"/>
    <w:rsid w:val="0018610B"/>
    <w:rsid w:val="00187278"/>
    <w:rsid w:val="0019158E"/>
    <w:rsid w:val="00192038"/>
    <w:rsid w:val="00192C46"/>
    <w:rsid w:val="001A08B3"/>
    <w:rsid w:val="001A2724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6D0C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17BF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0E28"/>
    <w:rsid w:val="002539DC"/>
    <w:rsid w:val="00254E96"/>
    <w:rsid w:val="002559FA"/>
    <w:rsid w:val="00256302"/>
    <w:rsid w:val="0026004D"/>
    <w:rsid w:val="002622E0"/>
    <w:rsid w:val="00262952"/>
    <w:rsid w:val="002640DD"/>
    <w:rsid w:val="00265539"/>
    <w:rsid w:val="002671E5"/>
    <w:rsid w:val="00267486"/>
    <w:rsid w:val="0027016D"/>
    <w:rsid w:val="00272062"/>
    <w:rsid w:val="00274A19"/>
    <w:rsid w:val="00274B1B"/>
    <w:rsid w:val="002754C9"/>
    <w:rsid w:val="00275D12"/>
    <w:rsid w:val="00276F42"/>
    <w:rsid w:val="0027727F"/>
    <w:rsid w:val="00277CE6"/>
    <w:rsid w:val="00280F5C"/>
    <w:rsid w:val="00281C58"/>
    <w:rsid w:val="00284306"/>
    <w:rsid w:val="002846AC"/>
    <w:rsid w:val="00284FEB"/>
    <w:rsid w:val="00285998"/>
    <w:rsid w:val="002860C4"/>
    <w:rsid w:val="00295566"/>
    <w:rsid w:val="0029632A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4A89"/>
    <w:rsid w:val="0032780E"/>
    <w:rsid w:val="0033008C"/>
    <w:rsid w:val="0033174A"/>
    <w:rsid w:val="003319D5"/>
    <w:rsid w:val="00331B72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2A49"/>
    <w:rsid w:val="00383C0E"/>
    <w:rsid w:val="003842CD"/>
    <w:rsid w:val="003867ED"/>
    <w:rsid w:val="00386DF4"/>
    <w:rsid w:val="003879CE"/>
    <w:rsid w:val="00393388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2789"/>
    <w:rsid w:val="003D31FC"/>
    <w:rsid w:val="003D350C"/>
    <w:rsid w:val="003D3D05"/>
    <w:rsid w:val="003D4D93"/>
    <w:rsid w:val="003D60A7"/>
    <w:rsid w:val="003E1305"/>
    <w:rsid w:val="003E190F"/>
    <w:rsid w:val="003E1A36"/>
    <w:rsid w:val="003E1B6B"/>
    <w:rsid w:val="003E2050"/>
    <w:rsid w:val="003E4E80"/>
    <w:rsid w:val="003F2244"/>
    <w:rsid w:val="003F3ECA"/>
    <w:rsid w:val="003F457E"/>
    <w:rsid w:val="003F5B8A"/>
    <w:rsid w:val="003F63E4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5768D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6ED2"/>
    <w:rsid w:val="00487D3B"/>
    <w:rsid w:val="00492A1B"/>
    <w:rsid w:val="004932AE"/>
    <w:rsid w:val="00493511"/>
    <w:rsid w:val="004936C4"/>
    <w:rsid w:val="004946C4"/>
    <w:rsid w:val="00497744"/>
    <w:rsid w:val="004A4BD9"/>
    <w:rsid w:val="004A65AE"/>
    <w:rsid w:val="004A7F8E"/>
    <w:rsid w:val="004B0C24"/>
    <w:rsid w:val="004B3A88"/>
    <w:rsid w:val="004B4D24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1EB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042D0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1FB9"/>
    <w:rsid w:val="0056250C"/>
    <w:rsid w:val="00564C5E"/>
    <w:rsid w:val="005653AA"/>
    <w:rsid w:val="0056731E"/>
    <w:rsid w:val="00567546"/>
    <w:rsid w:val="00570611"/>
    <w:rsid w:val="00571AF3"/>
    <w:rsid w:val="00572C67"/>
    <w:rsid w:val="005740DD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A755B"/>
    <w:rsid w:val="005B008C"/>
    <w:rsid w:val="005B0B25"/>
    <w:rsid w:val="005B197D"/>
    <w:rsid w:val="005B1E5F"/>
    <w:rsid w:val="005B5CEB"/>
    <w:rsid w:val="005B7E40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2B68"/>
    <w:rsid w:val="005F400C"/>
    <w:rsid w:val="005F44A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3438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06"/>
    <w:rsid w:val="00633813"/>
    <w:rsid w:val="00633F3C"/>
    <w:rsid w:val="00634C17"/>
    <w:rsid w:val="00635C3A"/>
    <w:rsid w:val="00635CB8"/>
    <w:rsid w:val="0064033A"/>
    <w:rsid w:val="00641AA9"/>
    <w:rsid w:val="00641E31"/>
    <w:rsid w:val="00642A9D"/>
    <w:rsid w:val="00643EDC"/>
    <w:rsid w:val="00644A34"/>
    <w:rsid w:val="00645079"/>
    <w:rsid w:val="00646287"/>
    <w:rsid w:val="00650183"/>
    <w:rsid w:val="00652526"/>
    <w:rsid w:val="006543F4"/>
    <w:rsid w:val="00655F51"/>
    <w:rsid w:val="00656E20"/>
    <w:rsid w:val="00657AFC"/>
    <w:rsid w:val="00661168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257C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56E9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2426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4154"/>
    <w:rsid w:val="00775D2B"/>
    <w:rsid w:val="00780D4E"/>
    <w:rsid w:val="00783BE8"/>
    <w:rsid w:val="00792342"/>
    <w:rsid w:val="00793FBC"/>
    <w:rsid w:val="00794833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383D"/>
    <w:rsid w:val="00825C13"/>
    <w:rsid w:val="008273F4"/>
    <w:rsid w:val="008279FA"/>
    <w:rsid w:val="00831633"/>
    <w:rsid w:val="00833673"/>
    <w:rsid w:val="00833D88"/>
    <w:rsid w:val="008347E0"/>
    <w:rsid w:val="00835D70"/>
    <w:rsid w:val="00837F12"/>
    <w:rsid w:val="00837F47"/>
    <w:rsid w:val="0084011C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BDB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B9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23CE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450B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19D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186F"/>
    <w:rsid w:val="0096383A"/>
    <w:rsid w:val="00963A8A"/>
    <w:rsid w:val="009643CD"/>
    <w:rsid w:val="00964DBB"/>
    <w:rsid w:val="00970FDD"/>
    <w:rsid w:val="009715FE"/>
    <w:rsid w:val="00975E55"/>
    <w:rsid w:val="00975E70"/>
    <w:rsid w:val="009777D9"/>
    <w:rsid w:val="00981703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3DAC"/>
    <w:rsid w:val="009B48F7"/>
    <w:rsid w:val="009B4F69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0B95"/>
    <w:rsid w:val="009F33B7"/>
    <w:rsid w:val="009F3CD0"/>
    <w:rsid w:val="009F451C"/>
    <w:rsid w:val="009F4BF7"/>
    <w:rsid w:val="009F5E86"/>
    <w:rsid w:val="009F6864"/>
    <w:rsid w:val="009F734F"/>
    <w:rsid w:val="00A01CF2"/>
    <w:rsid w:val="00A05253"/>
    <w:rsid w:val="00A0549F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58A6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5422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072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626E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3542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17CF"/>
    <w:rsid w:val="00BA32C5"/>
    <w:rsid w:val="00BA3D80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EF7"/>
    <w:rsid w:val="00BE2D2D"/>
    <w:rsid w:val="00BE5CC7"/>
    <w:rsid w:val="00BE6586"/>
    <w:rsid w:val="00BE6728"/>
    <w:rsid w:val="00BE6A2B"/>
    <w:rsid w:val="00BF1109"/>
    <w:rsid w:val="00BF16AB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43AE"/>
    <w:rsid w:val="00C15688"/>
    <w:rsid w:val="00C20012"/>
    <w:rsid w:val="00C2054D"/>
    <w:rsid w:val="00C259BF"/>
    <w:rsid w:val="00C31147"/>
    <w:rsid w:val="00C31799"/>
    <w:rsid w:val="00C33A7F"/>
    <w:rsid w:val="00C35D29"/>
    <w:rsid w:val="00C44610"/>
    <w:rsid w:val="00C460A6"/>
    <w:rsid w:val="00C47CA3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85D3B"/>
    <w:rsid w:val="00C9030E"/>
    <w:rsid w:val="00C94DFE"/>
    <w:rsid w:val="00C95985"/>
    <w:rsid w:val="00C9684B"/>
    <w:rsid w:val="00C979AE"/>
    <w:rsid w:val="00CB4A12"/>
    <w:rsid w:val="00CB4BF5"/>
    <w:rsid w:val="00CB4F71"/>
    <w:rsid w:val="00CB5FB5"/>
    <w:rsid w:val="00CB633A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3770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08B6"/>
    <w:rsid w:val="00D624CC"/>
    <w:rsid w:val="00D627F5"/>
    <w:rsid w:val="00D64DA8"/>
    <w:rsid w:val="00D64E1A"/>
    <w:rsid w:val="00D66520"/>
    <w:rsid w:val="00D718D9"/>
    <w:rsid w:val="00D729CE"/>
    <w:rsid w:val="00D743EC"/>
    <w:rsid w:val="00D74967"/>
    <w:rsid w:val="00D76152"/>
    <w:rsid w:val="00D76276"/>
    <w:rsid w:val="00D92CAA"/>
    <w:rsid w:val="00D937C5"/>
    <w:rsid w:val="00D93F8C"/>
    <w:rsid w:val="00D943B5"/>
    <w:rsid w:val="00D95549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5732"/>
    <w:rsid w:val="00E663B5"/>
    <w:rsid w:val="00E70196"/>
    <w:rsid w:val="00E70995"/>
    <w:rsid w:val="00E73AD9"/>
    <w:rsid w:val="00E7517D"/>
    <w:rsid w:val="00E75B90"/>
    <w:rsid w:val="00E76614"/>
    <w:rsid w:val="00E80567"/>
    <w:rsid w:val="00E80F4B"/>
    <w:rsid w:val="00E81F81"/>
    <w:rsid w:val="00E8338B"/>
    <w:rsid w:val="00E93786"/>
    <w:rsid w:val="00E94ADC"/>
    <w:rsid w:val="00E9595E"/>
    <w:rsid w:val="00E9725A"/>
    <w:rsid w:val="00E97FE9"/>
    <w:rsid w:val="00EA1CC6"/>
    <w:rsid w:val="00EA1E6C"/>
    <w:rsid w:val="00EA2963"/>
    <w:rsid w:val="00EA333F"/>
    <w:rsid w:val="00EA5476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1E3E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6F331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4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paragraph" w:styleId="NormalWeb">
    <w:name w:val="Normal (Web)"/>
    <w:basedOn w:val="Normal"/>
    <w:uiPriority w:val="99"/>
    <w:qFormat/>
    <w:rsid w:val="00276F4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8D88A-3B36-4881-8452-B522459B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454</Words>
  <Characters>4322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70</cp:revision>
  <cp:lastPrinted>1900-01-01T00:00:00Z</cp:lastPrinted>
  <dcterms:created xsi:type="dcterms:W3CDTF">2023-06-29T11:13:00Z</dcterms:created>
  <dcterms:modified xsi:type="dcterms:W3CDTF">2023-11-07T13:31:00Z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RS_Identity">
    <vt:lpwstr>39a73c85794544cab962feee9e360406</vt:lpwstr>
  </property>
</Properties>
</file>