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FF5E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3341">
        <w:fldChar w:fldCharType="begin"/>
      </w:r>
      <w:r w:rsidR="000E3341">
        <w:instrText xml:space="preserve"> DOCPROPERTY  TSG/WGRef  \* MERGEFORMAT </w:instrText>
      </w:r>
      <w:r w:rsidR="000E3341">
        <w:fldChar w:fldCharType="separate"/>
      </w:r>
      <w:r w:rsidR="003609EF">
        <w:rPr>
          <w:b/>
          <w:noProof/>
          <w:sz w:val="24"/>
        </w:rPr>
        <w:t>RAN5</w:t>
      </w:r>
      <w:r w:rsidR="000E334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3341">
        <w:fldChar w:fldCharType="begin"/>
      </w:r>
      <w:r w:rsidR="000E3341">
        <w:instrText xml:space="preserve"> DOCPROPERTY  MtgSeq  \* MERGEFORMAT </w:instrText>
      </w:r>
      <w:r w:rsidR="000E3341">
        <w:fldChar w:fldCharType="separate"/>
      </w:r>
      <w:r w:rsidR="00EB09B7" w:rsidRPr="00EB09B7">
        <w:rPr>
          <w:b/>
          <w:noProof/>
          <w:sz w:val="24"/>
        </w:rPr>
        <w:t>2023</w:t>
      </w:r>
      <w:r w:rsidR="000E3341">
        <w:rPr>
          <w:b/>
          <w:noProof/>
          <w:sz w:val="24"/>
        </w:rPr>
        <w:fldChar w:fldCharType="end"/>
      </w:r>
      <w:r w:rsidR="000E3341">
        <w:fldChar w:fldCharType="begin"/>
      </w:r>
      <w:r w:rsidR="000E3341">
        <w:instrText xml:space="preserve"> DOCPROPERTY  MtgTitle  \* MERGEFORMAT </w:instrText>
      </w:r>
      <w:r w:rsidR="000E3341">
        <w:fldChar w:fldCharType="separate"/>
      </w:r>
      <w:r w:rsidR="00EB09B7">
        <w:rPr>
          <w:b/>
          <w:noProof/>
          <w:sz w:val="24"/>
        </w:rPr>
        <w:t>-TTCN email</w:t>
      </w:r>
      <w:r w:rsidR="000E3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3341">
        <w:fldChar w:fldCharType="begin"/>
      </w:r>
      <w:r w:rsidR="000E3341">
        <w:instrText xml:space="preserve"> DOCPROPERTY  Tdoc#  \* MERGEFORMAT </w:instrText>
      </w:r>
      <w:r w:rsidR="000E3341">
        <w:fldChar w:fldCharType="separate"/>
      </w:r>
      <w:r w:rsidR="00E13F3D" w:rsidRPr="00E13F3D">
        <w:rPr>
          <w:b/>
          <w:i/>
          <w:noProof/>
          <w:sz w:val="28"/>
        </w:rPr>
        <w:t>R5s23</w:t>
      </w:r>
      <w:r w:rsidR="00A50F4F">
        <w:rPr>
          <w:b/>
          <w:i/>
          <w:noProof/>
          <w:sz w:val="28"/>
        </w:rPr>
        <w:t>0</w:t>
      </w:r>
      <w:r w:rsidR="000B362B">
        <w:rPr>
          <w:b/>
          <w:i/>
          <w:noProof/>
          <w:sz w:val="28"/>
        </w:rPr>
        <w:t>843</w:t>
      </w:r>
      <w:r w:rsidR="000E3341">
        <w:rPr>
          <w:b/>
          <w:i/>
          <w:noProof/>
          <w:sz w:val="28"/>
        </w:rPr>
        <w:fldChar w:fldCharType="end"/>
      </w:r>
    </w:p>
    <w:p w14:paraId="7CB45193" w14:textId="77777777" w:rsidR="001E41F3" w:rsidRDefault="000E334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E33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49F1E" w:rsidR="001E41F3" w:rsidRPr="00410371" w:rsidRDefault="00423F00" w:rsidP="00423F00">
            <w:pPr>
              <w:pStyle w:val="CRCoverPage"/>
              <w:spacing w:after="0"/>
              <w:jc w:val="right"/>
              <w:rPr>
                <w:noProof/>
              </w:rPr>
            </w:pPr>
            <w:r w:rsidRPr="00423F00">
              <w:rPr>
                <w:b/>
                <w:noProof/>
                <w:sz w:val="28"/>
              </w:rPr>
              <w:t>4757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786EF8" w:rsidR="001E41F3" w:rsidRPr="00410371" w:rsidRDefault="000B36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79C78" w:rsidR="001E41F3" w:rsidRPr="00410371" w:rsidRDefault="000E33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41C06" w:rsidR="001E41F3" w:rsidRDefault="00AD296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</w:t>
            </w:r>
            <w:r w:rsidR="000A143C">
              <w:t xml:space="preserve"> </w:t>
            </w:r>
            <w:r w:rsidR="00845FE3">
              <w:t>selection expressions and</w:t>
            </w:r>
            <w:r w:rsidR="000A143C">
              <w:t xml:space="preserve"> </w:t>
            </w:r>
            <w:r w:rsidR="0087038E">
              <w:t xml:space="preserve">applicability </w:t>
            </w:r>
            <w:r w:rsidR="000A143C">
              <w:t>c</w:t>
            </w:r>
            <w:r w:rsidR="000A143C" w:rsidRPr="000A143C">
              <w:t xml:space="preserve">onditions for </w:t>
            </w:r>
            <w:r w:rsidR="000A143C">
              <w:t xml:space="preserve">test cases with options </w:t>
            </w:r>
            <w:r w:rsidR="000A143C" w:rsidRPr="000A143C">
              <w:t>FDD/TDD</w:t>
            </w:r>
            <w:r w:rsidR="001B0ECA">
              <w:t xml:space="preserve"> in </w:t>
            </w:r>
            <w:r w:rsidR="00680753">
              <w:t>EUTRA</w:t>
            </w:r>
            <w:r w:rsidR="001B0ECA">
              <w:t xml:space="preserve"> and NB-IOT Test Suites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E33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7EF38A" w:rsidR="001E41F3" w:rsidRDefault="001A6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E3341">
              <w:fldChar w:fldCharType="begin"/>
            </w:r>
            <w:r w:rsidR="000E3341">
              <w:instrText xml:space="preserve"> DOCPROPERTY  SourceIfTsg  \* MERGEFORMAT </w:instrText>
            </w:r>
            <w:r w:rsidR="000E3341">
              <w:fldChar w:fldCharType="separate"/>
            </w:r>
            <w:r w:rsidR="000E33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E25487" w:rsidR="001E41F3" w:rsidRDefault="000E33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</w:t>
            </w:r>
            <w:r w:rsidR="00423F00">
              <w:rPr>
                <w:noProof/>
              </w:rPr>
              <w:t>8</w:t>
            </w:r>
            <w:r w:rsidR="00E13F3D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791C0" w:rsidR="001E41F3" w:rsidRDefault="000E33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</w:t>
            </w:r>
            <w:r w:rsidR="00C54996">
              <w:rPr>
                <w:noProof/>
              </w:rPr>
              <w:t>9</w:t>
            </w:r>
            <w:r w:rsidR="00D24991">
              <w:rPr>
                <w:noProof/>
              </w:rPr>
              <w:t>-</w:t>
            </w:r>
            <w:r w:rsidR="00C54996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E33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E33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A9EA8" w14:textId="00988721" w:rsidR="001963D5" w:rsidRDefault="008F248E" w:rsidP="001963D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Inconsistencies between TTCN and prose regarding test case selection expressions in EUTRA and NB-IOT Test Suites remain</w:t>
            </w:r>
          </w:p>
          <w:p w14:paraId="3C53C438" w14:textId="77777777" w:rsidR="008F248E" w:rsidRDefault="008F248E" w:rsidP="001963D5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F954268" w14:textId="6302AF88" w:rsidR="00F535E5" w:rsidRDefault="000A143C" w:rsidP="001963D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Some conditions including different </w:t>
            </w:r>
            <w:r w:rsidR="005640AB">
              <w:rPr>
                <w:noProof/>
                <w:lang w:val="en-US"/>
              </w:rPr>
              <w:t>branches</w:t>
            </w:r>
            <w:r>
              <w:rPr>
                <w:noProof/>
                <w:lang w:val="en-US"/>
              </w:rPr>
              <w:t xml:space="preserve"> for FDD/TDD can be updated to reduce </w:t>
            </w:r>
            <w:r w:rsidR="00A80970">
              <w:rPr>
                <w:noProof/>
                <w:lang w:val="en-US"/>
              </w:rPr>
              <w:t xml:space="preserve">their </w:t>
            </w:r>
            <w:r>
              <w:rPr>
                <w:noProof/>
                <w:lang w:val="en-US"/>
              </w:rPr>
              <w:t>complexity.</w:t>
            </w:r>
          </w:p>
          <w:p w14:paraId="708AA7DE" w14:textId="7071A1DB" w:rsidR="001963D5" w:rsidRPr="000A143C" w:rsidRDefault="001963D5" w:rsidP="001963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4A76D" w14:textId="4F96995F" w:rsidR="000A143C" w:rsidRDefault="00FD5692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Correction of the conditions for the selection expressions generating control modules on several </w:t>
            </w:r>
            <w:r w:rsidR="003678B4">
              <w:rPr>
                <w:lang w:val="en-US"/>
              </w:rPr>
              <w:t xml:space="preserve">EUTRA </w:t>
            </w:r>
            <w:r>
              <w:rPr>
                <w:lang w:val="en-US"/>
              </w:rPr>
              <w:t>ATSs</w:t>
            </w:r>
            <w:r w:rsidR="003678B4">
              <w:rPr>
                <w:lang w:val="en-US"/>
              </w:rPr>
              <w:t xml:space="preserve"> and NB-IOT</w:t>
            </w:r>
            <w:r w:rsidR="00A5533C">
              <w:rPr>
                <w:lang w:val="en-US"/>
              </w:rPr>
              <w:t xml:space="preserve"> listed in clauses 1.1 and </w:t>
            </w:r>
            <w:r w:rsidR="00843346">
              <w:rPr>
                <w:lang w:val="en-US"/>
              </w:rPr>
              <w:t>1.2.</w:t>
            </w:r>
          </w:p>
          <w:p w14:paraId="5DF79AD3" w14:textId="77777777" w:rsidR="001963D5" w:rsidRDefault="001963D5" w:rsidP="001A6147">
            <w:pPr>
              <w:pStyle w:val="CRCoverPage"/>
              <w:spacing w:after="0"/>
              <w:rPr>
                <w:lang w:val="en-US"/>
              </w:rPr>
            </w:pPr>
          </w:p>
          <w:p w14:paraId="5FDE5315" w14:textId="0D93B0D3" w:rsidR="000A143C" w:rsidRDefault="000A143C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In order </w:t>
            </w:r>
            <w:r w:rsidRPr="000A143C">
              <w:rPr>
                <w:noProof/>
                <w:lang w:val="en-US"/>
              </w:rPr>
              <w:t>to reduce the complexity</w:t>
            </w:r>
            <w:r>
              <w:rPr>
                <w:noProof/>
                <w:lang w:val="en-US"/>
              </w:rPr>
              <w:t xml:space="preserve"> of the different conditions for FDD/TDD some renaming </w:t>
            </w:r>
            <w:r w:rsidR="000470D0">
              <w:rPr>
                <w:noProof/>
                <w:lang w:val="en-US"/>
              </w:rPr>
              <w:t xml:space="preserve">of labels </w:t>
            </w:r>
            <w:r>
              <w:rPr>
                <w:noProof/>
                <w:lang w:val="en-US"/>
              </w:rPr>
              <w:t>is proposed</w:t>
            </w:r>
            <w:r w:rsidR="001963D5">
              <w:rPr>
                <w:noProof/>
                <w:lang w:val="en-US"/>
              </w:rPr>
              <w:t xml:space="preserve"> as improvement</w:t>
            </w:r>
            <w:r w:rsidR="00D1129E">
              <w:rPr>
                <w:noProof/>
                <w:lang w:val="en-US"/>
              </w:rPr>
              <w:t xml:space="preserve"> as </w:t>
            </w:r>
            <w:r w:rsidR="000470D0">
              <w:rPr>
                <w:noProof/>
                <w:lang w:val="en-US"/>
              </w:rPr>
              <w:t>shown</w:t>
            </w:r>
            <w:r w:rsidR="00D1129E">
              <w:rPr>
                <w:noProof/>
                <w:lang w:val="en-US"/>
              </w:rPr>
              <w:t xml:space="preserve"> in clause</w:t>
            </w:r>
            <w:r w:rsidR="009A7658">
              <w:rPr>
                <w:noProof/>
                <w:lang w:val="en-US"/>
              </w:rPr>
              <w:t xml:space="preserve"> </w:t>
            </w:r>
            <w:r w:rsidR="00D1129E">
              <w:rPr>
                <w:noProof/>
                <w:lang w:val="en-US"/>
              </w:rPr>
              <w:t>1.1.3</w:t>
            </w:r>
            <w:r>
              <w:rPr>
                <w:noProof/>
                <w:lang w:val="en-US"/>
              </w:rPr>
              <w:t>.</w:t>
            </w:r>
          </w:p>
          <w:p w14:paraId="31C656EC" w14:textId="5393A96D" w:rsidR="00F535E5" w:rsidRDefault="00F535E5" w:rsidP="001A614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DCC34" w:rsidR="001E41F3" w:rsidRDefault="00FD5692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Inconsistent conditions in the selection expressions for </w:t>
            </w:r>
            <w:r w:rsidR="00D74A1C">
              <w:rPr>
                <w:noProof/>
                <w:lang w:val="en-US"/>
              </w:rPr>
              <w:t>several EUTRA and NB-IOT</w:t>
            </w:r>
            <w:r>
              <w:rPr>
                <w:noProof/>
                <w:lang w:val="en-US"/>
              </w:rPr>
              <w:t xml:space="preserve"> test cases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A725F" w:rsidR="00DD3E2F" w:rsidRDefault="00420254" w:rsidP="00DD3E2F">
            <w:pPr>
              <w:pStyle w:val="CRCoverPage"/>
              <w:spacing w:after="0"/>
              <w:rPr>
                <w:noProof/>
              </w:rPr>
            </w:pPr>
            <w:r w:rsidRPr="00420254">
              <w:rPr>
                <w:noProof/>
              </w:rPr>
              <w:t>LTE, LTE_A_PRO, LTE_A_R10_R11, LTE_A_R12 and</w:t>
            </w:r>
            <w:r w:rsidR="00F535E5">
              <w:rPr>
                <w:noProof/>
              </w:rPr>
              <w:t xml:space="preserve"> NB-IoT</w:t>
            </w:r>
            <w:r>
              <w:rPr>
                <w:noProof/>
              </w:rPr>
              <w:t xml:space="preserve"> </w:t>
            </w:r>
            <w:r w:rsidR="00DD3E2F" w:rsidRPr="0037760E">
              <w:rPr>
                <w:noProof/>
              </w:rPr>
              <w:t>Test Suites</w:t>
            </w:r>
          </w:p>
        </w:tc>
      </w:tr>
      <w:tr w:rsidR="00DD3E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3E2F" w:rsidRDefault="00DD3E2F" w:rsidP="00DD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3E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12B836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CCB7DB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B62859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</w:p>
        </w:tc>
      </w:tr>
      <w:tr w:rsidR="00DD3E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3E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3E2F" w:rsidRPr="008863B9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3E2F" w:rsidRPr="008863B9" w:rsidRDefault="00DD3E2F" w:rsidP="00DD3E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3E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33F26" w14:textId="77777777" w:rsidR="00304653" w:rsidRPr="00D83A7A" w:rsidRDefault="00304653" w:rsidP="0030465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4725609"/>
      <w:bookmarkStart w:id="2" w:name="_Toc122434485"/>
      <w:bookmarkStart w:id="3" w:name="_Toc117256412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59DD0AEF" w14:textId="283E8EC7" w:rsidR="001141C6" w:rsidRDefault="0030465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141C6" w:rsidRPr="00A24F13">
        <w:rPr>
          <w:rFonts w:cs="Arial"/>
          <w:i/>
          <w:iCs/>
        </w:rPr>
        <w:t>Table of Contents</w:t>
      </w:r>
      <w:r w:rsidR="001141C6">
        <w:tab/>
      </w:r>
      <w:r w:rsidR="001141C6">
        <w:fldChar w:fldCharType="begin"/>
      </w:r>
      <w:r w:rsidR="001141C6">
        <w:instrText xml:space="preserve"> PAGEREF _Toc144725609 \h </w:instrText>
      </w:r>
      <w:r w:rsidR="001141C6">
        <w:fldChar w:fldCharType="separate"/>
      </w:r>
      <w:r w:rsidR="001141C6">
        <w:t>2</w:t>
      </w:r>
      <w:r w:rsidR="001141C6">
        <w:fldChar w:fldCharType="end"/>
      </w:r>
    </w:p>
    <w:p w14:paraId="0FF94C97" w14:textId="12CF30B5" w:rsidR="001141C6" w:rsidRDefault="001141C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_Toc144725610 \h </w:instrText>
      </w:r>
      <w:r>
        <w:fldChar w:fldCharType="separate"/>
      </w:r>
      <w:r>
        <w:t>2</w:t>
      </w:r>
      <w:r>
        <w:fldChar w:fldCharType="end"/>
      </w:r>
    </w:p>
    <w:p w14:paraId="69FC078F" w14:textId="359EF509" w:rsidR="001141C6" w:rsidRDefault="001141C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 w:rsidRPr="00A24F13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  <w:tab/>
      </w:r>
      <w:r w:rsidRPr="00A24F13">
        <w:rPr>
          <w:rFonts w:eastAsia="SimSun"/>
        </w:rPr>
        <w:t>List of changes</w:t>
      </w:r>
      <w:r>
        <w:tab/>
      </w:r>
      <w:r>
        <w:fldChar w:fldCharType="begin"/>
      </w:r>
      <w:r>
        <w:instrText xml:space="preserve"> PAGEREF _Toc144725611 \h </w:instrText>
      </w:r>
      <w:r>
        <w:fldChar w:fldCharType="separate"/>
      </w:r>
      <w:r>
        <w:t>3</w:t>
      </w:r>
      <w:r>
        <w:fldChar w:fldCharType="end"/>
      </w:r>
    </w:p>
    <w:p w14:paraId="04BAD677" w14:textId="681D22DB" w:rsidR="001141C6" w:rsidRDefault="001141C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</w:pPr>
      <w:r w:rsidRPr="00A24F13">
        <w:rPr>
          <w:rFonts w:eastAsia="SimSun"/>
          <w:shd w:val="clear" w:color="auto" w:fill="FFFFFF"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  <w:tab/>
      </w:r>
      <w:r w:rsidRPr="00A24F13">
        <w:rPr>
          <w:rFonts w:eastAsia="SimSun"/>
          <w:shd w:val="clear" w:color="auto" w:fill="FFFFFF"/>
        </w:rPr>
        <w:t>On EUTRA Test Suites</w:t>
      </w:r>
      <w:r>
        <w:tab/>
      </w:r>
      <w:r>
        <w:fldChar w:fldCharType="begin"/>
      </w:r>
      <w:r>
        <w:instrText xml:space="preserve"> PAGEREF _Toc144725612 \h </w:instrText>
      </w:r>
      <w:r>
        <w:fldChar w:fldCharType="separate"/>
      </w:r>
      <w:r>
        <w:t>3</w:t>
      </w:r>
      <w:r>
        <w:fldChar w:fldCharType="end"/>
      </w:r>
    </w:p>
    <w:p w14:paraId="0EC23AB9" w14:textId="5CA7C2ED" w:rsidR="001141C6" w:rsidRPr="001141C6" w:rsidRDefault="001141C6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A24F13">
        <w:rPr>
          <w:rFonts w:eastAsia="SimSun"/>
        </w:rPr>
        <w:t>1.1.1</w:t>
      </w:r>
      <w:r w:rsidRPr="001141C6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A24F13">
        <w:rPr>
          <w:rFonts w:eastAsia="SimSun"/>
        </w:rPr>
        <w:t>Updates for applicability conditions and selection expressions</w:t>
      </w:r>
      <w:r>
        <w:tab/>
      </w:r>
      <w:r>
        <w:fldChar w:fldCharType="begin"/>
      </w:r>
      <w:r>
        <w:instrText xml:space="preserve"> PAGEREF _Toc144725613 \h </w:instrText>
      </w:r>
      <w:r>
        <w:fldChar w:fldCharType="separate"/>
      </w:r>
      <w:r>
        <w:t>3</w:t>
      </w:r>
      <w:r>
        <w:fldChar w:fldCharType="end"/>
      </w:r>
    </w:p>
    <w:p w14:paraId="4C53741E" w14:textId="6CEA2A08" w:rsidR="001141C6" w:rsidRPr="001141C6" w:rsidRDefault="001141C6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A24F13">
        <w:rPr>
          <w:rFonts w:eastAsia="SimSun"/>
        </w:rPr>
        <w:t>1.1.2</w:t>
      </w:r>
      <w:r w:rsidRPr="001141C6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A24F13">
        <w:rPr>
          <w:rFonts w:eastAsia="SimSun"/>
        </w:rPr>
        <w:t>Corrections affecting only selection expressions.</w:t>
      </w:r>
      <w:r>
        <w:tab/>
      </w:r>
      <w:r>
        <w:fldChar w:fldCharType="begin"/>
      </w:r>
      <w:r>
        <w:instrText xml:space="preserve"> PAGEREF _Toc144725614 \h </w:instrText>
      </w:r>
      <w:r>
        <w:fldChar w:fldCharType="separate"/>
      </w:r>
      <w:r>
        <w:t>4</w:t>
      </w:r>
      <w:r>
        <w:fldChar w:fldCharType="end"/>
      </w:r>
    </w:p>
    <w:p w14:paraId="389A837B" w14:textId="144307A5" w:rsidR="001141C6" w:rsidRPr="001141C6" w:rsidRDefault="001141C6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A24F13">
        <w:rPr>
          <w:rFonts w:eastAsia="SimSun"/>
        </w:rPr>
        <w:t>1.1.3</w:t>
      </w:r>
      <w:r w:rsidRPr="001141C6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A24F13">
        <w:rPr>
          <w:rFonts w:eastAsia="SimSun"/>
        </w:rPr>
        <w:t>Grouping of conditions with FDD/TDD options</w:t>
      </w:r>
      <w:r>
        <w:tab/>
      </w:r>
      <w:r>
        <w:fldChar w:fldCharType="begin"/>
      </w:r>
      <w:r>
        <w:instrText xml:space="preserve"> PAGEREF _Toc144725615 \h </w:instrText>
      </w:r>
      <w:r>
        <w:fldChar w:fldCharType="separate"/>
      </w:r>
      <w:r>
        <w:t>6</w:t>
      </w:r>
      <w:r>
        <w:fldChar w:fldCharType="end"/>
      </w:r>
    </w:p>
    <w:p w14:paraId="1AB2E4B2" w14:textId="2D2DE136" w:rsidR="001141C6" w:rsidRPr="001141C6" w:rsidRDefault="001141C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A24F13">
        <w:rPr>
          <w:rFonts w:eastAsia="SimSun"/>
          <w:shd w:val="clear" w:color="auto" w:fill="FFFFFF"/>
        </w:rPr>
        <w:t>1.2</w:t>
      </w:r>
      <w:r w:rsidRPr="001141C6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A24F13">
        <w:rPr>
          <w:rFonts w:eastAsia="SimSun"/>
          <w:shd w:val="clear" w:color="auto" w:fill="FFFFFF"/>
        </w:rPr>
        <w:t>On NBIOT Test Suite</w:t>
      </w:r>
      <w:r>
        <w:tab/>
      </w:r>
      <w:r>
        <w:fldChar w:fldCharType="begin"/>
      </w:r>
      <w:r>
        <w:instrText xml:space="preserve"> PAGEREF _Toc144725616 \h </w:instrText>
      </w:r>
      <w:r>
        <w:fldChar w:fldCharType="separate"/>
      </w:r>
      <w:r>
        <w:t>11</w:t>
      </w:r>
      <w:r>
        <w:fldChar w:fldCharType="end"/>
      </w:r>
    </w:p>
    <w:p w14:paraId="5BFC406D" w14:textId="258F0155" w:rsidR="001141C6" w:rsidRPr="001141C6" w:rsidRDefault="001141C6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A24F13">
        <w:rPr>
          <w:rFonts w:eastAsia="SimSun"/>
        </w:rPr>
        <w:t>1.2.1</w:t>
      </w:r>
      <w:r w:rsidRPr="001141C6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A24F13">
        <w:rPr>
          <w:rFonts w:eastAsia="SimSun"/>
        </w:rPr>
        <w:t>Corrections affecting only selection expressions.</w:t>
      </w:r>
      <w:r>
        <w:tab/>
      </w:r>
      <w:r>
        <w:fldChar w:fldCharType="begin"/>
      </w:r>
      <w:r>
        <w:instrText xml:space="preserve"> PAGEREF _Toc144725617 \h </w:instrText>
      </w:r>
      <w:r>
        <w:fldChar w:fldCharType="separate"/>
      </w:r>
      <w:r>
        <w:t>12</w:t>
      </w:r>
      <w:r>
        <w:fldChar w:fldCharType="end"/>
      </w:r>
    </w:p>
    <w:p w14:paraId="28DCA0FE" w14:textId="7740858A" w:rsidR="00304653" w:rsidRDefault="00304653" w:rsidP="00304653">
      <w:pPr>
        <w:rPr>
          <w:lang w:eastAsia="ja-JP"/>
        </w:rPr>
      </w:pPr>
      <w:r>
        <w:rPr>
          <w:rFonts w:cs="Arial"/>
          <w:noProof/>
        </w:rPr>
        <w:fldChar w:fldCharType="end"/>
      </w:r>
    </w:p>
    <w:p w14:paraId="3318F8CF" w14:textId="77777777" w:rsidR="00304653" w:rsidRDefault="00304653" w:rsidP="00304653">
      <w:pPr>
        <w:pStyle w:val="Heading1"/>
        <w:rPr>
          <w:lang w:eastAsia="ja-JP"/>
        </w:rPr>
      </w:pPr>
      <w:bookmarkStart w:id="4" w:name="_Toc144725610"/>
      <w:r>
        <w:rPr>
          <w:lang w:eastAsia="ja-JP"/>
        </w:rPr>
        <w:t>Overview</w:t>
      </w:r>
      <w:bookmarkEnd w:id="2"/>
      <w:bookmarkEnd w:id="4"/>
    </w:p>
    <w:p w14:paraId="600DE115" w14:textId="77777777" w:rsidR="0030465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0303D3">
        <w:rPr>
          <w:rFonts w:cs="Arial"/>
        </w:rPr>
        <w:t>iwd-TTCN3-B2022-09_D23wk24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80D233" w14:textId="77777777" w:rsidR="00304653" w:rsidRPr="00F028B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F028B3">
        <w:rPr>
          <w:rFonts w:cs="Arial"/>
          <w:b/>
          <w:sz w:val="24"/>
          <w:lang w:val="es-ES" w:eastAsia="ja-JP"/>
        </w:rPr>
        <w:t>Contact: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0CB3C2" w14:textId="77777777" w:rsidR="00304653" w:rsidRDefault="00304653" w:rsidP="00304653">
      <w:pPr>
        <w:rPr>
          <w:rFonts w:eastAsia="SimSun"/>
          <w:lang w:val="es-ES"/>
        </w:rPr>
      </w:pPr>
    </w:p>
    <w:p w14:paraId="4CEEECC5" w14:textId="77777777" w:rsidR="006D092F" w:rsidRDefault="006D092F" w:rsidP="00304653">
      <w:pPr>
        <w:rPr>
          <w:rFonts w:eastAsia="SimSun"/>
          <w:lang w:val="es-ES"/>
        </w:rPr>
      </w:pPr>
    </w:p>
    <w:p w14:paraId="3687051A" w14:textId="77777777" w:rsidR="006D092F" w:rsidRDefault="006D092F" w:rsidP="00304653">
      <w:pPr>
        <w:rPr>
          <w:rFonts w:eastAsia="SimSun"/>
          <w:lang w:val="es-ES"/>
        </w:rPr>
      </w:pPr>
    </w:p>
    <w:p w14:paraId="1FF7EEC4" w14:textId="77777777" w:rsidR="006D092F" w:rsidRDefault="006D092F" w:rsidP="00304653">
      <w:pPr>
        <w:rPr>
          <w:rFonts w:eastAsia="SimSun"/>
          <w:lang w:val="es-ES"/>
        </w:rPr>
      </w:pPr>
    </w:p>
    <w:p w14:paraId="11018647" w14:textId="77777777" w:rsidR="006D092F" w:rsidRDefault="006D092F" w:rsidP="00304653">
      <w:pPr>
        <w:rPr>
          <w:rFonts w:eastAsia="SimSun"/>
          <w:lang w:val="es-ES"/>
        </w:rPr>
      </w:pPr>
    </w:p>
    <w:p w14:paraId="601A753D" w14:textId="77777777" w:rsidR="006D092F" w:rsidRDefault="006D092F" w:rsidP="00304653">
      <w:pPr>
        <w:rPr>
          <w:rFonts w:eastAsia="SimSun"/>
          <w:lang w:val="es-ES"/>
        </w:rPr>
      </w:pPr>
    </w:p>
    <w:p w14:paraId="1CA43A18" w14:textId="77777777" w:rsidR="006D092F" w:rsidRDefault="006D092F" w:rsidP="00304653">
      <w:pPr>
        <w:rPr>
          <w:rFonts w:eastAsia="SimSun"/>
          <w:lang w:val="es-ES"/>
        </w:rPr>
      </w:pPr>
    </w:p>
    <w:p w14:paraId="35F6224D" w14:textId="77777777" w:rsidR="006D092F" w:rsidRDefault="006D092F" w:rsidP="00304653">
      <w:pPr>
        <w:rPr>
          <w:rFonts w:eastAsia="SimSun"/>
          <w:lang w:val="es-ES"/>
        </w:rPr>
      </w:pPr>
    </w:p>
    <w:p w14:paraId="685C48D0" w14:textId="77777777" w:rsidR="006D092F" w:rsidRDefault="006D092F" w:rsidP="00304653">
      <w:pPr>
        <w:rPr>
          <w:rFonts w:eastAsia="SimSun"/>
          <w:lang w:val="es-ES"/>
        </w:rPr>
      </w:pPr>
    </w:p>
    <w:p w14:paraId="5372E278" w14:textId="77777777" w:rsidR="006D092F" w:rsidRDefault="006D092F" w:rsidP="00304653">
      <w:pPr>
        <w:rPr>
          <w:rFonts w:eastAsia="SimSun"/>
          <w:lang w:val="es-ES"/>
        </w:rPr>
      </w:pPr>
    </w:p>
    <w:p w14:paraId="2D7FEB15" w14:textId="77777777" w:rsidR="006D092F" w:rsidRDefault="006D092F" w:rsidP="00304653">
      <w:pPr>
        <w:rPr>
          <w:rFonts w:eastAsia="SimSun"/>
          <w:lang w:val="es-ES"/>
        </w:rPr>
      </w:pPr>
    </w:p>
    <w:p w14:paraId="27216FE5" w14:textId="77777777" w:rsidR="006D092F" w:rsidRDefault="006D092F" w:rsidP="00304653">
      <w:pPr>
        <w:rPr>
          <w:rFonts w:eastAsia="SimSun"/>
          <w:lang w:val="es-ES"/>
        </w:rPr>
      </w:pPr>
    </w:p>
    <w:p w14:paraId="486C2122" w14:textId="77777777" w:rsidR="006D092F" w:rsidRDefault="006D092F" w:rsidP="00304653">
      <w:pPr>
        <w:rPr>
          <w:rFonts w:eastAsia="SimSun"/>
          <w:lang w:val="es-ES"/>
        </w:rPr>
      </w:pPr>
    </w:p>
    <w:p w14:paraId="077DF050" w14:textId="77777777" w:rsidR="006D092F" w:rsidRDefault="006D092F" w:rsidP="00304653">
      <w:pPr>
        <w:rPr>
          <w:rFonts w:eastAsia="SimSun"/>
          <w:lang w:val="es-ES"/>
        </w:rPr>
      </w:pPr>
    </w:p>
    <w:p w14:paraId="49F4C29A" w14:textId="77777777" w:rsidR="00985D87" w:rsidRDefault="00985D87" w:rsidP="00304653">
      <w:pPr>
        <w:rPr>
          <w:rFonts w:eastAsia="SimSun"/>
          <w:lang w:val="es-ES"/>
        </w:rPr>
      </w:pPr>
    </w:p>
    <w:p w14:paraId="4FC5C824" w14:textId="77777777" w:rsidR="00985D87" w:rsidRDefault="00985D87" w:rsidP="00304653">
      <w:pPr>
        <w:rPr>
          <w:rFonts w:eastAsia="SimSun"/>
          <w:lang w:val="es-ES"/>
        </w:rPr>
      </w:pPr>
    </w:p>
    <w:p w14:paraId="5F062530" w14:textId="77777777" w:rsidR="006D092F" w:rsidRDefault="006D092F" w:rsidP="00304653">
      <w:pPr>
        <w:rPr>
          <w:rFonts w:eastAsia="SimSun"/>
          <w:lang w:val="es-ES"/>
        </w:rPr>
      </w:pPr>
    </w:p>
    <w:p w14:paraId="591B56F2" w14:textId="77777777" w:rsidR="006D092F" w:rsidRPr="0022713C" w:rsidRDefault="006D092F" w:rsidP="00304653">
      <w:pPr>
        <w:rPr>
          <w:rFonts w:eastAsia="SimSun"/>
          <w:lang w:val="es-ES"/>
        </w:rPr>
      </w:pPr>
    </w:p>
    <w:p w14:paraId="4E3D6FE5" w14:textId="358D673E" w:rsidR="002E43C7" w:rsidRDefault="009D4D89" w:rsidP="009D4D89">
      <w:pPr>
        <w:pStyle w:val="Heading1"/>
        <w:rPr>
          <w:rFonts w:eastAsia="SimSun"/>
        </w:rPr>
      </w:pPr>
      <w:bookmarkStart w:id="5" w:name="_Toc144725611"/>
      <w:r>
        <w:rPr>
          <w:rFonts w:eastAsia="SimSun"/>
        </w:rPr>
        <w:lastRenderedPageBreak/>
        <w:t>1</w:t>
      </w:r>
      <w:r>
        <w:rPr>
          <w:rFonts w:eastAsia="SimSun"/>
        </w:rPr>
        <w:tab/>
      </w:r>
      <w:r w:rsidR="002E43C7">
        <w:rPr>
          <w:rFonts w:eastAsia="SimSun"/>
        </w:rPr>
        <w:t>List of changes</w:t>
      </w:r>
      <w:bookmarkEnd w:id="5"/>
      <w:r w:rsidR="002E43C7">
        <w:rPr>
          <w:rFonts w:eastAsia="SimSun"/>
        </w:rPr>
        <w:t xml:space="preserve"> </w:t>
      </w:r>
    </w:p>
    <w:p w14:paraId="25FA90EA" w14:textId="7D201BA3" w:rsidR="002E43C7" w:rsidRDefault="002E43C7" w:rsidP="002E43C7">
      <w:pPr>
        <w:pStyle w:val="Heading2"/>
        <w:rPr>
          <w:rFonts w:eastAsia="SimSun"/>
        </w:rPr>
      </w:pPr>
      <w:bookmarkStart w:id="6" w:name="_Toc117256356"/>
      <w:bookmarkStart w:id="7" w:name="_Toc144725612"/>
      <w:bookmarkEnd w:id="3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</w:r>
      <w:bookmarkEnd w:id="6"/>
      <w:r w:rsidR="005E2C38">
        <w:rPr>
          <w:rFonts w:eastAsia="SimSun"/>
          <w:shd w:val="clear" w:color="auto" w:fill="FFFFFF"/>
        </w:rPr>
        <w:t>On</w:t>
      </w:r>
      <w:r w:rsidR="00741F34">
        <w:rPr>
          <w:rFonts w:eastAsia="SimSun"/>
          <w:shd w:val="clear" w:color="auto" w:fill="FFFFFF"/>
        </w:rPr>
        <w:t xml:space="preserve"> </w:t>
      </w:r>
      <w:r w:rsidR="00FD554E">
        <w:rPr>
          <w:rFonts w:eastAsia="SimSun"/>
          <w:shd w:val="clear" w:color="auto" w:fill="FFFFFF"/>
        </w:rPr>
        <w:t>EUTRA</w:t>
      </w:r>
      <w:r w:rsidR="00741F34">
        <w:rPr>
          <w:rFonts w:eastAsia="SimSun"/>
          <w:shd w:val="clear" w:color="auto" w:fill="FFFFFF"/>
        </w:rPr>
        <w:t xml:space="preserve"> Test Suites</w:t>
      </w:r>
      <w:bookmarkEnd w:id="7"/>
    </w:p>
    <w:p w14:paraId="67DC8FFD" w14:textId="21988433" w:rsidR="003C7C8D" w:rsidRDefault="002E43C7" w:rsidP="003C7C8D">
      <w:pPr>
        <w:pStyle w:val="Heading3"/>
        <w:rPr>
          <w:rFonts w:eastAsia="SimSun"/>
        </w:rPr>
      </w:pPr>
      <w:bookmarkStart w:id="8" w:name="_Toc117256414"/>
      <w:bookmarkStart w:id="9" w:name="_Toc144725613"/>
      <w:r>
        <w:rPr>
          <w:rFonts w:eastAsia="SimSun"/>
        </w:rPr>
        <w:t>1.1.1</w:t>
      </w:r>
      <w:r>
        <w:rPr>
          <w:rFonts w:eastAsia="SimSun"/>
        </w:rPr>
        <w:tab/>
      </w:r>
      <w:bookmarkEnd w:id="8"/>
      <w:r w:rsidR="00E1334B">
        <w:rPr>
          <w:rFonts w:eastAsia="SimSun"/>
        </w:rPr>
        <w:t xml:space="preserve">Updates </w:t>
      </w:r>
      <w:r w:rsidR="008D5CF3">
        <w:rPr>
          <w:rFonts w:eastAsia="SimSun"/>
        </w:rPr>
        <w:t>for</w:t>
      </w:r>
      <w:r w:rsidR="00E1334B">
        <w:rPr>
          <w:rFonts w:eastAsia="SimSun"/>
        </w:rPr>
        <w:t xml:space="preserve"> applicability conditions and selection expressions</w:t>
      </w:r>
      <w:bookmarkEnd w:id="9"/>
    </w:p>
    <w:p w14:paraId="6FA82F3E" w14:textId="05EDA2AF" w:rsidR="00B37F14" w:rsidRDefault="00B37F14" w:rsidP="00B37F14">
      <w:pPr>
        <w:pStyle w:val="CRCoverPage"/>
        <w:spacing w:after="0"/>
      </w:pPr>
      <w:r>
        <w:t xml:space="preserve">The </w:t>
      </w:r>
      <w:r w:rsidRPr="00B37F14">
        <w:rPr>
          <w:rFonts w:cs="Arial"/>
          <w:noProof/>
        </w:rPr>
        <w:t>following</w:t>
      </w:r>
      <w:r>
        <w:rPr>
          <w:rFonts w:cs="Arial"/>
          <w:noProof/>
        </w:rPr>
        <w:t xml:space="preserve"> conditions set in each related </w:t>
      </w:r>
      <w:r w:rsidR="0083427B">
        <w:rPr>
          <w:rFonts w:cs="Arial"/>
          <w:noProof/>
        </w:rPr>
        <w:t>t</w:t>
      </w:r>
      <w:r>
        <w:rPr>
          <w:rFonts w:cs="Arial"/>
          <w:noProof/>
        </w:rPr>
        <w:t>est</w:t>
      </w:r>
      <w:r w:rsidR="0083427B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suite in ttcn </w:t>
      </w:r>
      <w:r w:rsidR="00280906">
        <w:rPr>
          <w:rFonts w:cs="Arial"/>
          <w:noProof/>
        </w:rPr>
        <w:t>shall</w:t>
      </w:r>
      <w:r>
        <w:rPr>
          <w:rFonts w:cs="Arial"/>
          <w:noProof/>
        </w:rPr>
        <w:t xml:space="preserve"> be updated to its value specified in Prose as shown below</w:t>
      </w:r>
      <w:r w:rsidR="00DF4B82">
        <w:t xml:space="preserve">. This can affect </w:t>
      </w:r>
      <w:r w:rsidR="00DF4B82">
        <w:rPr>
          <w:rFonts w:eastAsia="SimSun"/>
        </w:rPr>
        <w:t>control modules and selection expressions</w:t>
      </w:r>
      <w:r w:rsidR="00545571">
        <w:rPr>
          <w:rFonts w:eastAsia="SimSun"/>
        </w:rPr>
        <w:t>.</w:t>
      </w:r>
    </w:p>
    <w:p w14:paraId="2BC17A38" w14:textId="77777777" w:rsidR="00B37F14" w:rsidRPr="00B37F14" w:rsidRDefault="00B37F14" w:rsidP="00B37F14">
      <w:pPr>
        <w:pStyle w:val="CRCoverPage"/>
        <w:spacing w:after="0"/>
      </w:pPr>
    </w:p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985"/>
        <w:gridCol w:w="1559"/>
        <w:gridCol w:w="1276"/>
        <w:gridCol w:w="1559"/>
        <w:gridCol w:w="4820"/>
      </w:tblGrid>
      <w:tr w:rsidR="003C7C8D" w:rsidRPr="00DA0E5B" w14:paraId="2D4E1727" w14:textId="77777777" w:rsidTr="00AF517F">
        <w:trPr>
          <w:trHeight w:val="212"/>
          <w:tblHeader/>
        </w:trPr>
        <w:tc>
          <w:tcPr>
            <w:tcW w:w="1696" w:type="dxa"/>
            <w:tcBorders>
              <w:bottom w:val="nil"/>
            </w:tcBorders>
          </w:tcPr>
          <w:p w14:paraId="7DCB7A71" w14:textId="77777777" w:rsidR="003C7C8D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Testsuite</w:t>
            </w:r>
          </w:p>
        </w:tc>
        <w:tc>
          <w:tcPr>
            <w:tcW w:w="1985" w:type="dxa"/>
            <w:tcBorders>
              <w:bottom w:val="nil"/>
            </w:tcBorders>
          </w:tcPr>
          <w:p w14:paraId="02253857" w14:textId="77777777" w:rsidR="003C7C8D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8EF1BAC" w14:textId="77777777" w:rsidR="003C7C8D" w:rsidRPr="00DA0E5B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8058CEC" w14:textId="77777777" w:rsidR="003C7C8D" w:rsidRPr="00DA0E5B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820" w:type="dxa"/>
            <w:tcBorders>
              <w:bottom w:val="nil"/>
            </w:tcBorders>
            <w:shd w:val="clear" w:color="auto" w:fill="auto"/>
            <w:vAlign w:val="center"/>
          </w:tcPr>
          <w:p w14:paraId="47FC18BE" w14:textId="77777777" w:rsidR="003C7C8D" w:rsidRPr="00DA0E5B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3C7C8D" w14:paraId="103C0C00" w14:textId="77777777" w:rsidTr="00AF517F">
        <w:trPr>
          <w:trHeight w:val="211"/>
          <w:tblHeader/>
        </w:trPr>
        <w:tc>
          <w:tcPr>
            <w:tcW w:w="1696" w:type="dxa"/>
            <w:tcBorders>
              <w:top w:val="nil"/>
            </w:tcBorders>
          </w:tcPr>
          <w:p w14:paraId="27DAFCC0" w14:textId="77777777" w:rsidR="003C7C8D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171F1377" w14:textId="77777777" w:rsidR="003C7C8D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E3A7B2C" w14:textId="77777777" w:rsidR="003C7C8D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9410A4" w14:textId="77777777" w:rsidR="003C7C8D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Prose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4F2C41" w14:textId="7289301E" w:rsidR="003C7C8D" w:rsidRDefault="00F8492A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  <w:r w:rsidR="00AE6395">
              <w:rPr>
                <w:rFonts w:ascii="Arial" w:hAnsi="Arial"/>
                <w:b/>
                <w:sz w:val="18"/>
              </w:rPr>
              <w:t xml:space="preserve"> in ttcn</w:t>
            </w:r>
          </w:p>
        </w:tc>
        <w:tc>
          <w:tcPr>
            <w:tcW w:w="4820" w:type="dxa"/>
            <w:tcBorders>
              <w:top w:val="nil"/>
            </w:tcBorders>
            <w:shd w:val="clear" w:color="auto" w:fill="auto"/>
            <w:vAlign w:val="center"/>
          </w:tcPr>
          <w:p w14:paraId="1B61C129" w14:textId="77777777" w:rsidR="003C7C8D" w:rsidRDefault="003C7C8D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C7C8D" w:rsidRPr="00DA0E5B" w14:paraId="22919DFA" w14:textId="77777777" w:rsidTr="00AF517F">
        <w:tc>
          <w:tcPr>
            <w:tcW w:w="1696" w:type="dxa"/>
          </w:tcPr>
          <w:p w14:paraId="6AA52820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4DB2">
              <w:rPr>
                <w:rFonts w:ascii="Arial" w:hAnsi="Arial"/>
                <w:sz w:val="18"/>
              </w:rPr>
              <w:t>LTE</w:t>
            </w:r>
          </w:p>
        </w:tc>
        <w:tc>
          <w:tcPr>
            <w:tcW w:w="1985" w:type="dxa"/>
          </w:tcPr>
          <w:p w14:paraId="5D014271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145EDBB2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645B">
              <w:rPr>
                <w:rFonts w:ascii="Arial" w:hAnsi="Arial"/>
                <w:sz w:val="18"/>
              </w:rPr>
              <w:t>TC_6_1_2_</w:t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161EEBB2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645B">
              <w:rPr>
                <w:rFonts w:ascii="Arial" w:hAnsi="Arial"/>
                <w:sz w:val="18"/>
              </w:rPr>
              <w:t>C224c</w:t>
            </w:r>
          </w:p>
        </w:tc>
        <w:tc>
          <w:tcPr>
            <w:tcW w:w="1559" w:type="dxa"/>
            <w:shd w:val="clear" w:color="auto" w:fill="auto"/>
          </w:tcPr>
          <w:p w14:paraId="3B44CFB3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C388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9E0DD2B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C8D" w:rsidRPr="00DA0E5B" w14:paraId="303CBBAC" w14:textId="77777777" w:rsidTr="00AF517F">
        <w:tc>
          <w:tcPr>
            <w:tcW w:w="1696" w:type="dxa"/>
          </w:tcPr>
          <w:p w14:paraId="48F652D2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</w:tcPr>
          <w:p w14:paraId="2CD418D5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5FC97559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EA7CC98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660C753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9CB8868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C8D" w:rsidRPr="00DA0E5B" w14:paraId="4DACFB4C" w14:textId="77777777" w:rsidTr="00AF517F">
        <w:tc>
          <w:tcPr>
            <w:tcW w:w="1696" w:type="dxa"/>
          </w:tcPr>
          <w:p w14:paraId="24F890AD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4DB2">
              <w:rPr>
                <w:rFonts w:ascii="Arial" w:hAnsi="Arial"/>
                <w:sz w:val="18"/>
              </w:rPr>
              <w:t>LTE_A_PRO</w:t>
            </w:r>
          </w:p>
        </w:tc>
        <w:tc>
          <w:tcPr>
            <w:tcW w:w="1985" w:type="dxa"/>
          </w:tcPr>
          <w:p w14:paraId="6ED2F27E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2DADCE13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24B7">
              <w:rPr>
                <w:rFonts w:ascii="Arial" w:hAnsi="Arial"/>
                <w:sz w:val="18"/>
              </w:rPr>
              <w:t>TC_7_1_7_1_13</w:t>
            </w:r>
          </w:p>
        </w:tc>
        <w:tc>
          <w:tcPr>
            <w:tcW w:w="1276" w:type="dxa"/>
            <w:shd w:val="clear" w:color="auto" w:fill="auto"/>
          </w:tcPr>
          <w:p w14:paraId="7FC783F1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1224">
              <w:rPr>
                <w:rFonts w:ascii="Arial" w:hAnsi="Arial"/>
                <w:sz w:val="18"/>
              </w:rPr>
              <w:t>C254d</w:t>
            </w:r>
          </w:p>
        </w:tc>
        <w:tc>
          <w:tcPr>
            <w:tcW w:w="1559" w:type="dxa"/>
            <w:shd w:val="clear" w:color="auto" w:fill="auto"/>
          </w:tcPr>
          <w:p w14:paraId="241DBAF9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1224">
              <w:rPr>
                <w:rFonts w:ascii="Arial" w:hAnsi="Arial"/>
                <w:sz w:val="18"/>
              </w:rPr>
              <w:t>C254a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39AB734" w14:textId="77777777" w:rsidR="003C7C8D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There is no condition </w:t>
            </w:r>
            <w:r w:rsidRPr="00C31224">
              <w:rPr>
                <w:rFonts w:ascii="Arial" w:hAnsi="Arial"/>
                <w:sz w:val="18"/>
              </w:rPr>
              <w:t>C254d</w:t>
            </w:r>
            <w:r>
              <w:rPr>
                <w:rFonts w:ascii="Arial" w:hAnsi="Arial"/>
                <w:sz w:val="18"/>
              </w:rPr>
              <w:t xml:space="preserve"> defined in 36.523-2</w:t>
            </w:r>
          </w:p>
          <w:p w14:paraId="35565FFB" w14:textId="4E86342F" w:rsidR="003C7C8D" w:rsidRPr="00DA0E5B" w:rsidRDefault="003C7C8D" w:rsidP="00A22B0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DE"/>
            </w:r>
            <w:r>
              <w:rPr>
                <w:rFonts w:ascii="Arial" w:hAnsi="Arial"/>
                <w:sz w:val="18"/>
              </w:rPr>
              <w:t xml:space="preserve"> prose </w:t>
            </w:r>
            <w:r w:rsidR="00A22B0E">
              <w:rPr>
                <w:rFonts w:ascii="Arial" w:hAnsi="Arial"/>
                <w:sz w:val="18"/>
              </w:rPr>
              <w:t>updated accordingly in</w:t>
            </w:r>
            <w:r w:rsidR="00344F4A">
              <w:rPr>
                <w:rFonts w:ascii="Arial" w:hAnsi="Arial"/>
                <w:sz w:val="18"/>
              </w:rPr>
              <w:t xml:space="preserve"> </w:t>
            </w:r>
            <w:r w:rsidR="00AA17F8" w:rsidRPr="00AA17F8">
              <w:rPr>
                <w:rFonts w:ascii="Arial" w:hAnsi="Arial"/>
                <w:sz w:val="18"/>
              </w:rPr>
              <w:t>R5-235271</w:t>
            </w:r>
            <w:r w:rsidR="00AA17F8">
              <w:rPr>
                <w:rFonts w:ascii="Arial" w:hAnsi="Arial"/>
                <w:sz w:val="18"/>
              </w:rPr>
              <w:t xml:space="preserve"> </w:t>
            </w:r>
            <w:r w:rsidR="00344F4A">
              <w:rPr>
                <w:rFonts w:ascii="Arial" w:hAnsi="Arial"/>
                <w:sz w:val="18"/>
              </w:rPr>
              <w:t>Change</w:t>
            </w:r>
            <w:r w:rsidR="00344F4A" w:rsidRPr="00344F4A">
              <w:rPr>
                <w:rFonts w:ascii="Arial" w:hAnsi="Arial"/>
                <w:sz w:val="18"/>
              </w:rPr>
              <w:t xml:space="preserve"> 2.c</w:t>
            </w:r>
          </w:p>
        </w:tc>
      </w:tr>
      <w:tr w:rsidR="003C7C8D" w:rsidRPr="00DA0E5B" w14:paraId="3A2F6018" w14:textId="77777777" w:rsidTr="00AF517F">
        <w:tc>
          <w:tcPr>
            <w:tcW w:w="1696" w:type="dxa"/>
          </w:tcPr>
          <w:p w14:paraId="00317329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4DB2">
              <w:rPr>
                <w:rFonts w:ascii="Arial" w:hAnsi="Arial"/>
                <w:sz w:val="18"/>
              </w:rPr>
              <w:t>LTE_A_PRO</w:t>
            </w:r>
          </w:p>
        </w:tc>
        <w:tc>
          <w:tcPr>
            <w:tcW w:w="1985" w:type="dxa"/>
          </w:tcPr>
          <w:p w14:paraId="041B8DEA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30200F52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24B7">
              <w:rPr>
                <w:rFonts w:ascii="Arial" w:hAnsi="Arial"/>
                <w:sz w:val="18"/>
              </w:rPr>
              <w:t>TC_7_1_7_1_14</w:t>
            </w:r>
          </w:p>
        </w:tc>
        <w:tc>
          <w:tcPr>
            <w:tcW w:w="1276" w:type="dxa"/>
            <w:shd w:val="clear" w:color="auto" w:fill="auto"/>
          </w:tcPr>
          <w:p w14:paraId="58F87F4F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1224">
              <w:rPr>
                <w:rFonts w:ascii="Arial" w:hAnsi="Arial"/>
                <w:sz w:val="18"/>
              </w:rPr>
              <w:t>C255a</w:t>
            </w:r>
          </w:p>
        </w:tc>
        <w:tc>
          <w:tcPr>
            <w:tcW w:w="1559" w:type="dxa"/>
            <w:shd w:val="clear" w:color="auto" w:fill="auto"/>
          </w:tcPr>
          <w:p w14:paraId="5038EE66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1224">
              <w:rPr>
                <w:rFonts w:ascii="Arial" w:hAnsi="Arial"/>
                <w:sz w:val="18"/>
              </w:rPr>
              <w:t>C255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31EA868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C8D" w:rsidRPr="00DA0E5B" w14:paraId="7B04F4AA" w14:textId="77777777" w:rsidTr="00AF517F">
        <w:tc>
          <w:tcPr>
            <w:tcW w:w="1696" w:type="dxa"/>
          </w:tcPr>
          <w:p w14:paraId="4686490B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4DB2">
              <w:rPr>
                <w:rFonts w:ascii="Arial" w:hAnsi="Arial"/>
                <w:sz w:val="18"/>
              </w:rPr>
              <w:t>LTE_A_PRO</w:t>
            </w:r>
          </w:p>
        </w:tc>
        <w:tc>
          <w:tcPr>
            <w:tcW w:w="1985" w:type="dxa"/>
          </w:tcPr>
          <w:p w14:paraId="28ACFA0C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0F016A0A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24B7">
              <w:rPr>
                <w:rFonts w:ascii="Arial" w:hAnsi="Arial"/>
                <w:sz w:val="18"/>
              </w:rPr>
              <w:t>TC_7_1_7_2_3</w:t>
            </w:r>
          </w:p>
        </w:tc>
        <w:tc>
          <w:tcPr>
            <w:tcW w:w="1276" w:type="dxa"/>
            <w:shd w:val="clear" w:color="auto" w:fill="auto"/>
          </w:tcPr>
          <w:p w14:paraId="444DC6A4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1224">
              <w:rPr>
                <w:rFonts w:ascii="Arial" w:hAnsi="Arial"/>
                <w:sz w:val="18"/>
              </w:rPr>
              <w:t>C255a</w:t>
            </w:r>
          </w:p>
        </w:tc>
        <w:tc>
          <w:tcPr>
            <w:tcW w:w="1559" w:type="dxa"/>
            <w:shd w:val="clear" w:color="auto" w:fill="auto"/>
          </w:tcPr>
          <w:p w14:paraId="76CA6694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1224">
              <w:rPr>
                <w:rFonts w:ascii="Arial" w:hAnsi="Arial"/>
                <w:sz w:val="18"/>
              </w:rPr>
              <w:t>C255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DCE3646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C8D" w:rsidRPr="00DA0E5B" w14:paraId="677615A4" w14:textId="77777777" w:rsidTr="00AF517F">
        <w:tc>
          <w:tcPr>
            <w:tcW w:w="1696" w:type="dxa"/>
          </w:tcPr>
          <w:p w14:paraId="082B2AC7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</w:tcPr>
          <w:p w14:paraId="7B14C212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66662C11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8B56802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263FAC7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0988D6B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C8D" w:rsidRPr="00DA0E5B" w14:paraId="66C4BA58" w14:textId="77777777" w:rsidTr="00AF517F">
        <w:tc>
          <w:tcPr>
            <w:tcW w:w="1696" w:type="dxa"/>
          </w:tcPr>
          <w:p w14:paraId="38291144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4DB2">
              <w:rPr>
                <w:rFonts w:ascii="Arial" w:hAnsi="Arial"/>
                <w:sz w:val="18"/>
              </w:rPr>
              <w:t>LTE_A_R10_R11</w:t>
            </w:r>
          </w:p>
        </w:tc>
        <w:tc>
          <w:tcPr>
            <w:tcW w:w="1985" w:type="dxa"/>
          </w:tcPr>
          <w:p w14:paraId="1A882BA2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74FE95BA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24B7">
              <w:rPr>
                <w:rFonts w:ascii="Arial" w:hAnsi="Arial"/>
                <w:sz w:val="18"/>
              </w:rPr>
              <w:t>TC_17_4_9_2</w:t>
            </w:r>
          </w:p>
        </w:tc>
        <w:tc>
          <w:tcPr>
            <w:tcW w:w="1276" w:type="dxa"/>
            <w:shd w:val="clear" w:color="auto" w:fill="auto"/>
          </w:tcPr>
          <w:p w14:paraId="65C30365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1224">
              <w:rPr>
                <w:rFonts w:ascii="Arial" w:hAnsi="Arial"/>
                <w:sz w:val="18"/>
              </w:rPr>
              <w:t>C113d</w:t>
            </w:r>
          </w:p>
        </w:tc>
        <w:tc>
          <w:tcPr>
            <w:tcW w:w="1559" w:type="dxa"/>
            <w:shd w:val="clear" w:color="auto" w:fill="auto"/>
          </w:tcPr>
          <w:p w14:paraId="0566193B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1224">
              <w:rPr>
                <w:rFonts w:ascii="Arial" w:hAnsi="Arial"/>
                <w:sz w:val="18"/>
              </w:rPr>
              <w:t>C113</w:t>
            </w: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8E29040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C8D" w:rsidRPr="00DA0E5B" w14:paraId="56A75236" w14:textId="77777777" w:rsidTr="00AF517F">
        <w:tc>
          <w:tcPr>
            <w:tcW w:w="1696" w:type="dxa"/>
          </w:tcPr>
          <w:p w14:paraId="242DACAB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5" w:type="dxa"/>
          </w:tcPr>
          <w:p w14:paraId="0745E8C7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1FFFC6CD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27A7C44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FFE15B8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940596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C8D" w:rsidRPr="00DA0E5B" w14:paraId="5353F804" w14:textId="77777777" w:rsidTr="00AF517F">
        <w:tc>
          <w:tcPr>
            <w:tcW w:w="1696" w:type="dxa"/>
          </w:tcPr>
          <w:p w14:paraId="6C09D23B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4DB2">
              <w:rPr>
                <w:rFonts w:ascii="Arial" w:hAnsi="Arial"/>
                <w:sz w:val="18"/>
              </w:rPr>
              <w:t>LTE_A_R1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985" w:type="dxa"/>
          </w:tcPr>
          <w:p w14:paraId="4FD321DC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71C6DBA5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3B13">
              <w:rPr>
                <w:rFonts w:ascii="Arial" w:hAnsi="Arial"/>
                <w:sz w:val="18"/>
              </w:rPr>
              <w:t>TC_7_1_3_16a</w:t>
            </w:r>
          </w:p>
        </w:tc>
        <w:tc>
          <w:tcPr>
            <w:tcW w:w="1276" w:type="dxa"/>
            <w:shd w:val="clear" w:color="auto" w:fill="auto"/>
          </w:tcPr>
          <w:p w14:paraId="74E54A44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E11D3">
              <w:rPr>
                <w:rFonts w:ascii="Arial" w:hAnsi="Arial"/>
                <w:sz w:val="18"/>
              </w:rPr>
              <w:t>C264</w:t>
            </w:r>
          </w:p>
        </w:tc>
        <w:tc>
          <w:tcPr>
            <w:tcW w:w="1559" w:type="dxa"/>
            <w:shd w:val="clear" w:color="auto" w:fill="auto"/>
          </w:tcPr>
          <w:p w14:paraId="1B5F0053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E11D3">
              <w:rPr>
                <w:rFonts w:ascii="Arial" w:hAnsi="Arial"/>
                <w:sz w:val="18"/>
              </w:rPr>
              <w:t>C256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69C401A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C8D" w:rsidRPr="00DA0E5B" w14:paraId="002B1FDB" w14:textId="77777777" w:rsidTr="00AF517F">
        <w:tc>
          <w:tcPr>
            <w:tcW w:w="1696" w:type="dxa"/>
          </w:tcPr>
          <w:p w14:paraId="575E91BC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E4DB2">
              <w:rPr>
                <w:rFonts w:ascii="Arial" w:hAnsi="Arial"/>
                <w:sz w:val="18"/>
              </w:rPr>
              <w:t>LTE_A_R1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985" w:type="dxa"/>
          </w:tcPr>
          <w:p w14:paraId="6209C2CB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2B82DC5C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3B13">
              <w:rPr>
                <w:rFonts w:ascii="Arial" w:hAnsi="Arial"/>
                <w:sz w:val="18"/>
              </w:rPr>
              <w:t>TC_7_1_4_28a</w:t>
            </w:r>
          </w:p>
        </w:tc>
        <w:tc>
          <w:tcPr>
            <w:tcW w:w="1276" w:type="dxa"/>
            <w:shd w:val="clear" w:color="auto" w:fill="auto"/>
          </w:tcPr>
          <w:p w14:paraId="564C7D80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E11D3">
              <w:rPr>
                <w:rFonts w:ascii="Arial" w:hAnsi="Arial"/>
                <w:sz w:val="18"/>
              </w:rPr>
              <w:t>C26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4F778DA9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E11D3">
              <w:rPr>
                <w:rFonts w:ascii="Arial" w:hAnsi="Arial"/>
                <w:sz w:val="18"/>
              </w:rPr>
              <w:t>C256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8827765" w14:textId="77777777" w:rsidR="003C7C8D" w:rsidRPr="00DA0E5B" w:rsidRDefault="003C7C8D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FECBEE2" w14:textId="77777777" w:rsidR="00BE13A1" w:rsidRDefault="00BE13A1" w:rsidP="002E43C7">
      <w:pPr>
        <w:rPr>
          <w:b/>
          <w:bCs/>
          <w:lang w:eastAsia="en-GB"/>
        </w:rPr>
      </w:pPr>
    </w:p>
    <w:p w14:paraId="1435D156" w14:textId="77777777" w:rsidR="00C37821" w:rsidRDefault="002E43C7" w:rsidP="009A6C20">
      <w:pPr>
        <w:rPr>
          <w:lang w:eastAsia="en-GB"/>
        </w:rPr>
      </w:pPr>
      <w:r w:rsidRPr="00171BB0">
        <w:rPr>
          <w:lang w:eastAsia="en-GB"/>
        </w:rPr>
        <w:sym w:font="Symbol" w:char="F0DE"/>
      </w:r>
      <w:r w:rsidRPr="00171BB0">
        <w:rPr>
          <w:lang w:eastAsia="en-GB"/>
        </w:rPr>
        <w:t xml:space="preserve"> </w:t>
      </w:r>
      <w:r w:rsidR="00BE13A1" w:rsidRPr="00171BB0">
        <w:rPr>
          <w:lang w:eastAsia="en-GB"/>
        </w:rPr>
        <w:t xml:space="preserve">example of </w:t>
      </w:r>
      <w:r w:rsidRPr="00171BB0">
        <w:rPr>
          <w:lang w:eastAsia="en-GB"/>
        </w:rPr>
        <w:t xml:space="preserve">change </w:t>
      </w:r>
    </w:p>
    <w:p w14:paraId="264FC7A7" w14:textId="69251DC2" w:rsidR="009A6C20" w:rsidRPr="00171BB0" w:rsidRDefault="002E43C7" w:rsidP="00A15A19">
      <w:pPr>
        <w:pStyle w:val="ListParagraph"/>
        <w:numPr>
          <w:ilvl w:val="0"/>
          <w:numId w:val="10"/>
        </w:numPr>
        <w:rPr>
          <w:lang w:eastAsia="en-GB"/>
        </w:rPr>
      </w:pPr>
      <w:r w:rsidRPr="00171BB0">
        <w:rPr>
          <w:lang w:eastAsia="en-GB"/>
        </w:rPr>
        <w:t xml:space="preserve">in </w:t>
      </w:r>
      <w:r w:rsidR="00C37821">
        <w:rPr>
          <w:lang w:eastAsia="en-GB"/>
        </w:rPr>
        <w:t xml:space="preserve">module </w:t>
      </w:r>
      <w:r w:rsidR="009A6C20" w:rsidRPr="00171BB0">
        <w:rPr>
          <w:lang w:eastAsia="en-GB"/>
        </w:rPr>
        <w:t>LTE_</w:t>
      </w:r>
      <w:r w:rsidR="007D4002">
        <w:rPr>
          <w:lang w:eastAsia="en-GB"/>
        </w:rPr>
        <w:t>A_R12_</w:t>
      </w:r>
      <w:r w:rsidR="009A6C20" w:rsidRPr="00171BB0">
        <w:rPr>
          <w:lang w:eastAsia="en-GB"/>
        </w:rPr>
        <w:t>Testsuite.ttcn</w:t>
      </w:r>
    </w:p>
    <w:p w14:paraId="4ED73C78" w14:textId="6089ECD6" w:rsidR="00BE13A1" w:rsidRPr="0082383D" w:rsidRDefault="00BE13A1" w:rsidP="009A6C20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D5F1EA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7644" w14:textId="6EF59220" w:rsidR="00BE13A1" w:rsidRPr="00BE13A1" w:rsidRDefault="007D4002" w:rsidP="00BE13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if (f_EUTRA_ExecutionGuideline("TC_7_1_4_28</w:t>
            </w:r>
            <w:r w:rsidR="008E583C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") and f_SelectionExpr(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C256</w:t>
            </w:r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))       { execute(TC_7_1_4_28</w:t>
            </w:r>
            <w:r w:rsidR="008E583C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()); }</w:t>
            </w:r>
          </w:p>
          <w:p w14:paraId="76214160" w14:textId="1F873433" w:rsidR="008E583C" w:rsidRPr="0082383D" w:rsidRDefault="008E583C" w:rsidP="00BE13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5ED930D" w14:textId="77777777" w:rsidR="00BE13A1" w:rsidRDefault="00BE13A1" w:rsidP="00BE13A1">
      <w:pPr>
        <w:spacing w:after="0"/>
        <w:rPr>
          <w:rFonts w:ascii="Arial" w:hAnsi="Arial"/>
          <w:b/>
          <w:lang w:eastAsia="en-GB"/>
        </w:rPr>
      </w:pPr>
    </w:p>
    <w:p w14:paraId="185C6054" w14:textId="1863C0F1" w:rsidR="00BE13A1" w:rsidRPr="0082383D" w:rsidRDefault="00BE13A1" w:rsidP="00BE13A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2A23AC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3E4C" w14:textId="2D0EA74D" w:rsidR="00BE13A1" w:rsidRPr="00BE13A1" w:rsidRDefault="007D400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if (f_EUTRA_ExecutionGuideline("TC_7_1_4_28</w:t>
            </w:r>
            <w:r w:rsidR="008E583C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") and f_SelectionExpr(</w:t>
            </w:r>
            <w:r w:rsidR="00A85FF5"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C265</w:t>
            </w:r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))       { execute(TC_7_1_4_28</w:t>
            </w:r>
            <w:r w:rsidR="008E583C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r w:rsidRPr="007D4002">
              <w:rPr>
                <w:rFonts w:ascii="Courier New" w:hAnsi="Courier New" w:cs="Courier New"/>
                <w:color w:val="000000"/>
                <w:lang w:eastAsia="de-DE"/>
              </w:rPr>
              <w:t>()); }</w:t>
            </w:r>
          </w:p>
          <w:p w14:paraId="2AAAC3E6" w14:textId="77777777" w:rsidR="00BE13A1" w:rsidRPr="0082383D" w:rsidRDefault="00BE13A1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D726368" w14:textId="77777777" w:rsidR="00BE13A1" w:rsidRDefault="00BE13A1" w:rsidP="002E43C7"/>
    <w:p w14:paraId="57FCF324" w14:textId="0CD37C15" w:rsidR="00A15A19" w:rsidRDefault="00A15A19" w:rsidP="00A15A19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>in module LTE_36523_SelectionExpressions.ttcn</w:t>
      </w:r>
    </w:p>
    <w:p w14:paraId="23DF3DB6" w14:textId="45E7CBD2" w:rsidR="00A15A19" w:rsidRPr="0082383D" w:rsidRDefault="00A15A19" w:rsidP="00A15A1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Added</w:t>
      </w:r>
      <w:r w:rsidRPr="0082383D">
        <w:rPr>
          <w:rFonts w:ascii="Arial" w:hAnsi="Arial"/>
          <w:b/>
          <w:lang w:eastAsia="en-GB"/>
        </w:rPr>
        <w:t xml:space="preserve"> </w:t>
      </w:r>
      <w:r>
        <w:rPr>
          <w:rFonts w:ascii="Arial" w:hAnsi="Arial"/>
          <w:b/>
          <w:lang w:eastAsia="en-GB"/>
        </w:rPr>
        <w:t>condition</w:t>
      </w:r>
      <w:r w:rsidR="00FA4D14">
        <w:rPr>
          <w:rFonts w:ascii="Arial" w:hAnsi="Arial"/>
          <w:b/>
          <w:lang w:eastAsia="en-GB"/>
        </w:rPr>
        <w:t>s</w:t>
      </w:r>
      <w:r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5A19" w:rsidRPr="00D268E5" w14:paraId="70933AF2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EA8" w14:textId="77777777" w:rsid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65601A59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case(C255){</w:t>
            </w:r>
          </w:p>
          <w:p w14:paraId="32DFADDC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// C255: UEs supporting (E-UTRA FDD or E-UTRA TDD) and CE mode B</w:t>
            </w:r>
          </w:p>
          <w:p w14:paraId="4A1DAF7B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R5-169114 sic@</w:t>
            </w:r>
          </w:p>
          <w:p w14:paraId="6FE1E45D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(pc_eFDD or pc_eTDD) and pc_CEmodeB; //@sic R5-168641 sic@</w:t>
            </w:r>
          </w:p>
          <w:p w14:paraId="4802A617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}      </w:t>
            </w:r>
          </w:p>
          <w:p w14:paraId="28AAA62F" w14:textId="175DB74C" w:rsidR="00EC7DDD" w:rsidRPr="003C0F9E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case(C255a){</w:t>
            </w:r>
          </w:p>
          <w:p w14:paraId="35B62D25" w14:textId="77777777" w:rsidR="00EC7DDD" w:rsidRPr="003C0F9E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v_ApplCond := (pc_eFDD or pc_eTDD) and pc_CEmodeB and (not pc_ue_CategoryDL_M2);</w:t>
            </w:r>
          </w:p>
          <w:p w14:paraId="28EEB6A4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8E16F04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case(C256){</w:t>
            </w:r>
          </w:p>
          <w:p w14:paraId="2B6CEA8F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//C256: UEs supporting E-UTRA and eIMTA and NOT Category M1</w:t>
            </w:r>
          </w:p>
          <w:p w14:paraId="0C6F3E54" w14:textId="77777777" w:rsidR="00EC7DDD" w:rsidRP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pc_eTDD and pc_eIMTA_TDD and not pc_ue_CategoryDL_M1;</w:t>
            </w:r>
          </w:p>
          <w:p w14:paraId="2B0448F8" w14:textId="22B6CFD8" w:rsid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7DD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3760201" w14:textId="43B5655D" w:rsidR="00EC7DDD" w:rsidRDefault="00EC7DDD" w:rsidP="00EC7D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07443DBB" w14:textId="5F14F102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case(C263){   //@sic R5-165931 R5-167178 sic@</w:t>
            </w:r>
          </w:p>
          <w:p w14:paraId="6000E28F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//C263: UEs supporting (E-UTRA FDD or E-UTRA TDD) and Extended DRX and IMS emergency call</w:t>
            </w:r>
          </w:p>
          <w:p w14:paraId="1D00678F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v_ApplCond := (pc_eFDD or pc_eTDD) and pc_edrx and pc_EPS_IMS_EmergencyCall; //@sic R5-168641 sic@</w:t>
            </w:r>
          </w:p>
          <w:p w14:paraId="3391AA19" w14:textId="77777777" w:rsid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FF694DF" w14:textId="77777777" w:rsidR="005D36CF" w:rsidRPr="003C0F9E" w:rsidRDefault="005D36CF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5D36C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case(C264){</w:t>
            </w:r>
          </w:p>
          <w:p w14:paraId="21B9F9CB" w14:textId="77777777" w:rsidR="005D36CF" w:rsidRPr="003C0F9E" w:rsidRDefault="005D36CF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//C264: UEs supporting E-UTRA and Inter-band Carrier Aggregation and eIMTA</w:t>
            </w:r>
          </w:p>
          <w:p w14:paraId="76B09EDC" w14:textId="77777777" w:rsidR="005D36CF" w:rsidRPr="003C0F9E" w:rsidRDefault="005D36CF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v_ApplCond := pc_eTDD and pc_DL_interBand_CaBwClassComb_AA and pc_eIMTA_TDD; </w:t>
            </w:r>
          </w:p>
          <w:p w14:paraId="70CB4E03" w14:textId="77777777" w:rsidR="005D36CF" w:rsidRPr="003C0F9E" w:rsidRDefault="005D36CF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427CBF1A" w14:textId="77777777" w:rsidR="005D36CF" w:rsidRPr="003C0F9E" w:rsidRDefault="005D36CF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case(C265){</w:t>
            </w:r>
          </w:p>
          <w:p w14:paraId="46BC2595" w14:textId="77777777" w:rsidR="005D36CF" w:rsidRPr="003C0F9E" w:rsidRDefault="005D36CF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//C265: UEs supporting E-UTRA and Inter-band Uplink Carrier Aggregation and eIMTA</w:t>
            </w:r>
          </w:p>
          <w:p w14:paraId="3AFA9680" w14:textId="77777777" w:rsidR="005D36CF" w:rsidRPr="003C0F9E" w:rsidRDefault="005D36CF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v_ApplCond := pc_eTDD and pc_UL_interBand_CaBwClassComb_AA and pc_eIMTA_TDD; </w:t>
            </w:r>
          </w:p>
          <w:p w14:paraId="23B8FDBC" w14:textId="77777777" w:rsidR="005D36CF" w:rsidRDefault="005D36CF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09C6EAC3" w14:textId="6A24E02D" w:rsidR="00CD2D91" w:rsidRPr="00CD2D91" w:rsidRDefault="00CD2D91" w:rsidP="005D3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case(C268){   //@sic R5-168609, R5-168641 sic@</w:t>
            </w:r>
          </w:p>
          <w:p w14:paraId="2F28E7C2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//C268: UEs supporting (E-UTRA FDD or E-UTRA TDD) and support of CRS interference handling and Synchronisation signal and common channel interference handling</w:t>
            </w:r>
          </w:p>
          <w:p w14:paraId="4F4FB86D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(pc_eFDD or pc_eTDD) and pc_CRS_Interference_Handling and pc_ss_CCH_Interference_Handling;</w:t>
            </w:r>
          </w:p>
          <w:p w14:paraId="7F35CE89" w14:textId="77777777" w:rsidR="00A15A19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8250DE7" w14:textId="3D90C1B0" w:rsidR="00CD2D91" w:rsidRPr="0082383D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05D68C87" w14:textId="67F0582F" w:rsidR="00BC21E5" w:rsidRDefault="00BC21E5" w:rsidP="00BC21E5">
      <w:pPr>
        <w:rPr>
          <w:rFonts w:eastAsia="SimSun"/>
        </w:rPr>
      </w:pPr>
    </w:p>
    <w:p w14:paraId="324F8BEF" w14:textId="77777777" w:rsidR="006D7812" w:rsidRDefault="006D7812" w:rsidP="00BC21E5">
      <w:pPr>
        <w:rPr>
          <w:rFonts w:eastAsia="SimSun"/>
        </w:rPr>
      </w:pPr>
    </w:p>
    <w:p w14:paraId="2F293ED8" w14:textId="77777777" w:rsidR="006D7812" w:rsidRDefault="006D7812" w:rsidP="00BC21E5">
      <w:pPr>
        <w:rPr>
          <w:rFonts w:eastAsia="SimSun"/>
        </w:rPr>
      </w:pPr>
    </w:p>
    <w:p w14:paraId="7340540F" w14:textId="77777777" w:rsidR="006D7812" w:rsidRDefault="006D7812" w:rsidP="00BC21E5">
      <w:pPr>
        <w:rPr>
          <w:rFonts w:eastAsia="SimSun"/>
        </w:rPr>
      </w:pPr>
    </w:p>
    <w:p w14:paraId="021DBBA5" w14:textId="5FABAF22" w:rsidR="00BC21E5" w:rsidRDefault="00BC21E5" w:rsidP="00BC21E5">
      <w:pPr>
        <w:pStyle w:val="Heading3"/>
        <w:rPr>
          <w:rFonts w:eastAsia="SimSun"/>
        </w:rPr>
      </w:pPr>
      <w:bookmarkStart w:id="10" w:name="_Toc144725614"/>
      <w:r>
        <w:rPr>
          <w:rFonts w:eastAsia="SimSun"/>
        </w:rPr>
        <w:t>1.1.2</w:t>
      </w:r>
      <w:r>
        <w:rPr>
          <w:rFonts w:eastAsia="SimSun"/>
        </w:rPr>
        <w:tab/>
      </w:r>
      <w:r w:rsidR="006D7812">
        <w:rPr>
          <w:rFonts w:eastAsia="SimSun"/>
        </w:rPr>
        <w:t>Corrections</w:t>
      </w:r>
      <w:r>
        <w:rPr>
          <w:rFonts w:eastAsia="SimSun"/>
        </w:rPr>
        <w:t xml:space="preserve"> affecting </w:t>
      </w:r>
      <w:r w:rsidR="00753EDF">
        <w:rPr>
          <w:rFonts w:eastAsia="SimSun"/>
        </w:rPr>
        <w:t>only</w:t>
      </w:r>
      <w:r>
        <w:rPr>
          <w:rFonts w:eastAsia="SimSun"/>
        </w:rPr>
        <w:t xml:space="preserve"> selection expressions.</w:t>
      </w:r>
      <w:bookmarkEnd w:id="10"/>
    </w:p>
    <w:p w14:paraId="51D0B7E4" w14:textId="77777777" w:rsidR="00407B28" w:rsidRDefault="00407B28" w:rsidP="00407B28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>in module LTE_36523_SelectionExpressions.ttcn</w:t>
      </w:r>
    </w:p>
    <w:tbl>
      <w:tblPr>
        <w:tblW w:w="18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1"/>
        <w:gridCol w:w="992"/>
        <w:gridCol w:w="13041"/>
        <w:gridCol w:w="3544"/>
      </w:tblGrid>
      <w:tr w:rsidR="00BC21E5" w:rsidRPr="00DA0E5B" w14:paraId="75DBD224" w14:textId="77777777" w:rsidTr="00FE5E22">
        <w:trPr>
          <w:trHeight w:val="212"/>
          <w:tblHeader/>
        </w:trPr>
        <w:tc>
          <w:tcPr>
            <w:tcW w:w="1271" w:type="dxa"/>
            <w:tcBorders>
              <w:bottom w:val="nil"/>
            </w:tcBorders>
          </w:tcPr>
          <w:p w14:paraId="17C17542" w14:textId="77777777" w:rsidR="00BC21E5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992" w:type="dxa"/>
            <w:tcBorders>
              <w:bottom w:val="nil"/>
            </w:tcBorders>
          </w:tcPr>
          <w:p w14:paraId="73BC28DC" w14:textId="77777777" w:rsidR="00BC21E5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4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4786F7E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 selection expression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auto"/>
            <w:vAlign w:val="center"/>
          </w:tcPr>
          <w:p w14:paraId="6B59FA14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BC21E5" w:rsidRPr="00DA0E5B" w14:paraId="4E25AB75" w14:textId="77777777" w:rsidTr="00FE5E22">
        <w:tc>
          <w:tcPr>
            <w:tcW w:w="1271" w:type="dxa"/>
            <w:vMerge w:val="restart"/>
            <w:vAlign w:val="center"/>
          </w:tcPr>
          <w:p w14:paraId="0D19991B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56A2A">
              <w:rPr>
                <w:rFonts w:ascii="Arial" w:hAnsi="Arial"/>
                <w:b/>
                <w:bCs/>
                <w:sz w:val="18"/>
              </w:rPr>
              <w:t>C01a</w:t>
            </w:r>
          </w:p>
        </w:tc>
        <w:tc>
          <w:tcPr>
            <w:tcW w:w="992" w:type="dxa"/>
          </w:tcPr>
          <w:p w14:paraId="2A13552F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2B7C4A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56A2A">
              <w:rPr>
                <w:rFonts w:ascii="Courier New" w:hAnsi="Courier New" w:cs="Courier New"/>
                <w:sz w:val="16"/>
                <w:szCs w:val="16"/>
              </w:rPr>
              <w:t xml:space="preserve">(pc_eFDD or pc_eTDD) and </w:t>
            </w:r>
            <w:r w:rsidRPr="00756A2A">
              <w:rPr>
                <w:rFonts w:ascii="Courier New" w:hAnsi="Courier New" w:cs="Courier New"/>
                <w:sz w:val="16"/>
                <w:szCs w:val="16"/>
                <w:highlight w:val="cyan"/>
              </w:rPr>
              <w:t>pc_UTRA</w:t>
            </w:r>
            <w:r w:rsidRPr="00756A2A">
              <w:rPr>
                <w:rFonts w:ascii="Courier New" w:hAnsi="Courier New" w:cs="Courier New"/>
                <w:sz w:val="16"/>
                <w:szCs w:val="16"/>
              </w:rPr>
              <w:t xml:space="preserve"> and (pc_UTRA_FeatrGrp_3 or pc_UTRA_FeatrGrp_4) and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1EFF95E1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C0C23E8" w14:textId="77777777" w:rsidTr="00FE5E22">
        <w:tc>
          <w:tcPr>
            <w:tcW w:w="1271" w:type="dxa"/>
            <w:vMerge/>
          </w:tcPr>
          <w:p w14:paraId="162F95BA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A8FBB77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717953B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56A2A">
              <w:rPr>
                <w:rFonts w:ascii="Courier New" w:hAnsi="Courier New" w:cs="Courier New"/>
                <w:sz w:val="16"/>
                <w:szCs w:val="16"/>
              </w:rPr>
              <w:t xml:space="preserve">(pc_eFDD or pc_eTDD) and </w:t>
            </w:r>
            <w:r w:rsidRPr="00756A2A">
              <w:rPr>
                <w:rFonts w:ascii="Courier New" w:hAnsi="Courier New" w:cs="Courier New"/>
                <w:sz w:val="16"/>
                <w:szCs w:val="16"/>
                <w:highlight w:val="cyan"/>
              </w:rPr>
              <w:t>pc_FDD</w:t>
            </w:r>
            <w:r w:rsidRPr="00756A2A">
              <w:rPr>
                <w:rFonts w:ascii="Courier New" w:hAnsi="Courier New" w:cs="Courier New"/>
                <w:sz w:val="16"/>
                <w:szCs w:val="16"/>
              </w:rPr>
              <w:t xml:space="preserve"> and (pc_UTRA_FeatrGrp_3 or pc_UTRA_FeatrGrp_4)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1EC4B979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6F4D0840" w14:textId="77777777" w:rsidTr="00FE5E22">
        <w:tc>
          <w:tcPr>
            <w:tcW w:w="1271" w:type="dxa"/>
            <w:vMerge w:val="restart"/>
            <w:vAlign w:val="center"/>
          </w:tcPr>
          <w:p w14:paraId="78CA6A06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A50CA">
              <w:rPr>
                <w:rFonts w:ascii="Arial" w:hAnsi="Arial"/>
                <w:b/>
                <w:bCs/>
                <w:sz w:val="18"/>
              </w:rPr>
              <w:t>C08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08525401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96D6C86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0CA">
              <w:rPr>
                <w:rFonts w:ascii="Courier New" w:hAnsi="Courier New" w:cs="Courier New"/>
                <w:sz w:val="16"/>
                <w:szCs w:val="16"/>
              </w:rPr>
              <w:t>pc_eTDD and pc_FeatrGrp_5_T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55E9396E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30A507DD" w14:textId="77777777" w:rsidTr="00FE5E22">
        <w:tc>
          <w:tcPr>
            <w:tcW w:w="1271" w:type="dxa"/>
            <w:vMerge/>
          </w:tcPr>
          <w:p w14:paraId="7942708A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4E4508D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5F2F2C9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50CA">
              <w:rPr>
                <w:rFonts w:ascii="Courier New" w:hAnsi="Courier New" w:cs="Courier New"/>
                <w:sz w:val="16"/>
                <w:szCs w:val="16"/>
              </w:rPr>
              <w:t xml:space="preserve">pc_eTDD and pc_FeatrGrp_5_T </w:t>
            </w:r>
            <w:r w:rsidRPr="006A50CA">
              <w:rPr>
                <w:rFonts w:ascii="Courier New" w:hAnsi="Courier New" w:cs="Courier New"/>
                <w:sz w:val="16"/>
                <w:szCs w:val="16"/>
                <w:highlight w:val="cyan"/>
              </w:rPr>
              <w:t>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1458E06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F732AA2" w14:textId="77777777" w:rsidTr="00FE5E22">
        <w:tc>
          <w:tcPr>
            <w:tcW w:w="1271" w:type="dxa"/>
            <w:vMerge w:val="restart"/>
            <w:vAlign w:val="center"/>
          </w:tcPr>
          <w:p w14:paraId="462B7137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4FBB">
              <w:rPr>
                <w:rFonts w:ascii="Arial" w:hAnsi="Arial"/>
                <w:b/>
                <w:bCs/>
                <w:sz w:val="18"/>
              </w:rPr>
              <w:t>C17</w:t>
            </w:r>
            <w:r>
              <w:rPr>
                <w:rFonts w:ascii="Arial" w:hAnsi="Arial"/>
                <w:b/>
                <w:bCs/>
                <w:sz w:val="18"/>
              </w:rPr>
              <w:br/>
              <w:t>(FDD)</w:t>
            </w:r>
          </w:p>
        </w:tc>
        <w:tc>
          <w:tcPr>
            <w:tcW w:w="992" w:type="dxa"/>
          </w:tcPr>
          <w:p w14:paraId="0BA33336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EF04522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pc_eFDD and pc_UTRA and pc_GERAN and </w:t>
            </w:r>
            <w:r w:rsidRPr="008537C5">
              <w:rPr>
                <w:rFonts w:ascii="Courier New" w:hAnsi="Courier New" w:cs="Courier New"/>
                <w:sz w:val="16"/>
                <w:szCs w:val="16"/>
                <w:highlight w:val="cyan"/>
              </w:rPr>
              <w:t>pc_FeatrGrp_2_F</w:t>
            </w:r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pc_FeatrGrp_23_F and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3298EAC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43F14976" w14:textId="77777777" w:rsidTr="00FE5E22">
        <w:tc>
          <w:tcPr>
            <w:tcW w:w="1271" w:type="dxa"/>
            <w:vMerge/>
          </w:tcPr>
          <w:p w14:paraId="703762FD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7DD7175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5565E90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pc_eFDD and pc_UTRA and pc_GERAN and </w:t>
            </w:r>
            <w:r w:rsidRPr="008537C5">
              <w:rPr>
                <w:rFonts w:ascii="Courier New" w:hAnsi="Courier New" w:cs="Courier New"/>
                <w:sz w:val="16"/>
                <w:szCs w:val="16"/>
                <w:highlight w:val="cyan"/>
              </w:rPr>
              <w:t>pc_FeatrGrp_22_F</w:t>
            </w:r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pc_FeatrGrp_23_F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7D76719B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334FE018" w14:textId="77777777" w:rsidTr="00FE5E22">
        <w:tc>
          <w:tcPr>
            <w:tcW w:w="1271" w:type="dxa"/>
            <w:vMerge w:val="restart"/>
            <w:vAlign w:val="center"/>
          </w:tcPr>
          <w:p w14:paraId="1A9BFAFA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4FBB">
              <w:rPr>
                <w:rFonts w:ascii="Arial" w:hAnsi="Arial"/>
                <w:b/>
                <w:bCs/>
                <w:sz w:val="18"/>
              </w:rPr>
              <w:t>C17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6CF80AC1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2C18853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pc_eTDD and pc_UTRA and pc_GERAN and </w:t>
            </w:r>
            <w:r w:rsidRPr="008537C5">
              <w:rPr>
                <w:rFonts w:ascii="Courier New" w:hAnsi="Courier New" w:cs="Courier New"/>
                <w:sz w:val="16"/>
                <w:szCs w:val="16"/>
                <w:highlight w:val="cyan"/>
              </w:rPr>
              <w:t>pc_FeatrGrp_2_T</w:t>
            </w:r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pc_FeatrGrp_23_T and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5597958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694CD5A3" w14:textId="77777777" w:rsidTr="00FE5E22">
        <w:tc>
          <w:tcPr>
            <w:tcW w:w="1271" w:type="dxa"/>
            <w:vMerge/>
          </w:tcPr>
          <w:p w14:paraId="1A54BBDB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FB790CF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03B1D49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pc_eTDD and pc_UTRA and pc_GERAN and </w:t>
            </w:r>
            <w:r w:rsidRPr="008537C5">
              <w:rPr>
                <w:rFonts w:ascii="Courier New" w:hAnsi="Courier New" w:cs="Courier New"/>
                <w:sz w:val="16"/>
                <w:szCs w:val="16"/>
                <w:highlight w:val="cyan"/>
              </w:rPr>
              <w:t>pc_FeatrGrp_22_T</w:t>
            </w:r>
            <w:r w:rsidRPr="008537C5">
              <w:rPr>
                <w:rFonts w:ascii="Courier New" w:hAnsi="Courier New" w:cs="Courier New"/>
                <w:sz w:val="16"/>
                <w:szCs w:val="16"/>
              </w:rPr>
              <w:t xml:space="preserve"> and pc_FeatrGrp_23_T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76DF22F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3C6D8F4C" w14:textId="77777777" w:rsidTr="00FE5E22">
        <w:tc>
          <w:tcPr>
            <w:tcW w:w="1271" w:type="dxa"/>
            <w:vMerge w:val="restart"/>
            <w:vAlign w:val="center"/>
          </w:tcPr>
          <w:p w14:paraId="43ACC520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CA34F6">
              <w:rPr>
                <w:rFonts w:ascii="Arial" w:hAnsi="Arial"/>
                <w:b/>
                <w:bCs/>
                <w:sz w:val="18"/>
              </w:rPr>
              <w:t>C21a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56134094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BA15372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34F6">
              <w:rPr>
                <w:rFonts w:ascii="Courier New" w:hAnsi="Courier New" w:cs="Courier New"/>
                <w:sz w:val="16"/>
                <w:szCs w:val="16"/>
              </w:rPr>
              <w:t xml:space="preserve">pc_eTDD and </w:t>
            </w:r>
            <w:r w:rsidRPr="00CA34F6">
              <w:rPr>
                <w:rFonts w:ascii="Courier New" w:hAnsi="Courier New" w:cs="Courier New"/>
                <w:sz w:val="16"/>
                <w:szCs w:val="16"/>
                <w:highlight w:val="cyan"/>
              </w:rPr>
              <w:t>pc_FeatrGrp_13_F</w:t>
            </w:r>
            <w:r w:rsidRPr="00CA34F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r w:rsidRPr="00CA34F6">
              <w:rPr>
                <w:rFonts w:ascii="Courier New" w:hAnsi="Courier New" w:cs="Courier New"/>
                <w:sz w:val="16"/>
                <w:szCs w:val="16"/>
                <w:highlight w:val="cyan"/>
              </w:rPr>
              <w:t>pc_FeatrGrp_25_F</w:t>
            </w:r>
            <w:r w:rsidRPr="00CA34F6">
              <w:rPr>
                <w:rFonts w:ascii="Courier New" w:hAnsi="Courier New" w:cs="Courier New"/>
                <w:sz w:val="16"/>
                <w:szCs w:val="16"/>
              </w:rPr>
              <w:t xml:space="preserve"> and (not pc_ue_CategoryDL_M1 or (pc_ue_CategoryDL_M1 and pc_CE_Measurements))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370B028C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7709BF8" w14:textId="77777777" w:rsidTr="00FE5E22">
        <w:tc>
          <w:tcPr>
            <w:tcW w:w="1271" w:type="dxa"/>
            <w:vMerge/>
          </w:tcPr>
          <w:p w14:paraId="521F39AA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2F40D8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7B85EB8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34F6">
              <w:rPr>
                <w:rFonts w:ascii="Courier New" w:hAnsi="Courier New" w:cs="Courier New"/>
                <w:sz w:val="16"/>
                <w:szCs w:val="16"/>
              </w:rPr>
              <w:t xml:space="preserve">pc_eTDD and </w:t>
            </w:r>
            <w:r w:rsidRPr="00CA34F6">
              <w:rPr>
                <w:rFonts w:ascii="Courier New" w:hAnsi="Courier New" w:cs="Courier New"/>
                <w:sz w:val="16"/>
                <w:szCs w:val="16"/>
                <w:highlight w:val="cyan"/>
              </w:rPr>
              <w:t>pc_FeatrGrp_13_T</w:t>
            </w:r>
            <w:r w:rsidRPr="00CA34F6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r w:rsidRPr="00CA34F6">
              <w:rPr>
                <w:rFonts w:ascii="Courier New" w:hAnsi="Courier New" w:cs="Courier New"/>
                <w:sz w:val="16"/>
                <w:szCs w:val="16"/>
                <w:highlight w:val="cyan"/>
              </w:rPr>
              <w:t>pc_FeatrGrp_25_T</w:t>
            </w:r>
            <w:r w:rsidRPr="00CA34F6">
              <w:rPr>
                <w:rFonts w:ascii="Courier New" w:hAnsi="Courier New" w:cs="Courier New"/>
                <w:sz w:val="16"/>
                <w:szCs w:val="16"/>
              </w:rPr>
              <w:t xml:space="preserve"> and (not pc_ue_CategoryDL_M1 or (pc_ue_CategoryDL_M1 and pc_CE_Measurements))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37168ECA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1035D396" w14:textId="77777777" w:rsidTr="00FE5E22">
        <w:tc>
          <w:tcPr>
            <w:tcW w:w="1271" w:type="dxa"/>
            <w:vMerge w:val="restart"/>
            <w:vAlign w:val="center"/>
          </w:tcPr>
          <w:p w14:paraId="361C68F6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5093C">
              <w:rPr>
                <w:rFonts w:ascii="Arial" w:hAnsi="Arial"/>
                <w:b/>
                <w:bCs/>
                <w:sz w:val="18"/>
              </w:rPr>
              <w:t>C40_C206</w:t>
            </w:r>
            <w:r>
              <w:rPr>
                <w:rFonts w:ascii="Arial" w:hAnsi="Arial"/>
                <w:b/>
                <w:bCs/>
                <w:sz w:val="18"/>
              </w:rPr>
              <w:br/>
              <w:t>(FDD)</w:t>
            </w:r>
          </w:p>
        </w:tc>
        <w:tc>
          <w:tcPr>
            <w:tcW w:w="992" w:type="dxa"/>
          </w:tcPr>
          <w:p w14:paraId="7AF3868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6B7D9940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pc_eFDD and </w:t>
            </w:r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r w:rsidRPr="007F5016">
              <w:rPr>
                <w:rFonts w:ascii="Courier New" w:hAnsi="Courier New" w:cs="Courier New"/>
                <w:sz w:val="16"/>
                <w:szCs w:val="16"/>
              </w:rPr>
              <w:t>pc_GERAN and pc_FeatrGrp_5_F and pc_FeatrGrp_19_F and pc_FeatrGrp_23_F) or (pc_GERAN and pc_FeatrGrp_5_F and pc_FeatrGrp_34_F and pc_FeatrGrp_23_F)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4C6D17C6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632C21BD" w14:textId="77777777" w:rsidTr="00FE5E22">
        <w:tc>
          <w:tcPr>
            <w:tcW w:w="1271" w:type="dxa"/>
            <w:vMerge/>
          </w:tcPr>
          <w:p w14:paraId="7C02CDFF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2A5ABC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78BC63D5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pc_eFDD and pc_GERAN and pc_FeatrGrp_5_F and pc_FeatrGrp_19_F and pc_FeatrGrp_23_F </w:t>
            </w:r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>and not pc_ue_CategoryDL_M1</w:t>
            </w:r>
            <w:r w:rsidRPr="007F5016">
              <w:rPr>
                <w:rFonts w:ascii="Courier New" w:hAnsi="Courier New" w:cs="Courier New"/>
                <w:sz w:val="16"/>
                <w:szCs w:val="16"/>
              </w:rPr>
              <w:t>) or (</w:t>
            </w:r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>pc_eFDD and</w:t>
            </w:r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 pc_GERAN and pc_FeatrGrp_5_F and pc_FeatrGrp_34_F and pc_FeatrGrp_23_F)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6E4EE17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4D72CDD9" w14:textId="77777777" w:rsidTr="00FE5E22">
        <w:tc>
          <w:tcPr>
            <w:tcW w:w="1271" w:type="dxa"/>
            <w:vMerge w:val="restart"/>
            <w:vAlign w:val="center"/>
          </w:tcPr>
          <w:p w14:paraId="2F174094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5093C">
              <w:rPr>
                <w:rFonts w:ascii="Arial" w:hAnsi="Arial"/>
                <w:b/>
                <w:bCs/>
                <w:sz w:val="18"/>
              </w:rPr>
              <w:t>C40_C206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2A153D57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BDF08B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pc_eTDD and </w:t>
            </w:r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r w:rsidRPr="007F5016">
              <w:rPr>
                <w:rFonts w:ascii="Courier New" w:hAnsi="Courier New" w:cs="Courier New"/>
                <w:sz w:val="16"/>
                <w:szCs w:val="16"/>
              </w:rPr>
              <w:t>pc_GERAN and pc_FeatrGrp_5_T and pc_FeatrGrp_19_T and pc_FeatrGrp_23_T) or (pc_GERAN and pc_FeatrGrp_5_T and pc_FeatrGrp_34_T and pc_FeatrGrp_23_T)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065D898E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A039AAD" w14:textId="77777777" w:rsidTr="00FE5E22">
        <w:tc>
          <w:tcPr>
            <w:tcW w:w="1271" w:type="dxa"/>
            <w:vMerge/>
          </w:tcPr>
          <w:p w14:paraId="484FDFB0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B454552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B812138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pc_eTDD and pc_GERAN and pc_FeatrGrp_5_T and pc_FeatrGrp_19_T and pc_FeatrGrp_23_T </w:t>
            </w:r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>and not pc_ue_CategoryDL_M1</w:t>
            </w:r>
            <w:r w:rsidRPr="007F5016">
              <w:rPr>
                <w:rFonts w:ascii="Courier New" w:hAnsi="Courier New" w:cs="Courier New"/>
                <w:sz w:val="16"/>
                <w:szCs w:val="16"/>
              </w:rPr>
              <w:t>) or (</w:t>
            </w:r>
            <w:r w:rsidRPr="007F5016">
              <w:rPr>
                <w:rFonts w:ascii="Courier New" w:hAnsi="Courier New" w:cs="Courier New"/>
                <w:sz w:val="16"/>
                <w:szCs w:val="16"/>
                <w:highlight w:val="cyan"/>
              </w:rPr>
              <w:t>pc_eTDD and</w:t>
            </w:r>
            <w:r w:rsidRPr="007F5016">
              <w:rPr>
                <w:rFonts w:ascii="Courier New" w:hAnsi="Courier New" w:cs="Courier New"/>
                <w:sz w:val="16"/>
                <w:szCs w:val="16"/>
              </w:rPr>
              <w:t xml:space="preserve"> pc_GERAN and pc_FeatrGrp_5_T and pc_FeatrGrp_34_T and pc_FeatrGrp_23_T)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53E457A8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0B087BB" w14:textId="77777777" w:rsidTr="00FE5E22">
        <w:tc>
          <w:tcPr>
            <w:tcW w:w="1271" w:type="dxa"/>
            <w:vMerge w:val="restart"/>
            <w:vAlign w:val="center"/>
          </w:tcPr>
          <w:p w14:paraId="7751C619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4FBB">
              <w:rPr>
                <w:rFonts w:ascii="Arial" w:hAnsi="Arial"/>
                <w:b/>
                <w:bCs/>
                <w:sz w:val="18"/>
              </w:rPr>
              <w:t>C</w:t>
            </w:r>
            <w:r>
              <w:rPr>
                <w:rFonts w:ascii="Arial" w:hAnsi="Arial"/>
                <w:b/>
                <w:bCs/>
                <w:sz w:val="18"/>
              </w:rPr>
              <w:t>45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1729929D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0EA494F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(pc_eTDD and pc_FeatrGrp_13_T and pc_FeatrGrp_25_T and </w:t>
            </w:r>
            <w:r w:rsidRPr="00D41186">
              <w:rPr>
                <w:rFonts w:ascii="Courier New" w:hAnsi="Courier New" w:cs="Courier New"/>
                <w:sz w:val="16"/>
                <w:szCs w:val="16"/>
                <w:highlight w:val="cyan"/>
              </w:rPr>
              <w:t>pc_eTDD_MultiBand</w:t>
            </w:r>
            <w:r w:rsidRPr="00D41186">
              <w:rPr>
                <w:rFonts w:ascii="Courier New" w:hAnsi="Courier New" w:cs="Courier New"/>
                <w:sz w:val="16"/>
                <w:szCs w:val="16"/>
              </w:rPr>
              <w:t>) or (pc_CEmodeA and pc_IntraFreqA3_CE_ModeA and pc_IntraFreqHO_CE_ModeA and pc_FeatrGrp_25_T</w:t>
            </w:r>
            <w:r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270B1EFD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8B7743B" w14:textId="77777777" w:rsidTr="00FE5E22">
        <w:tc>
          <w:tcPr>
            <w:tcW w:w="1271" w:type="dxa"/>
            <w:vMerge/>
          </w:tcPr>
          <w:p w14:paraId="3F53F723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33CCA44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E28504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(pc_eTDD and pc_FeatrGrp_13_T and pc_FeatrGrp_25_T and </w:t>
            </w:r>
            <w:r w:rsidRPr="00D41186">
              <w:rPr>
                <w:rFonts w:ascii="Courier New" w:hAnsi="Courier New" w:cs="Courier New"/>
                <w:sz w:val="16"/>
                <w:szCs w:val="16"/>
                <w:highlight w:val="cyan"/>
              </w:rPr>
              <w:t>pc_eFDD_MultiBand</w:t>
            </w:r>
            <w:r w:rsidRPr="00D41186">
              <w:rPr>
                <w:rFonts w:ascii="Courier New" w:hAnsi="Courier New" w:cs="Courier New"/>
                <w:sz w:val="16"/>
                <w:szCs w:val="16"/>
              </w:rPr>
              <w:t>) or (pc_CEmodeA and pc_IntraFreqA3_CE_ModeA and pc_IntraFreqHO_CE_ModeA and pc_FeatrGrp_25_T)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0B9D32ED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4B2A51CC" w14:textId="77777777" w:rsidTr="00FE5E22">
        <w:tc>
          <w:tcPr>
            <w:tcW w:w="1271" w:type="dxa"/>
            <w:vMerge w:val="restart"/>
            <w:vAlign w:val="center"/>
          </w:tcPr>
          <w:p w14:paraId="20F2D5E0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4FBB">
              <w:rPr>
                <w:rFonts w:ascii="Arial" w:hAnsi="Arial"/>
                <w:b/>
                <w:bCs/>
                <w:sz w:val="18"/>
              </w:rPr>
              <w:t>C</w:t>
            </w:r>
            <w:r>
              <w:rPr>
                <w:rFonts w:ascii="Arial" w:hAnsi="Arial"/>
                <w:b/>
                <w:bCs/>
                <w:sz w:val="18"/>
              </w:rPr>
              <w:t>6</w:t>
            </w:r>
            <w:r w:rsidRPr="00DE4FBB">
              <w:rPr>
                <w:rFonts w:ascii="Arial" w:hAnsi="Arial"/>
                <w:b/>
                <w:bCs/>
                <w:sz w:val="18"/>
              </w:rPr>
              <w:t>1</w:t>
            </w:r>
            <w:r>
              <w:rPr>
                <w:rFonts w:ascii="Arial" w:hAnsi="Arial"/>
                <w:b/>
                <w:bCs/>
                <w:sz w:val="18"/>
              </w:rPr>
              <w:br/>
              <w:t>(FDD)</w:t>
            </w:r>
          </w:p>
        </w:tc>
        <w:tc>
          <w:tcPr>
            <w:tcW w:w="992" w:type="dxa"/>
          </w:tcPr>
          <w:p w14:paraId="1F03AF12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6B5FFDF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pc_eFDD and pc_UTRA and pc_GERAN and pc_FeatrGrp_16_F and pc_FeatrGrp_22_F and pc_FeatrGrp_23_F and </w:t>
            </w:r>
            <w:r w:rsidRPr="00D41186">
              <w:rPr>
                <w:rFonts w:ascii="Courier New" w:hAnsi="Courier New" w:cs="Courier New"/>
                <w:sz w:val="16"/>
                <w:szCs w:val="16"/>
                <w:highlight w:val="cyan"/>
              </w:rPr>
              <w:t>pc_ISR and</w:t>
            </w:r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5C9E9797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46B26BA9" w14:textId="77777777" w:rsidTr="00FE5E22">
        <w:tc>
          <w:tcPr>
            <w:tcW w:w="1271" w:type="dxa"/>
            <w:vMerge/>
          </w:tcPr>
          <w:p w14:paraId="3190E610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ED6BD52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F29AD89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41186">
              <w:rPr>
                <w:rFonts w:ascii="Courier New" w:hAnsi="Courier New" w:cs="Courier New"/>
                <w:sz w:val="16"/>
                <w:szCs w:val="16"/>
              </w:rPr>
              <w:t>pc_eFDD and pc_UTRA and pc_GERAN and pc_FeatrGrp_16_F and pc_FeatrGrp_22_F and pc_FeatrGrp_23_F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6CF323D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16DC0144" w14:textId="77777777" w:rsidTr="00FE5E22">
        <w:tc>
          <w:tcPr>
            <w:tcW w:w="1271" w:type="dxa"/>
            <w:vMerge w:val="restart"/>
            <w:vAlign w:val="center"/>
          </w:tcPr>
          <w:p w14:paraId="45D8FEBF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E4FBB">
              <w:rPr>
                <w:rFonts w:ascii="Arial" w:hAnsi="Arial"/>
                <w:b/>
                <w:bCs/>
                <w:sz w:val="18"/>
              </w:rPr>
              <w:t>C</w:t>
            </w:r>
            <w:r>
              <w:rPr>
                <w:rFonts w:ascii="Arial" w:hAnsi="Arial"/>
                <w:b/>
                <w:bCs/>
                <w:sz w:val="18"/>
              </w:rPr>
              <w:t>6</w:t>
            </w:r>
            <w:r w:rsidRPr="00DE4FBB">
              <w:rPr>
                <w:rFonts w:ascii="Arial" w:hAnsi="Arial"/>
                <w:b/>
                <w:bCs/>
                <w:sz w:val="18"/>
              </w:rPr>
              <w:t>1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30B1C2C0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E88FFAA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pc_eTDD and pc_UTRA and pc_GERAN and pc_FeatrGrp_16_T and pc_FeatrGrp_22_T and pc_FeatrGrp_23_T and </w:t>
            </w:r>
            <w:r w:rsidRPr="00D41186">
              <w:rPr>
                <w:rFonts w:ascii="Courier New" w:hAnsi="Courier New" w:cs="Courier New"/>
                <w:sz w:val="16"/>
                <w:szCs w:val="16"/>
                <w:highlight w:val="cyan"/>
              </w:rPr>
              <w:t>pc_ISR and</w:t>
            </w:r>
            <w:r w:rsidRPr="00D41186">
              <w:rPr>
                <w:rFonts w:ascii="Courier New" w:hAnsi="Courier New" w:cs="Courier New"/>
                <w:sz w:val="16"/>
                <w:szCs w:val="16"/>
              </w:rPr>
              <w:t xml:space="preserve">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58C4F446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01652868" w14:textId="77777777" w:rsidTr="00FE5E22">
        <w:tc>
          <w:tcPr>
            <w:tcW w:w="1271" w:type="dxa"/>
            <w:vMerge/>
          </w:tcPr>
          <w:p w14:paraId="11294D6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88ADE4D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27F1C2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41186">
              <w:rPr>
                <w:rFonts w:ascii="Courier New" w:hAnsi="Courier New" w:cs="Courier New"/>
                <w:sz w:val="16"/>
                <w:szCs w:val="16"/>
              </w:rPr>
              <w:t>pc_eTDD and pc_UTRA and pc_GERAN and pc_FeatrGrp_16_T and pc_FeatrGrp_22_T and pc_FeatrGrp_23_T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6168828C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627CFE31" w14:textId="77777777" w:rsidTr="00FE5E22">
        <w:tc>
          <w:tcPr>
            <w:tcW w:w="1271" w:type="dxa"/>
            <w:vMerge w:val="restart"/>
            <w:vAlign w:val="center"/>
          </w:tcPr>
          <w:p w14:paraId="20CBC558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01818">
              <w:rPr>
                <w:rFonts w:ascii="Arial" w:hAnsi="Arial"/>
                <w:b/>
                <w:bCs/>
                <w:sz w:val="18"/>
              </w:rPr>
              <w:t>C66</w:t>
            </w:r>
          </w:p>
        </w:tc>
        <w:tc>
          <w:tcPr>
            <w:tcW w:w="992" w:type="dxa"/>
          </w:tcPr>
          <w:p w14:paraId="445E9736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7BDBDA9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01818">
              <w:rPr>
                <w:rFonts w:ascii="Courier New" w:hAnsi="Courier New" w:cs="Courier New"/>
                <w:sz w:val="16"/>
                <w:szCs w:val="16"/>
              </w:rPr>
              <w:t xml:space="preserve">(pc_eFDD or pc_eTDD) and </w:t>
            </w:r>
            <w:r w:rsidRPr="00101818">
              <w:rPr>
                <w:rFonts w:ascii="Courier New" w:hAnsi="Courier New" w:cs="Courier New"/>
                <w:sz w:val="16"/>
                <w:szCs w:val="16"/>
                <w:highlight w:val="cyan"/>
              </w:rPr>
              <w:t>pc_GERAN</w:t>
            </w:r>
            <w:r w:rsidRPr="00101818">
              <w:rPr>
                <w:rFonts w:ascii="Courier New" w:hAnsi="Courier New" w:cs="Courier New"/>
                <w:sz w:val="16"/>
                <w:szCs w:val="16"/>
              </w:rPr>
              <w:t xml:space="preserve"> and pc_GERAN_2_E_UTRAN_meas and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3C5D4DC3" w14:textId="2CBD225E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A3DFA">
              <w:rPr>
                <w:rFonts w:ascii="Arial" w:hAnsi="Arial"/>
                <w:sz w:val="18"/>
              </w:rPr>
              <w:t xml:space="preserve">pc_UMTS_GSM </w:t>
            </w:r>
            <w:r w:rsidR="00D606B3">
              <w:rPr>
                <w:rFonts w:ascii="Arial" w:hAnsi="Arial"/>
                <w:sz w:val="18"/>
              </w:rPr>
              <w:t xml:space="preserve">will be </w:t>
            </w:r>
            <w:r w:rsidRPr="008A3DFA">
              <w:rPr>
                <w:rFonts w:ascii="Arial" w:hAnsi="Arial"/>
                <w:sz w:val="18"/>
              </w:rPr>
              <w:t xml:space="preserve">defined in TTCN </w:t>
            </w:r>
            <w:r w:rsidR="00D606B3">
              <w:rPr>
                <w:rFonts w:ascii="Arial" w:hAnsi="Arial"/>
                <w:sz w:val="18"/>
              </w:rPr>
              <w:t xml:space="preserve">in </w:t>
            </w:r>
            <w:r w:rsidR="00D606B3" w:rsidRPr="00D606B3">
              <w:rPr>
                <w:rFonts w:ascii="Arial" w:hAnsi="Arial"/>
                <w:sz w:val="18"/>
              </w:rPr>
              <w:t>Parameters.ttcn</w:t>
            </w:r>
            <w:r w:rsidR="00E62246">
              <w:rPr>
                <w:rFonts w:ascii="Arial" w:hAnsi="Arial"/>
                <w:sz w:val="18"/>
              </w:rPr>
              <w:t xml:space="preserve"> acc. to TS </w:t>
            </w:r>
            <w:r w:rsidR="00E62246" w:rsidRPr="00E62246">
              <w:rPr>
                <w:rFonts w:ascii="Arial" w:hAnsi="Arial"/>
                <w:sz w:val="18"/>
              </w:rPr>
              <w:t>34.123-2 A.1/4</w:t>
            </w:r>
          </w:p>
        </w:tc>
      </w:tr>
      <w:tr w:rsidR="00BC21E5" w:rsidRPr="00DA0E5B" w14:paraId="0456EBD3" w14:textId="77777777" w:rsidTr="00FE5E22">
        <w:tc>
          <w:tcPr>
            <w:tcW w:w="1271" w:type="dxa"/>
            <w:vMerge/>
          </w:tcPr>
          <w:p w14:paraId="70307B29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EF1BA2D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A800193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01818">
              <w:rPr>
                <w:rFonts w:ascii="Courier New" w:hAnsi="Courier New" w:cs="Courier New"/>
                <w:sz w:val="16"/>
                <w:szCs w:val="16"/>
              </w:rPr>
              <w:t xml:space="preserve">(pc_eFDD or pc_eTDD) and </w:t>
            </w:r>
            <w:r w:rsidRPr="00101818">
              <w:rPr>
                <w:rFonts w:ascii="Courier New" w:hAnsi="Courier New" w:cs="Courier New"/>
                <w:sz w:val="16"/>
                <w:szCs w:val="16"/>
                <w:highlight w:val="cyan"/>
              </w:rPr>
              <w:t>pc_UMTS_GSM</w:t>
            </w:r>
            <w:r w:rsidRPr="00101818">
              <w:rPr>
                <w:rFonts w:ascii="Courier New" w:hAnsi="Courier New" w:cs="Courier New"/>
                <w:sz w:val="16"/>
                <w:szCs w:val="16"/>
              </w:rPr>
              <w:t xml:space="preserve"> and pc_GERAN_2_E_UTRAN_meas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4BC94B3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00485707" w14:textId="77777777" w:rsidTr="00FE5E22">
        <w:tc>
          <w:tcPr>
            <w:tcW w:w="1271" w:type="dxa"/>
            <w:vMerge w:val="restart"/>
            <w:vAlign w:val="center"/>
          </w:tcPr>
          <w:p w14:paraId="15A1C0A4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C370E1">
              <w:rPr>
                <w:rFonts w:ascii="Arial" w:hAnsi="Arial"/>
                <w:b/>
                <w:bCs/>
                <w:sz w:val="18"/>
              </w:rPr>
              <w:t>C117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796815E3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91C9C27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pc_eTDD and </w:t>
            </w:r>
            <w:r w:rsidRPr="00C370E1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pc_UTRA and (( pc_HSDPA_FDD and pc_HSUPA_FDD </w:t>
            </w:r>
            <w:r w:rsidRPr="00C370E1">
              <w:rPr>
                <w:rFonts w:ascii="Courier New" w:hAnsi="Courier New" w:cs="Courier New"/>
                <w:sz w:val="16"/>
                <w:szCs w:val="16"/>
                <w:highlight w:val="cyan"/>
              </w:rPr>
              <w:t>and pc_FDPCH</w:t>
            </w:r>
            <w:r w:rsidRPr="00C370E1">
              <w:rPr>
                <w:rFonts w:ascii="Courier New" w:hAnsi="Courier New" w:cs="Courier New"/>
                <w:sz w:val="16"/>
                <w:szCs w:val="16"/>
              </w:rPr>
              <w:t>) or ( pc_HSDPA_TDD and pc_HSUPA_TDD)) and pc_FeatrGrp_8_T and pc_FeatrGrp_22_T</w:t>
            </w:r>
            <w:r w:rsidRPr="00C370E1">
              <w:rPr>
                <w:rFonts w:ascii="Courier New" w:hAnsi="Courier New" w:cs="Courier New"/>
                <w:sz w:val="16"/>
                <w:szCs w:val="16"/>
                <w:highlight w:val="cyan"/>
              </w:rPr>
              <w:t>)</w:t>
            </w:r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and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499F5338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40F236B5" w14:textId="77777777" w:rsidTr="00FE5E22">
        <w:tc>
          <w:tcPr>
            <w:tcW w:w="1271" w:type="dxa"/>
            <w:vMerge/>
          </w:tcPr>
          <w:p w14:paraId="723F4630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0748472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109C596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370E1">
              <w:rPr>
                <w:rFonts w:ascii="Courier New" w:hAnsi="Courier New" w:cs="Courier New"/>
                <w:sz w:val="16"/>
                <w:szCs w:val="16"/>
              </w:rPr>
              <w:t>pc_eTDD and pc_UTRA and ((pc_HSDPA_FDD and pc_HSUPA_FDD) or (pc_HSDPA_TDD and pc_HSUPA_TDD)) and pc_FeatrGrp_8_T and pc_FeatrGrp_22_T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3EEDB980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6C30404" w14:textId="77777777" w:rsidTr="00FE5E22">
        <w:tc>
          <w:tcPr>
            <w:tcW w:w="1271" w:type="dxa"/>
            <w:vMerge w:val="restart"/>
            <w:vAlign w:val="center"/>
          </w:tcPr>
          <w:p w14:paraId="27299FC3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C370E1">
              <w:rPr>
                <w:rFonts w:ascii="Arial" w:hAnsi="Arial"/>
                <w:b/>
                <w:bCs/>
                <w:sz w:val="18"/>
              </w:rPr>
              <w:t>C150</w:t>
            </w:r>
          </w:p>
        </w:tc>
        <w:tc>
          <w:tcPr>
            <w:tcW w:w="992" w:type="dxa"/>
          </w:tcPr>
          <w:p w14:paraId="02E2C5C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0CAE14D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370E1">
              <w:rPr>
                <w:rFonts w:ascii="Courier New" w:hAnsi="Courier New" w:cs="Courier New"/>
                <w:sz w:val="16"/>
                <w:szCs w:val="16"/>
              </w:rPr>
              <w:t>((pc_eFDD or pc_eTDD) and pc_UTRA) or ((pc_eFDD or pc_eTDD) and pc_UTRA and pc_GERAN) and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123217AD" w14:textId="27787CE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42FE612" w14:textId="77777777" w:rsidTr="00FE5E22">
        <w:tc>
          <w:tcPr>
            <w:tcW w:w="1271" w:type="dxa"/>
            <w:vMerge/>
          </w:tcPr>
          <w:p w14:paraId="227DE1D3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24D235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745253BD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370E1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r w:rsidRPr="00C370E1">
              <w:rPr>
                <w:rFonts w:ascii="Courier New" w:hAnsi="Courier New" w:cs="Courier New"/>
                <w:sz w:val="16"/>
                <w:szCs w:val="16"/>
              </w:rPr>
              <w:t>((pc_eFDD or pc_eTDD) and pc_UTRA) or ((pc_eFDD or pc_eTDD) and pc_UTRA and pc_GERAN)</w:t>
            </w:r>
            <w:r w:rsidRPr="00C370E1">
              <w:rPr>
                <w:rFonts w:ascii="Courier New" w:hAnsi="Courier New" w:cs="Courier New"/>
                <w:sz w:val="16"/>
                <w:szCs w:val="16"/>
                <w:highlight w:val="cyan"/>
              </w:rPr>
              <w:t>)</w:t>
            </w:r>
            <w:r w:rsidRPr="00C370E1">
              <w:rPr>
                <w:rFonts w:ascii="Courier New" w:hAnsi="Courier New" w:cs="Courier New"/>
                <w:sz w:val="16"/>
                <w:szCs w:val="16"/>
              </w:rPr>
              <w:t xml:space="preserve">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1563794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11EC07F" w14:textId="77777777" w:rsidTr="00FE5E22">
        <w:tc>
          <w:tcPr>
            <w:tcW w:w="1271" w:type="dxa"/>
            <w:vMerge w:val="restart"/>
            <w:vAlign w:val="center"/>
          </w:tcPr>
          <w:p w14:paraId="5C99F523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617A7">
              <w:rPr>
                <w:rFonts w:ascii="Arial" w:hAnsi="Arial"/>
                <w:b/>
                <w:bCs/>
                <w:sz w:val="18"/>
              </w:rPr>
              <w:t>C154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195E2D30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CF84C60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617A7">
              <w:rPr>
                <w:rFonts w:ascii="Courier New" w:hAnsi="Courier New" w:cs="Courier New"/>
                <w:sz w:val="16"/>
                <w:szCs w:val="16"/>
              </w:rPr>
              <w:t>pc_eTDD and pc_FeatrGrp_115_T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6C96D2B8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5BCD9471" w14:textId="77777777" w:rsidTr="00FE5E22">
        <w:tc>
          <w:tcPr>
            <w:tcW w:w="1271" w:type="dxa"/>
            <w:vMerge/>
          </w:tcPr>
          <w:p w14:paraId="43CBB87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9701EC4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D59433B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617A7">
              <w:rPr>
                <w:rFonts w:ascii="Courier New" w:hAnsi="Courier New" w:cs="Courier New"/>
                <w:sz w:val="16"/>
                <w:szCs w:val="16"/>
              </w:rPr>
              <w:t xml:space="preserve">pc_eTDD and pc_FeatrGrp_115_T </w:t>
            </w:r>
            <w:r w:rsidRPr="005617A7">
              <w:rPr>
                <w:rFonts w:ascii="Courier New" w:hAnsi="Courier New" w:cs="Courier New"/>
                <w:sz w:val="16"/>
                <w:szCs w:val="16"/>
                <w:highlight w:val="cyan"/>
              </w:rPr>
              <w:t>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44751C5A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6010E079" w14:textId="77777777" w:rsidTr="00FE5E22">
        <w:tc>
          <w:tcPr>
            <w:tcW w:w="1271" w:type="dxa"/>
            <w:vMerge w:val="restart"/>
            <w:vAlign w:val="center"/>
          </w:tcPr>
          <w:p w14:paraId="78C49488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25003C">
              <w:rPr>
                <w:rFonts w:ascii="Arial" w:hAnsi="Arial"/>
                <w:b/>
                <w:bCs/>
                <w:sz w:val="18"/>
              </w:rPr>
              <w:t>C173</w:t>
            </w:r>
          </w:p>
        </w:tc>
        <w:tc>
          <w:tcPr>
            <w:tcW w:w="992" w:type="dxa"/>
          </w:tcPr>
          <w:p w14:paraId="28830B4F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655B0BD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5003C">
              <w:rPr>
                <w:rFonts w:ascii="Courier New" w:hAnsi="Courier New" w:cs="Courier New"/>
                <w:sz w:val="16"/>
                <w:szCs w:val="16"/>
              </w:rPr>
              <w:t xml:space="preserve">(pc_eFDD or pc_eTDD) and </w:t>
            </w:r>
            <w:r w:rsidRPr="0025003C">
              <w:rPr>
                <w:rFonts w:ascii="Courier New" w:hAnsi="Courier New" w:cs="Courier New"/>
                <w:sz w:val="16"/>
                <w:szCs w:val="16"/>
                <w:highlight w:val="cyan"/>
              </w:rPr>
              <w:t>pc_AttachWithIMSI</w:t>
            </w:r>
            <w:r w:rsidRPr="0025003C">
              <w:rPr>
                <w:rFonts w:ascii="Courier New" w:hAnsi="Courier New" w:cs="Courier New"/>
                <w:sz w:val="16"/>
                <w:szCs w:val="16"/>
              </w:rPr>
              <w:t xml:space="preserve"> and pc_Attach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606A10BC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39070CB" w14:textId="77777777" w:rsidTr="00FE5E22">
        <w:tc>
          <w:tcPr>
            <w:tcW w:w="1271" w:type="dxa"/>
            <w:vMerge/>
          </w:tcPr>
          <w:p w14:paraId="02807C8B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6369A45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7C8FE45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5003C">
              <w:rPr>
                <w:rFonts w:ascii="Courier New" w:hAnsi="Courier New" w:cs="Courier New"/>
                <w:sz w:val="16"/>
                <w:szCs w:val="16"/>
              </w:rPr>
              <w:t xml:space="preserve">(pc_eFDD or pc_eTDD) and </w:t>
            </w:r>
            <w:r w:rsidRPr="0025003C">
              <w:rPr>
                <w:rFonts w:ascii="Courier New" w:hAnsi="Courier New" w:cs="Courier New"/>
                <w:sz w:val="16"/>
                <w:szCs w:val="16"/>
                <w:highlight w:val="cyan"/>
              </w:rPr>
              <w:t>pc_eAttachWithIMSI</w:t>
            </w:r>
            <w:r w:rsidRPr="0025003C">
              <w:rPr>
                <w:rFonts w:ascii="Courier New" w:hAnsi="Courier New" w:cs="Courier New"/>
                <w:sz w:val="16"/>
                <w:szCs w:val="16"/>
              </w:rPr>
              <w:t xml:space="preserve"> and pc_Attach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04CF6633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126D2C5A" w14:textId="77777777" w:rsidTr="00FE5E22">
        <w:tc>
          <w:tcPr>
            <w:tcW w:w="1271" w:type="dxa"/>
            <w:vMerge w:val="restart"/>
            <w:vAlign w:val="center"/>
          </w:tcPr>
          <w:p w14:paraId="7743F369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6E2B">
              <w:rPr>
                <w:rFonts w:ascii="Arial" w:hAnsi="Arial"/>
                <w:b/>
                <w:bCs/>
                <w:sz w:val="18"/>
              </w:rPr>
              <w:t>C184</w:t>
            </w:r>
          </w:p>
        </w:tc>
        <w:tc>
          <w:tcPr>
            <w:tcW w:w="992" w:type="dxa"/>
          </w:tcPr>
          <w:p w14:paraId="04DDF0EB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1701EE4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46E2B">
              <w:rPr>
                <w:rFonts w:ascii="Courier New" w:hAnsi="Courier New" w:cs="Courier New"/>
                <w:sz w:val="16"/>
                <w:szCs w:val="16"/>
              </w:rPr>
              <w:t>(pc_eFDD and pc_eFDD_MultiBand) or (pc_eTDD and pc_eTDD_MultiBand) and not pc_ue_CategoryDL_M1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555E018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4F19E45" w14:textId="77777777" w:rsidTr="00FE5E22">
        <w:tc>
          <w:tcPr>
            <w:tcW w:w="1271" w:type="dxa"/>
            <w:vMerge/>
          </w:tcPr>
          <w:p w14:paraId="014B34CB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D34F6C9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3EC48D9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46E2B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r w:rsidRPr="00646E2B">
              <w:rPr>
                <w:rFonts w:ascii="Courier New" w:hAnsi="Courier New" w:cs="Courier New"/>
                <w:sz w:val="16"/>
                <w:szCs w:val="16"/>
              </w:rPr>
              <w:t>(pc_eFDD and pc_eFDD_MultiBand) or (pc_eTDD and pc_eTDD_MultiBand)</w:t>
            </w:r>
            <w:r w:rsidRPr="00646E2B">
              <w:rPr>
                <w:rFonts w:ascii="Courier New" w:hAnsi="Courier New" w:cs="Courier New"/>
                <w:sz w:val="16"/>
                <w:szCs w:val="16"/>
                <w:highlight w:val="cyan"/>
              </w:rPr>
              <w:t>)</w:t>
            </w:r>
            <w:r w:rsidRPr="00646E2B">
              <w:rPr>
                <w:rFonts w:ascii="Courier New" w:hAnsi="Courier New" w:cs="Courier New"/>
                <w:sz w:val="16"/>
                <w:szCs w:val="16"/>
              </w:rPr>
              <w:t xml:space="preserve"> and not pc_ue_CategoryDL_M1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0AB38B3F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014B889" w14:textId="77777777" w:rsidTr="00FE5E22">
        <w:tc>
          <w:tcPr>
            <w:tcW w:w="1271" w:type="dxa"/>
            <w:vMerge w:val="restart"/>
            <w:vAlign w:val="center"/>
          </w:tcPr>
          <w:p w14:paraId="64518140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6E2B">
              <w:rPr>
                <w:rFonts w:ascii="Arial" w:hAnsi="Arial"/>
                <w:b/>
                <w:bCs/>
                <w:sz w:val="18"/>
              </w:rPr>
              <w:t>C184</w:t>
            </w:r>
            <w:r>
              <w:rPr>
                <w:rFonts w:ascii="Arial" w:hAnsi="Arial"/>
                <w:b/>
                <w:bCs/>
                <w:sz w:val="18"/>
              </w:rPr>
              <w:t>a</w:t>
            </w:r>
          </w:p>
        </w:tc>
        <w:tc>
          <w:tcPr>
            <w:tcW w:w="992" w:type="dxa"/>
          </w:tcPr>
          <w:p w14:paraId="25D85955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77E7C6A0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5285">
              <w:rPr>
                <w:rFonts w:ascii="Courier New" w:hAnsi="Courier New" w:cs="Courier New"/>
                <w:sz w:val="16"/>
                <w:szCs w:val="16"/>
              </w:rPr>
              <w:t>(pc_eFDD and pc_eFDD_MultiBand) or (pc_eTDD and pc_eTDD_MultiBand) and (not pc_ue_CategoryDL_M1 or (pc_ue_CategoryDL_M1 and pc_CE_Measurements))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11BBE389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4163D1E0" w14:textId="77777777" w:rsidTr="00FE5E22">
        <w:tc>
          <w:tcPr>
            <w:tcW w:w="1271" w:type="dxa"/>
            <w:vMerge/>
          </w:tcPr>
          <w:p w14:paraId="65F861B1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4C8C24F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4D2FF9B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5285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r w:rsidRPr="00585285">
              <w:rPr>
                <w:rFonts w:ascii="Courier New" w:hAnsi="Courier New" w:cs="Courier New"/>
                <w:sz w:val="16"/>
                <w:szCs w:val="16"/>
              </w:rPr>
              <w:t>(pc_eFDD and pc_eFDD_MultiBand) or (pc_eTDD and pc_eTDD_MultiBand)</w:t>
            </w:r>
            <w:r w:rsidRPr="00585285">
              <w:rPr>
                <w:rFonts w:ascii="Courier New" w:hAnsi="Courier New" w:cs="Courier New"/>
                <w:sz w:val="16"/>
                <w:szCs w:val="16"/>
                <w:highlight w:val="cyan"/>
              </w:rPr>
              <w:t>)</w:t>
            </w:r>
            <w:r w:rsidRPr="00585285">
              <w:rPr>
                <w:rFonts w:ascii="Courier New" w:hAnsi="Courier New" w:cs="Courier New"/>
                <w:sz w:val="16"/>
                <w:szCs w:val="16"/>
              </w:rPr>
              <w:t xml:space="preserve"> and (not pc_ue_CategoryDL_M1 or (pc_ue_CategoryDL_M1 and pc_CE_Measurements))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4DA4ABE8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664D33C9" w14:textId="77777777" w:rsidTr="00FE5E22">
        <w:tc>
          <w:tcPr>
            <w:tcW w:w="1271" w:type="dxa"/>
            <w:vMerge w:val="restart"/>
            <w:vAlign w:val="center"/>
          </w:tcPr>
          <w:p w14:paraId="2D775C1D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E0CDF">
              <w:rPr>
                <w:rFonts w:ascii="Arial" w:hAnsi="Arial"/>
                <w:b/>
                <w:bCs/>
                <w:sz w:val="18"/>
              </w:rPr>
              <w:t>C196</w:t>
            </w:r>
          </w:p>
        </w:tc>
        <w:tc>
          <w:tcPr>
            <w:tcW w:w="992" w:type="dxa"/>
          </w:tcPr>
          <w:p w14:paraId="571580ED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6EFFED5F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0CDF">
              <w:rPr>
                <w:rFonts w:ascii="Courier New" w:hAnsi="Courier New" w:cs="Courier New"/>
                <w:sz w:val="16"/>
                <w:szCs w:val="16"/>
              </w:rPr>
              <w:t>(pc_eFDD or pc_eTDD) and pc_LAP and pc_LAP_override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6B423737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3FA86FA0" w14:textId="77777777" w:rsidTr="00FE5E22">
        <w:tc>
          <w:tcPr>
            <w:tcW w:w="1271" w:type="dxa"/>
            <w:vMerge/>
          </w:tcPr>
          <w:p w14:paraId="3AC89B22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CF43D85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0E8ECD0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(pc_eFDD or pc_eTDD) and </w:t>
            </w:r>
            <w:r w:rsidRPr="00BE0CDF">
              <w:rPr>
                <w:rFonts w:ascii="Courier New" w:hAnsi="Courier New" w:cs="Courier New"/>
                <w:sz w:val="16"/>
                <w:szCs w:val="16"/>
                <w:highlight w:val="cyan"/>
              </w:rPr>
              <w:t>pc_ESM_MO_Bearer_Modification and pc_ESM_UE_Modification_NW_TFT and</w:t>
            </w:r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pc_LAP and pc_LAP_override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02D1A4B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107D3D25" w14:textId="77777777" w:rsidTr="00FE5E22">
        <w:tc>
          <w:tcPr>
            <w:tcW w:w="1271" w:type="dxa"/>
            <w:vMerge w:val="restart"/>
            <w:vAlign w:val="center"/>
          </w:tcPr>
          <w:p w14:paraId="3BCF111F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E0CDF">
              <w:rPr>
                <w:rFonts w:ascii="Arial" w:hAnsi="Arial"/>
                <w:b/>
                <w:bCs/>
                <w:sz w:val="18"/>
              </w:rPr>
              <w:t>C259d</w:t>
            </w:r>
            <w:r>
              <w:rPr>
                <w:rFonts w:ascii="Arial" w:hAnsi="Arial"/>
                <w:b/>
                <w:bCs/>
                <w:sz w:val="18"/>
              </w:rPr>
              <w:br/>
              <w:t>(FDD)</w:t>
            </w:r>
          </w:p>
        </w:tc>
        <w:tc>
          <w:tcPr>
            <w:tcW w:w="992" w:type="dxa"/>
          </w:tcPr>
          <w:p w14:paraId="11D0A223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BE8E452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pc_eFDD and </w:t>
            </w:r>
            <w:r w:rsidRPr="00BE0CDF">
              <w:rPr>
                <w:rFonts w:ascii="Courier New" w:hAnsi="Courier New" w:cs="Courier New"/>
                <w:sz w:val="16"/>
                <w:szCs w:val="16"/>
                <w:highlight w:val="cyan"/>
              </w:rPr>
              <w:t>pc_DL_intraBand_ContCaBWclassB</w:t>
            </w:r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pc_FeatrGrp_13_F and pc_FeatrGrp_25_F and pc_SCPTM and pc_scptm_SCell and pc_scptm_NonServingCell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008BDBD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4085A4CA" w14:textId="77777777" w:rsidTr="00FE5E22">
        <w:tc>
          <w:tcPr>
            <w:tcW w:w="1271" w:type="dxa"/>
            <w:vMerge/>
          </w:tcPr>
          <w:p w14:paraId="2F9F61DA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079AA06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67C5E64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pc_eFDD and </w:t>
            </w:r>
            <w:r w:rsidRPr="00BE0CDF">
              <w:rPr>
                <w:rFonts w:ascii="Courier New" w:hAnsi="Courier New" w:cs="Courier New"/>
                <w:sz w:val="16"/>
                <w:szCs w:val="16"/>
                <w:highlight w:val="cyan"/>
              </w:rPr>
              <w:t>pc_DL_interBand_CaBwClassComb_AA</w:t>
            </w:r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pc_FeatrGrp_13_F and pc_FeatrGrp_25_F and pc_SCPTM and pc_scptm_SCell and pc_scptm_NonServingCell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0C3DF8FC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53CED9FB" w14:textId="77777777" w:rsidTr="00FE5E22">
        <w:tc>
          <w:tcPr>
            <w:tcW w:w="1271" w:type="dxa"/>
            <w:vMerge w:val="restart"/>
            <w:vAlign w:val="center"/>
          </w:tcPr>
          <w:p w14:paraId="620FB548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E0CDF">
              <w:rPr>
                <w:rFonts w:ascii="Arial" w:hAnsi="Arial"/>
                <w:b/>
                <w:bCs/>
                <w:sz w:val="18"/>
              </w:rPr>
              <w:t>C259d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0FAA6FDD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892298F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pc_eTDD and </w:t>
            </w:r>
            <w:r w:rsidRPr="00BE0CDF">
              <w:rPr>
                <w:rFonts w:ascii="Courier New" w:hAnsi="Courier New" w:cs="Courier New"/>
                <w:sz w:val="16"/>
                <w:szCs w:val="16"/>
                <w:highlight w:val="cyan"/>
              </w:rPr>
              <w:t>pc_DL_intraBand_ContCaBWclassB</w:t>
            </w:r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pc_FeatrGrp_13_T and pc_FeatrGrp_25_T and pc_SCPTM and pc_scptm_SCell and pc_scptm_NonServingCell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3A51163C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57B0997B" w14:textId="77777777" w:rsidTr="00FE5E22">
        <w:tc>
          <w:tcPr>
            <w:tcW w:w="1271" w:type="dxa"/>
            <w:vMerge/>
          </w:tcPr>
          <w:p w14:paraId="418D5863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66849E83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8C1EB8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pc_eTDD and </w:t>
            </w:r>
            <w:r w:rsidRPr="00BE0CDF">
              <w:rPr>
                <w:rFonts w:ascii="Courier New" w:hAnsi="Courier New" w:cs="Courier New"/>
                <w:sz w:val="16"/>
                <w:szCs w:val="16"/>
                <w:highlight w:val="cyan"/>
              </w:rPr>
              <w:t>pc_DL_interBand_CaBwClassComb_AA</w:t>
            </w:r>
            <w:r w:rsidRPr="00BE0CDF">
              <w:rPr>
                <w:rFonts w:ascii="Courier New" w:hAnsi="Courier New" w:cs="Courier New"/>
                <w:sz w:val="16"/>
                <w:szCs w:val="16"/>
              </w:rPr>
              <w:t xml:space="preserve"> and pc_FeatrGrp_13_T and pc_FeatrGrp_25_T and pc_SCPTM and pc_scptm_SCell and pc_scptm_NonServingCell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1276192D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50AFADEB" w14:textId="77777777" w:rsidTr="00FE5E22">
        <w:tc>
          <w:tcPr>
            <w:tcW w:w="1271" w:type="dxa"/>
            <w:vMerge w:val="restart"/>
            <w:vAlign w:val="center"/>
          </w:tcPr>
          <w:p w14:paraId="2CFCDE20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E0CDF">
              <w:rPr>
                <w:rFonts w:ascii="Arial" w:hAnsi="Arial"/>
                <w:b/>
                <w:bCs/>
                <w:sz w:val="18"/>
              </w:rPr>
              <w:t>C259</w:t>
            </w:r>
            <w:r>
              <w:rPr>
                <w:rFonts w:ascii="Arial" w:hAnsi="Arial"/>
                <w:b/>
                <w:bCs/>
                <w:sz w:val="18"/>
              </w:rPr>
              <w:t>h</w:t>
            </w:r>
            <w:r>
              <w:rPr>
                <w:rFonts w:ascii="Arial" w:hAnsi="Arial"/>
                <w:b/>
                <w:bCs/>
                <w:sz w:val="18"/>
              </w:rPr>
              <w:br/>
              <w:t>(FDD)</w:t>
            </w:r>
          </w:p>
        </w:tc>
        <w:tc>
          <w:tcPr>
            <w:tcW w:w="992" w:type="dxa"/>
          </w:tcPr>
          <w:p w14:paraId="7BE22E50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F17B836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pc_eFDD and </w:t>
            </w:r>
            <w:r w:rsidRPr="00F521CA">
              <w:rPr>
                <w:rFonts w:ascii="Courier New" w:hAnsi="Courier New" w:cs="Courier New"/>
                <w:sz w:val="16"/>
                <w:szCs w:val="16"/>
                <w:highlight w:val="cyan"/>
              </w:rPr>
              <w:t>pc_DL_intraBand_ContCaBWclassB</w:t>
            </w:r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 and pc_FeatrGrp_13_F and pc_FeatrGrp_25_F and pc_SCPTM and pc_scptm_SCell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3C02C0EA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3EE006D8" w14:textId="77777777" w:rsidTr="00FE5E22">
        <w:tc>
          <w:tcPr>
            <w:tcW w:w="1271" w:type="dxa"/>
            <w:vMerge/>
          </w:tcPr>
          <w:p w14:paraId="7EAFF333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F11DBC5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B28F24E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pc_eFDD and </w:t>
            </w:r>
            <w:r w:rsidRPr="00F521CA">
              <w:rPr>
                <w:rFonts w:ascii="Courier New" w:hAnsi="Courier New" w:cs="Courier New"/>
                <w:sz w:val="16"/>
                <w:szCs w:val="16"/>
                <w:highlight w:val="cyan"/>
              </w:rPr>
              <w:t>pc_DL_interBand_CaBwClassComb_AA</w:t>
            </w:r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 and pc_FeatrGrp_13_F and pc_FeatrGrp_25_F and pc_SCPTM and pc_scptm_SCell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5CE456BA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112B3AF" w14:textId="77777777" w:rsidTr="00FE5E22">
        <w:tc>
          <w:tcPr>
            <w:tcW w:w="1271" w:type="dxa"/>
            <w:vMerge w:val="restart"/>
            <w:vAlign w:val="center"/>
          </w:tcPr>
          <w:p w14:paraId="33736E2D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E0CDF">
              <w:rPr>
                <w:rFonts w:ascii="Arial" w:hAnsi="Arial"/>
                <w:b/>
                <w:bCs/>
                <w:sz w:val="18"/>
              </w:rPr>
              <w:t>C259</w:t>
            </w:r>
            <w:r>
              <w:rPr>
                <w:rFonts w:ascii="Arial" w:hAnsi="Arial"/>
                <w:b/>
                <w:bCs/>
                <w:sz w:val="18"/>
              </w:rPr>
              <w:t>h</w:t>
            </w:r>
            <w:r>
              <w:rPr>
                <w:rFonts w:ascii="Arial" w:hAnsi="Arial"/>
                <w:b/>
                <w:bCs/>
                <w:sz w:val="18"/>
              </w:rPr>
              <w:br/>
              <w:t>(TDD)</w:t>
            </w:r>
          </w:p>
        </w:tc>
        <w:tc>
          <w:tcPr>
            <w:tcW w:w="992" w:type="dxa"/>
          </w:tcPr>
          <w:p w14:paraId="6E5688CA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8CAA26D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pc_eTDD and </w:t>
            </w:r>
            <w:r w:rsidRPr="00F521CA">
              <w:rPr>
                <w:rFonts w:ascii="Courier New" w:hAnsi="Courier New" w:cs="Courier New"/>
                <w:sz w:val="16"/>
                <w:szCs w:val="16"/>
                <w:highlight w:val="cyan"/>
              </w:rPr>
              <w:t>pc_DL_intraBand_ContCaBWclassB</w:t>
            </w:r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 and pc_FeatrGrp_13_T and pc_FeatrGrp_25_T and pc_SCPTM and pc_scptm_SCell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60C5D89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352B8F7A" w14:textId="77777777" w:rsidTr="00FE5E22">
        <w:tc>
          <w:tcPr>
            <w:tcW w:w="1271" w:type="dxa"/>
            <w:vMerge/>
          </w:tcPr>
          <w:p w14:paraId="6583F519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25EA696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4298E8D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pc_eTDD and </w:t>
            </w:r>
            <w:r w:rsidRPr="00F521CA">
              <w:rPr>
                <w:rFonts w:ascii="Courier New" w:hAnsi="Courier New" w:cs="Courier New"/>
                <w:sz w:val="16"/>
                <w:szCs w:val="16"/>
                <w:highlight w:val="cyan"/>
              </w:rPr>
              <w:t>pc_DL_interBand_CaBwClassComb_AA</w:t>
            </w:r>
            <w:r w:rsidRPr="00F521CA">
              <w:rPr>
                <w:rFonts w:ascii="Courier New" w:hAnsi="Courier New" w:cs="Courier New"/>
                <w:sz w:val="16"/>
                <w:szCs w:val="16"/>
              </w:rPr>
              <w:t xml:space="preserve"> and pc_FeatrGrp_13_T and pc_FeatrGrp_25_T and pc_SCPTM and pc_scptm_SCell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594E8AB1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9C865AD" w14:textId="77777777" w:rsidTr="00FE5E22">
        <w:tc>
          <w:tcPr>
            <w:tcW w:w="1271" w:type="dxa"/>
            <w:vMerge w:val="restart"/>
            <w:vAlign w:val="center"/>
          </w:tcPr>
          <w:p w14:paraId="632C19BA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53067">
              <w:rPr>
                <w:rFonts w:ascii="Arial" w:hAnsi="Arial"/>
                <w:b/>
                <w:bCs/>
                <w:sz w:val="18"/>
              </w:rPr>
              <w:t>C325</w:t>
            </w:r>
          </w:p>
        </w:tc>
        <w:tc>
          <w:tcPr>
            <w:tcW w:w="992" w:type="dxa"/>
          </w:tcPr>
          <w:p w14:paraId="2DE3EFAE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C6EAA66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>(pc_eFDD or pc_</w:t>
            </w:r>
            <w:r w:rsidRPr="00102A29">
              <w:rPr>
                <w:rFonts w:ascii="Courier New" w:hAnsi="Courier New" w:cs="Courier New"/>
                <w:sz w:val="16"/>
                <w:szCs w:val="16"/>
                <w:highlight w:val="cyan"/>
              </w:rPr>
              <w:t>eTDD) and</w:t>
            </w:r>
            <w:r w:rsidRPr="00853067">
              <w:rPr>
                <w:rFonts w:ascii="Courier New" w:hAnsi="Courier New" w:cs="Courier New"/>
                <w:sz w:val="16"/>
                <w:szCs w:val="16"/>
              </w:rPr>
              <w:t xml:space="preserve"> pc_skipUplinkDynamic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5C8BC9C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3E640AE6" w14:textId="77777777" w:rsidTr="00FE5E22">
        <w:tc>
          <w:tcPr>
            <w:tcW w:w="1271" w:type="dxa"/>
            <w:vMerge/>
          </w:tcPr>
          <w:p w14:paraId="17F19942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A9132BF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F54A4F4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3067">
              <w:rPr>
                <w:rFonts w:ascii="Courier New" w:hAnsi="Courier New" w:cs="Courier New"/>
                <w:sz w:val="16"/>
                <w:szCs w:val="16"/>
              </w:rPr>
              <w:t>pc_skipUplinkDynamic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0D48D6C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FA90065" w14:textId="77777777" w:rsidTr="00FE5E22">
        <w:tc>
          <w:tcPr>
            <w:tcW w:w="1271" w:type="dxa"/>
            <w:vMerge w:val="restart"/>
            <w:vAlign w:val="center"/>
          </w:tcPr>
          <w:p w14:paraId="1F02F066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53067">
              <w:rPr>
                <w:rFonts w:ascii="Arial" w:hAnsi="Arial"/>
                <w:b/>
                <w:bCs/>
                <w:sz w:val="18"/>
              </w:rPr>
              <w:t>C32</w:t>
            </w:r>
            <w:r>
              <w:rPr>
                <w:rFonts w:ascii="Arial" w:hAnsi="Arial"/>
                <w:b/>
                <w:bCs/>
                <w:sz w:val="18"/>
              </w:rPr>
              <w:t>6</w:t>
            </w:r>
          </w:p>
        </w:tc>
        <w:tc>
          <w:tcPr>
            <w:tcW w:w="992" w:type="dxa"/>
          </w:tcPr>
          <w:p w14:paraId="4ECD4089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331AC8D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>(pc_eFDD or pc_eTDD) and</w:t>
            </w:r>
            <w:r w:rsidRPr="00853067">
              <w:rPr>
                <w:rFonts w:ascii="Courier New" w:hAnsi="Courier New" w:cs="Courier New"/>
                <w:sz w:val="16"/>
                <w:szCs w:val="16"/>
              </w:rPr>
              <w:t xml:space="preserve"> pc_skipUplinkSPS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13B55C77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889FE30" w14:textId="77777777" w:rsidTr="00FE5E22">
        <w:tc>
          <w:tcPr>
            <w:tcW w:w="1271" w:type="dxa"/>
            <w:vMerge/>
          </w:tcPr>
          <w:p w14:paraId="01810141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4D19D6EE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73574AC4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3067">
              <w:rPr>
                <w:rFonts w:ascii="Courier New" w:hAnsi="Courier New" w:cs="Courier New"/>
                <w:sz w:val="16"/>
                <w:szCs w:val="16"/>
              </w:rPr>
              <w:t>pc_skipUplinkSPS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76DC327E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745373FA" w14:textId="77777777" w:rsidTr="00FE5E22">
        <w:tc>
          <w:tcPr>
            <w:tcW w:w="1271" w:type="dxa"/>
            <w:vMerge w:val="restart"/>
            <w:vAlign w:val="center"/>
          </w:tcPr>
          <w:p w14:paraId="60E95F5D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53067">
              <w:rPr>
                <w:rFonts w:ascii="Arial" w:hAnsi="Arial"/>
                <w:b/>
                <w:bCs/>
                <w:sz w:val="18"/>
              </w:rPr>
              <w:t>C32</w:t>
            </w:r>
            <w:r>
              <w:rPr>
                <w:rFonts w:ascii="Arial" w:hAnsi="Arial"/>
                <w:b/>
                <w:bCs/>
                <w:sz w:val="18"/>
              </w:rPr>
              <w:t>7</w:t>
            </w:r>
          </w:p>
        </w:tc>
        <w:tc>
          <w:tcPr>
            <w:tcW w:w="992" w:type="dxa"/>
          </w:tcPr>
          <w:p w14:paraId="73FC4A39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0B86BF0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3067">
              <w:rPr>
                <w:rFonts w:ascii="Courier New" w:hAnsi="Courier New" w:cs="Courier New"/>
                <w:sz w:val="16"/>
                <w:szCs w:val="16"/>
              </w:rPr>
              <w:t>(</w:t>
            </w:r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>pc_eFDD and</w:t>
            </w:r>
            <w:r w:rsidRPr="00853067">
              <w:rPr>
                <w:rFonts w:ascii="Courier New" w:hAnsi="Courier New" w:cs="Courier New"/>
                <w:sz w:val="16"/>
                <w:szCs w:val="16"/>
              </w:rPr>
              <w:t xml:space="preserve"> pc_shortSPS_intervalFDD) or (</w:t>
            </w:r>
            <w:r w:rsidRPr="00853067">
              <w:rPr>
                <w:rFonts w:ascii="Courier New" w:hAnsi="Courier New" w:cs="Courier New"/>
                <w:sz w:val="16"/>
                <w:szCs w:val="16"/>
                <w:highlight w:val="cyan"/>
              </w:rPr>
              <w:t>pc_eTDD and</w:t>
            </w:r>
            <w:r w:rsidRPr="00853067">
              <w:rPr>
                <w:rFonts w:ascii="Courier New" w:hAnsi="Courier New" w:cs="Courier New"/>
                <w:sz w:val="16"/>
                <w:szCs w:val="16"/>
              </w:rPr>
              <w:t xml:space="preserve"> pc_shortSPS_intervalTDD)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2E119A26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31D70C1B" w14:textId="77777777" w:rsidTr="00FE5E22">
        <w:tc>
          <w:tcPr>
            <w:tcW w:w="1271" w:type="dxa"/>
            <w:vMerge/>
          </w:tcPr>
          <w:p w14:paraId="4095254C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4C4A89B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77850D89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3067">
              <w:rPr>
                <w:rFonts w:ascii="Courier New" w:hAnsi="Courier New" w:cs="Courier New"/>
                <w:sz w:val="16"/>
                <w:szCs w:val="16"/>
              </w:rPr>
              <w:t>pc_shortSPS_intervalFDD or pc_shortSPS_intervalTDD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466528B2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0000C16E" w14:textId="77777777" w:rsidTr="00FE5E22">
        <w:tc>
          <w:tcPr>
            <w:tcW w:w="1271" w:type="dxa"/>
            <w:vMerge w:val="restart"/>
            <w:vAlign w:val="center"/>
          </w:tcPr>
          <w:p w14:paraId="21F840AD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53067">
              <w:rPr>
                <w:rFonts w:ascii="Arial" w:hAnsi="Arial"/>
                <w:b/>
                <w:bCs/>
                <w:sz w:val="18"/>
              </w:rPr>
              <w:t>C405</w:t>
            </w:r>
          </w:p>
        </w:tc>
        <w:tc>
          <w:tcPr>
            <w:tcW w:w="992" w:type="dxa"/>
          </w:tcPr>
          <w:p w14:paraId="4BD5F0A8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697E45A1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(pc_eFDD </w:t>
            </w:r>
            <w:r w:rsidRPr="00E01414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 pc_eTDD) and pc_LTE_UL_Segmentation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2C42213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2065AC6F" w14:textId="77777777" w:rsidTr="00FE5E22">
        <w:tc>
          <w:tcPr>
            <w:tcW w:w="1271" w:type="dxa"/>
            <w:vMerge/>
          </w:tcPr>
          <w:p w14:paraId="38093DE7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5988F73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8C40FCF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(pc_eFDD </w:t>
            </w:r>
            <w:r w:rsidRPr="00E01414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 pc_eTDD) and pc_LTE_UL_Segmentation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749F5AA7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6A2F545A" w14:textId="77777777" w:rsidTr="00FE5E22">
        <w:tc>
          <w:tcPr>
            <w:tcW w:w="1271" w:type="dxa"/>
            <w:vMerge w:val="restart"/>
            <w:vAlign w:val="center"/>
          </w:tcPr>
          <w:p w14:paraId="7794EA39" w14:textId="77777777" w:rsidR="00BC21E5" w:rsidRPr="001277A1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53067">
              <w:rPr>
                <w:rFonts w:ascii="Arial" w:hAnsi="Arial"/>
                <w:b/>
                <w:bCs/>
                <w:sz w:val="18"/>
              </w:rPr>
              <w:t>C40</w:t>
            </w:r>
            <w:r>
              <w:rPr>
                <w:rFonts w:ascii="Arial" w:hAnsi="Arial"/>
                <w:b/>
                <w:bCs/>
                <w:sz w:val="18"/>
              </w:rPr>
              <w:t>8</w:t>
            </w:r>
          </w:p>
        </w:tc>
        <w:tc>
          <w:tcPr>
            <w:tcW w:w="992" w:type="dxa"/>
          </w:tcPr>
          <w:p w14:paraId="26EA8CFC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F2F7831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(pc_eFDD </w:t>
            </w:r>
            <w:r w:rsidRPr="00E01414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 pc_eTDD) and pc_EPC_RACS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2B229EB5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C21E5" w:rsidRPr="00DA0E5B" w14:paraId="1ACFE0C3" w14:textId="77777777" w:rsidTr="00FE5E22">
        <w:tc>
          <w:tcPr>
            <w:tcW w:w="1271" w:type="dxa"/>
            <w:vMerge/>
          </w:tcPr>
          <w:p w14:paraId="34C3EF4A" w14:textId="77777777" w:rsidR="00BC21E5" w:rsidRPr="00DA0E5B" w:rsidRDefault="00BC21E5" w:rsidP="00A67B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BBFC79E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759DB27" w14:textId="77777777" w:rsidR="00BC21E5" w:rsidRPr="001277A1" w:rsidRDefault="00BC21E5" w:rsidP="00A67BFD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(pc_eFDD </w:t>
            </w:r>
            <w:r w:rsidRPr="00E01414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E01414">
              <w:rPr>
                <w:rFonts w:ascii="Courier New" w:hAnsi="Courier New" w:cs="Courier New"/>
                <w:sz w:val="16"/>
                <w:szCs w:val="16"/>
              </w:rPr>
              <w:t xml:space="preserve"> pc_eTDD) and pc_EPC_RACS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7D395070" w14:textId="77777777" w:rsidR="00BC21E5" w:rsidRPr="00DA0E5B" w:rsidRDefault="00BC21E5" w:rsidP="00A67B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2FE9D73" w14:textId="77777777" w:rsidR="00BC21E5" w:rsidRPr="005F5A09" w:rsidRDefault="00BC21E5" w:rsidP="00BC21E5">
      <w:pPr>
        <w:rPr>
          <w:rFonts w:eastAsia="SimSun"/>
        </w:rPr>
      </w:pPr>
    </w:p>
    <w:p w14:paraId="5399D145" w14:textId="77777777" w:rsidR="004C6F5A" w:rsidRDefault="004C6F5A" w:rsidP="004C6F5A">
      <w:pPr>
        <w:rPr>
          <w:rFonts w:eastAsia="SimSun"/>
        </w:rPr>
      </w:pPr>
    </w:p>
    <w:p w14:paraId="280EA248" w14:textId="77777777" w:rsidR="004C6606" w:rsidRDefault="004C6606" w:rsidP="002E43C7"/>
    <w:p w14:paraId="23B7437A" w14:textId="63A55E5C" w:rsidR="006F1A03" w:rsidRDefault="006A5678" w:rsidP="006F1A03">
      <w:pPr>
        <w:pStyle w:val="Heading3"/>
        <w:rPr>
          <w:rFonts w:eastAsia="SimSun"/>
        </w:rPr>
      </w:pPr>
      <w:bookmarkStart w:id="11" w:name="_Toc117256415"/>
      <w:bookmarkStart w:id="12" w:name="_Toc144725615"/>
      <w:r>
        <w:rPr>
          <w:rFonts w:eastAsia="SimSun"/>
        </w:rPr>
        <w:t>1.1.</w:t>
      </w:r>
      <w:r w:rsidR="00BC21E5">
        <w:rPr>
          <w:rFonts w:eastAsia="SimSun"/>
        </w:rPr>
        <w:t>3</w:t>
      </w:r>
      <w:r>
        <w:rPr>
          <w:rFonts w:eastAsia="SimSun"/>
        </w:rPr>
        <w:tab/>
      </w:r>
      <w:bookmarkEnd w:id="11"/>
      <w:r w:rsidR="006F1A03">
        <w:rPr>
          <w:rFonts w:eastAsia="SimSun"/>
        </w:rPr>
        <w:t>Grouping of conditions with FDD/TDD options</w:t>
      </w:r>
      <w:bookmarkEnd w:id="12"/>
    </w:p>
    <w:p w14:paraId="5C97C492" w14:textId="73F0297B" w:rsidR="00A21BFF" w:rsidRDefault="00A21BFF" w:rsidP="006F1A03">
      <w:pPr>
        <w:pStyle w:val="CRCoverPage"/>
        <w:spacing w:after="0"/>
        <w:rPr>
          <w:rFonts w:cs="Arial"/>
          <w:noProof/>
        </w:rPr>
      </w:pPr>
      <w:r w:rsidRPr="00A21BFF">
        <w:rPr>
          <w:rFonts w:cs="Arial"/>
          <w:noProof/>
        </w:rPr>
        <w:t>Composition</w:t>
      </w:r>
      <w:r>
        <w:rPr>
          <w:rFonts w:cs="Arial"/>
          <w:noProof/>
        </w:rPr>
        <w:t>s</w:t>
      </w:r>
      <w:r w:rsidRPr="00A21BFF">
        <w:rPr>
          <w:rFonts w:cs="Arial"/>
          <w:noProof/>
        </w:rPr>
        <w:t xml:space="preserve"> with one condition number </w:t>
      </w:r>
      <w:r>
        <w:rPr>
          <w:rFonts w:cs="Arial"/>
          <w:noProof/>
        </w:rPr>
        <w:t>having</w:t>
      </w:r>
      <w:r w:rsidRPr="006F1A03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both </w:t>
      </w:r>
      <w:r w:rsidRPr="006F1A03">
        <w:rPr>
          <w:rFonts w:cs="Arial"/>
          <w:noProof/>
        </w:rPr>
        <w:t xml:space="preserve">F/T versions of one expression </w:t>
      </w:r>
      <w:r>
        <w:rPr>
          <w:rFonts w:cs="Arial"/>
          <w:noProof/>
        </w:rPr>
        <w:t xml:space="preserve">will be replaced by </w:t>
      </w:r>
      <w:r w:rsidR="007D2B88">
        <w:rPr>
          <w:rFonts w:cs="Arial"/>
          <w:noProof/>
        </w:rPr>
        <w:t>one</w:t>
      </w:r>
      <w:r>
        <w:rPr>
          <w:rFonts w:cs="Arial"/>
          <w:noProof/>
        </w:rPr>
        <w:t xml:space="preserve"> label referencing F/T </w:t>
      </w:r>
      <w:r w:rsidR="007D2B88">
        <w:rPr>
          <w:rFonts w:cs="Arial"/>
          <w:noProof/>
        </w:rPr>
        <w:t>to</w:t>
      </w:r>
      <w:r>
        <w:rPr>
          <w:rFonts w:cs="Arial"/>
          <w:noProof/>
        </w:rPr>
        <w:t xml:space="preserve"> handle this </w:t>
      </w:r>
      <w:r w:rsidR="007D2B88">
        <w:rPr>
          <w:rFonts w:cs="Arial"/>
          <w:noProof/>
        </w:rPr>
        <w:t>information</w:t>
      </w:r>
      <w:r>
        <w:rPr>
          <w:rFonts w:cs="Arial"/>
          <w:noProof/>
        </w:rPr>
        <w:t>.</w:t>
      </w:r>
    </w:p>
    <w:p w14:paraId="0C8C8777" w14:textId="03F1E09B" w:rsidR="00A21BFF" w:rsidRPr="006F1A03" w:rsidRDefault="00A21BFF" w:rsidP="006F1A03">
      <w:pPr>
        <w:pStyle w:val="CRCoverPage"/>
        <w:spacing w:after="0"/>
        <w:rPr>
          <w:rFonts w:cs="Arial"/>
          <w:noProof/>
        </w:rPr>
      </w:pPr>
    </w:p>
    <w:tbl>
      <w:tblPr>
        <w:tblW w:w="47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3432"/>
      </w:tblGrid>
      <w:tr w:rsidR="00376628" w:rsidRPr="00A21BFF" w14:paraId="29EF745A" w14:textId="77777777" w:rsidTr="00376628">
        <w:trPr>
          <w:trHeight w:val="29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7C865" w14:textId="2F71F636" w:rsidR="00376628" w:rsidRDefault="00376628" w:rsidP="00A21B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37F14">
              <w:rPr>
                <w:rFonts w:ascii="Arial" w:hAnsi="Arial"/>
                <w:b/>
                <w:sz w:val="18"/>
              </w:rPr>
              <w:lastRenderedPageBreak/>
              <w:t>LTE_36523_SelectionExpressions.ttcn</w:t>
            </w:r>
          </w:p>
        </w:tc>
      </w:tr>
      <w:tr w:rsidR="00A21BFF" w:rsidRPr="00A21BFF" w14:paraId="6905FBFE" w14:textId="77777777" w:rsidTr="00376628">
        <w:trPr>
          <w:trHeight w:val="29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6647" w14:textId="46082DB7" w:rsidR="00A21BFF" w:rsidRPr="00A21BFF" w:rsidRDefault="00A21BFF" w:rsidP="00A21B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Current condition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7681" w14:textId="1CFEA4EE" w:rsidR="00A21BFF" w:rsidRPr="00A21BFF" w:rsidRDefault="00A21BFF" w:rsidP="00A21B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Merged condition</w:t>
            </w:r>
          </w:p>
        </w:tc>
      </w:tr>
      <w:tr w:rsidR="00A21BFF" w:rsidRPr="00A21BFF" w14:paraId="261A3DE7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23E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C08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2C9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C08F_C08T</w:t>
            </w:r>
          </w:p>
        </w:tc>
      </w:tr>
      <w:tr w:rsidR="00A21BFF" w:rsidRPr="00A21BFF" w14:paraId="2A2D2362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57E5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C08a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D9F8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C08aF_C08aT</w:t>
            </w:r>
          </w:p>
        </w:tc>
      </w:tr>
      <w:tr w:rsidR="00A21BFF" w:rsidRPr="00A21BFF" w14:paraId="77E24A8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3225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C08b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74B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C08bF_C08bT</w:t>
            </w:r>
          </w:p>
        </w:tc>
      </w:tr>
      <w:tr w:rsidR="00A21BFF" w:rsidRPr="00A21BFF" w14:paraId="13E048F9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D44C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C09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72FC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C09F_C09T</w:t>
            </w:r>
          </w:p>
        </w:tc>
      </w:tr>
      <w:tr w:rsidR="00A21BFF" w:rsidRPr="00A21BFF" w14:paraId="1ECF778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38F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6AFE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C10F_C10T</w:t>
            </w:r>
          </w:p>
        </w:tc>
      </w:tr>
      <w:tr w:rsidR="00A21BFF" w:rsidRPr="00A21BFF" w14:paraId="69E79EF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528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B80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C11F_C11T</w:t>
            </w:r>
          </w:p>
        </w:tc>
      </w:tr>
      <w:tr w:rsidR="00A21BFF" w:rsidRPr="00A21BFF" w14:paraId="114F3EB5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B1D7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C13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11A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C13F_C13T</w:t>
            </w:r>
          </w:p>
        </w:tc>
      </w:tr>
      <w:tr w:rsidR="00A21BFF" w:rsidRPr="00A21BFF" w14:paraId="62B05F8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6AD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C14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07FB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C14F_C14T</w:t>
            </w:r>
          </w:p>
        </w:tc>
      </w:tr>
      <w:tr w:rsidR="00A21BFF" w:rsidRPr="00A21BFF" w14:paraId="0C704FA5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B16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989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C15F_C15T</w:t>
            </w:r>
          </w:p>
        </w:tc>
      </w:tr>
      <w:tr w:rsidR="00A21BFF" w:rsidRPr="00A21BFF" w14:paraId="389B9D05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C134E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712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C16F_C16T</w:t>
            </w:r>
          </w:p>
        </w:tc>
      </w:tr>
      <w:tr w:rsidR="00A21BFF" w:rsidRPr="00A21BFF" w14:paraId="0956CF7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A23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C16a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2997A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C16aF_C16aT</w:t>
            </w:r>
          </w:p>
        </w:tc>
      </w:tr>
      <w:tr w:rsidR="00A21BFF" w:rsidRPr="00A21BFF" w14:paraId="419DC2FD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0C7B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C17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858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C17F_C17T</w:t>
            </w:r>
          </w:p>
        </w:tc>
      </w:tr>
      <w:tr w:rsidR="00A21BFF" w:rsidRPr="00A21BFF" w14:paraId="6D12B033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E39E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270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C19F_C19T</w:t>
            </w:r>
          </w:p>
        </w:tc>
      </w:tr>
      <w:tr w:rsidR="00A21BFF" w:rsidRPr="00A21BFF" w14:paraId="1347AB67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760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C19a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210B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C19aF_C19aT</w:t>
            </w:r>
          </w:p>
        </w:tc>
      </w:tr>
      <w:tr w:rsidR="00A21BFF" w:rsidRPr="00A21BFF" w14:paraId="4B4DF320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73D7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E277E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C20F_C20T</w:t>
            </w:r>
          </w:p>
        </w:tc>
      </w:tr>
      <w:tr w:rsidR="00A21BFF" w:rsidRPr="00A21BFF" w14:paraId="410CB687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F11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29AE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C21F_C21T</w:t>
            </w:r>
          </w:p>
        </w:tc>
      </w:tr>
      <w:tr w:rsidR="00A21BFF" w:rsidRPr="00A21BFF" w14:paraId="07E87760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3E80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C21a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65B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C21aF_C21aT</w:t>
            </w:r>
          </w:p>
        </w:tc>
      </w:tr>
      <w:tr w:rsidR="00A21BFF" w:rsidRPr="00A21BFF" w14:paraId="6BF68AE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85971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C24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C2D6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C24F_C24T</w:t>
            </w:r>
          </w:p>
        </w:tc>
      </w:tr>
      <w:tr w:rsidR="00A21BFF" w:rsidRPr="00A21BFF" w14:paraId="702BF77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B7FF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9EF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C25F_C25T</w:t>
            </w:r>
          </w:p>
        </w:tc>
      </w:tr>
      <w:tr w:rsidR="00A21BFF" w:rsidRPr="00A21BFF" w14:paraId="0E520F30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08D1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C28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223BE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C28F_C28T</w:t>
            </w:r>
          </w:p>
        </w:tc>
      </w:tr>
      <w:tr w:rsidR="00A21BFF" w:rsidRPr="00A21BFF" w14:paraId="1CCD535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4BC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D2A1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C29F_C29T</w:t>
            </w:r>
          </w:p>
        </w:tc>
      </w:tr>
      <w:tr w:rsidR="00A21BFF" w:rsidRPr="00A21BFF" w14:paraId="186BD9C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025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F0F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C30F_C30T</w:t>
            </w:r>
          </w:p>
        </w:tc>
      </w:tr>
      <w:tr w:rsidR="00A21BFF" w:rsidRPr="00A21BFF" w14:paraId="5B3D137D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251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E2C10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C31F_C31T</w:t>
            </w:r>
          </w:p>
        </w:tc>
      </w:tr>
      <w:tr w:rsidR="00A21BFF" w:rsidRPr="00A21BFF" w14:paraId="0BD6F12F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8CA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DF89A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C32F_C32T</w:t>
            </w:r>
          </w:p>
        </w:tc>
      </w:tr>
      <w:tr w:rsidR="00A21BFF" w:rsidRPr="00A21BFF" w14:paraId="339638C4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4541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C33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0BCC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C33F_C33T</w:t>
            </w:r>
          </w:p>
        </w:tc>
      </w:tr>
      <w:tr w:rsidR="00A21BFF" w:rsidRPr="00A21BFF" w14:paraId="7EA87E65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C8C5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C36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00CD0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C36F_C36T</w:t>
            </w:r>
          </w:p>
        </w:tc>
      </w:tr>
      <w:tr w:rsidR="00A21BFF" w:rsidRPr="00A21BFF" w14:paraId="50618CB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EC31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C38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E53F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C38F_C38T</w:t>
            </w:r>
          </w:p>
        </w:tc>
      </w:tr>
      <w:tr w:rsidR="00A21BFF" w:rsidRPr="00A21BFF" w14:paraId="0C43E80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0E30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2A8D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C39F_C39T</w:t>
            </w:r>
          </w:p>
        </w:tc>
      </w:tr>
      <w:tr w:rsidR="00A21BFF" w:rsidRPr="00A21BFF" w14:paraId="6DB42648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9C0B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C40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31AB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C40F_C40T</w:t>
            </w:r>
          </w:p>
        </w:tc>
      </w:tr>
      <w:tr w:rsidR="00A21BFF" w:rsidRPr="00A21BFF" w14:paraId="2EDBFDAA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D8FA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C42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D622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C42F_C42T</w:t>
            </w:r>
          </w:p>
        </w:tc>
      </w:tr>
      <w:tr w:rsidR="00A21BFF" w:rsidRPr="00A21BFF" w14:paraId="39D4EC2E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27E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C44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2EF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C44F_C44T</w:t>
            </w:r>
          </w:p>
        </w:tc>
      </w:tr>
      <w:tr w:rsidR="00A21BFF" w:rsidRPr="00A21BFF" w14:paraId="0405487A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7AA0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C45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24C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C45F_C45T</w:t>
            </w:r>
          </w:p>
        </w:tc>
      </w:tr>
      <w:tr w:rsidR="00A21BFF" w:rsidRPr="00A21BFF" w14:paraId="495A3872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A188E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C58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CEE2E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C58F_C58T</w:t>
            </w:r>
          </w:p>
        </w:tc>
      </w:tr>
      <w:tr w:rsidR="00A21BFF" w:rsidRPr="00A21BFF" w14:paraId="55B5B4E6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502C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C61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6AE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C61F_C61T</w:t>
            </w:r>
          </w:p>
        </w:tc>
      </w:tr>
      <w:tr w:rsidR="00A21BFF" w:rsidRPr="00A21BFF" w14:paraId="49CCC20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B000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C81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BEA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C81F_C81T</w:t>
            </w:r>
          </w:p>
        </w:tc>
      </w:tr>
      <w:tr w:rsidR="00A21BFF" w:rsidRPr="00A21BFF" w14:paraId="67D23E3E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D1FF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769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C90F_C90T</w:t>
            </w:r>
          </w:p>
        </w:tc>
      </w:tr>
      <w:tr w:rsidR="00A21BFF" w:rsidRPr="00A21BFF" w14:paraId="759C4347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C42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56F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C91F_C91T</w:t>
            </w:r>
          </w:p>
        </w:tc>
      </w:tr>
      <w:tr w:rsidR="00A21BFF" w:rsidRPr="00A21BFF" w14:paraId="7D17E0EA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FD2C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6368F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C92F_C92T</w:t>
            </w:r>
          </w:p>
        </w:tc>
      </w:tr>
      <w:tr w:rsidR="00A21BFF" w:rsidRPr="00A21BFF" w14:paraId="7A4B0B3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707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C93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337A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C93F_C93T</w:t>
            </w:r>
          </w:p>
        </w:tc>
      </w:tr>
      <w:tr w:rsidR="00A21BFF" w:rsidRPr="00A21BFF" w14:paraId="6E2D862B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E98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C96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D5C5F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C96F_C96T</w:t>
            </w:r>
          </w:p>
        </w:tc>
      </w:tr>
      <w:tr w:rsidR="00A21BFF" w:rsidRPr="00A21BFF" w14:paraId="5B4BF192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21C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700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C99F_C99T</w:t>
            </w:r>
          </w:p>
        </w:tc>
      </w:tr>
      <w:tr w:rsidR="00A21BFF" w:rsidRPr="00A21BFF" w14:paraId="64B30247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41E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C100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5EC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C100F_C100T</w:t>
            </w:r>
          </w:p>
        </w:tc>
      </w:tr>
      <w:tr w:rsidR="00A21BFF" w:rsidRPr="00A21BFF" w14:paraId="56F3D3CA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B5AC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C105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36DF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C105F_C105T</w:t>
            </w:r>
          </w:p>
        </w:tc>
      </w:tr>
      <w:tr w:rsidR="00A21BFF" w:rsidRPr="00A21BFF" w14:paraId="2CEE011A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D0DC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C107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9780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C107F_C107T</w:t>
            </w:r>
          </w:p>
        </w:tc>
      </w:tr>
      <w:tr w:rsidR="00A21BFF" w:rsidRPr="00A21BFF" w14:paraId="41EC707D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1F8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88A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C110F_C110T</w:t>
            </w:r>
          </w:p>
        </w:tc>
      </w:tr>
      <w:tr w:rsidR="00A21BFF" w:rsidRPr="00A21BFF" w14:paraId="372FFD9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49BF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lastRenderedPageBreak/>
              <w:t>C111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F22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C111F_C111T</w:t>
            </w:r>
          </w:p>
        </w:tc>
      </w:tr>
      <w:tr w:rsidR="00A21BFF" w:rsidRPr="00A21BFF" w14:paraId="0FC2BFA5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620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121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C112F_C112T</w:t>
            </w:r>
          </w:p>
        </w:tc>
      </w:tr>
      <w:tr w:rsidR="00A21BFF" w:rsidRPr="00A21BFF" w14:paraId="5ECE2D8B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D4C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C113b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230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C113bF_C113bT</w:t>
            </w:r>
          </w:p>
        </w:tc>
      </w:tr>
      <w:tr w:rsidR="00A21BFF" w:rsidRPr="00A21BFF" w14:paraId="6C76A4A2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6117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C113c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4E7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C113cF_C113cT</w:t>
            </w:r>
          </w:p>
        </w:tc>
      </w:tr>
      <w:tr w:rsidR="00A21BFF" w:rsidRPr="00A21BFF" w14:paraId="61A80FD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DBA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C113d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78C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C113dF_C113dT</w:t>
            </w:r>
          </w:p>
        </w:tc>
      </w:tr>
      <w:tr w:rsidR="00A21BFF" w:rsidRPr="00A21BFF" w14:paraId="3339F796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5E6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C113g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D24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C113gF_C113gT</w:t>
            </w:r>
          </w:p>
        </w:tc>
      </w:tr>
      <w:tr w:rsidR="00A21BFF" w:rsidRPr="00A21BFF" w14:paraId="5B933389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10C1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C117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9F1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C117F_C117T</w:t>
            </w:r>
          </w:p>
        </w:tc>
      </w:tr>
      <w:tr w:rsidR="00A21BFF" w:rsidRPr="00A21BFF" w14:paraId="25280238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CE41E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C118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191C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C118F_C118T</w:t>
            </w:r>
          </w:p>
        </w:tc>
      </w:tr>
      <w:tr w:rsidR="00A21BFF" w:rsidRPr="00A21BFF" w14:paraId="77B47552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9D6E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6AE2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C119F_C119T</w:t>
            </w:r>
          </w:p>
        </w:tc>
      </w:tr>
      <w:tr w:rsidR="00A21BFF" w:rsidRPr="00A21BFF" w14:paraId="57CF320E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B27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C120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4E3C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C120F_C120T</w:t>
            </w:r>
          </w:p>
        </w:tc>
      </w:tr>
      <w:tr w:rsidR="00A21BFF" w:rsidRPr="00A21BFF" w14:paraId="6CCFF3BF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304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C134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206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C134F_C134T</w:t>
            </w:r>
          </w:p>
        </w:tc>
      </w:tr>
      <w:tr w:rsidR="00A21BFF" w:rsidRPr="00A21BFF" w14:paraId="0B9FF606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C88C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C134a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8548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C134aF_C134aT</w:t>
            </w:r>
          </w:p>
        </w:tc>
      </w:tr>
      <w:tr w:rsidR="00A21BFF" w:rsidRPr="00A21BFF" w14:paraId="45A07D53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F27D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C144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C62A1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C144F_C144T</w:t>
            </w:r>
          </w:p>
        </w:tc>
      </w:tr>
      <w:tr w:rsidR="00A21BFF" w:rsidRPr="00A21BFF" w14:paraId="62E992FD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B3E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C148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60A6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C148F_C148T</w:t>
            </w:r>
          </w:p>
        </w:tc>
      </w:tr>
      <w:tr w:rsidR="00A21BFF" w:rsidRPr="00A21BFF" w14:paraId="56C75507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ECFF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BA7F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C152F_C152T</w:t>
            </w:r>
          </w:p>
        </w:tc>
      </w:tr>
      <w:tr w:rsidR="00A21BFF" w:rsidRPr="00A21BFF" w14:paraId="579E6BBD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E4E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C154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595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C154F_C154T</w:t>
            </w:r>
          </w:p>
        </w:tc>
      </w:tr>
      <w:tr w:rsidR="00A21BFF" w:rsidRPr="00A21BFF" w14:paraId="1BF07BF2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206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C155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FB1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C155F_C155T</w:t>
            </w:r>
          </w:p>
        </w:tc>
      </w:tr>
      <w:tr w:rsidR="00A21BFF" w:rsidRPr="00A21BFF" w14:paraId="454FD5AE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FBD8A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C155a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540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C155aF_C155aT</w:t>
            </w:r>
          </w:p>
        </w:tc>
      </w:tr>
      <w:tr w:rsidR="00A21BFF" w:rsidRPr="00A21BFF" w14:paraId="757D81DF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54A1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C155b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C141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C155bF_C155bT</w:t>
            </w:r>
          </w:p>
        </w:tc>
      </w:tr>
      <w:tr w:rsidR="00A21BFF" w:rsidRPr="00A21BFF" w14:paraId="5003C8F2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C4F1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ABD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C159F_C159T</w:t>
            </w:r>
          </w:p>
        </w:tc>
      </w:tr>
      <w:tr w:rsidR="00A21BFF" w:rsidRPr="00A21BFF" w14:paraId="7A3266E2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B91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84A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C160F_C160T</w:t>
            </w:r>
          </w:p>
        </w:tc>
      </w:tr>
      <w:tr w:rsidR="00A21BFF" w:rsidRPr="00A21BFF" w14:paraId="553B7970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EE1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83AF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C161F_C161T</w:t>
            </w:r>
          </w:p>
        </w:tc>
      </w:tr>
      <w:tr w:rsidR="00A21BFF" w:rsidRPr="00A21BFF" w14:paraId="0D546E8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E97C0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C166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0875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C166F_C166T</w:t>
            </w:r>
          </w:p>
        </w:tc>
      </w:tr>
      <w:tr w:rsidR="00A21BFF" w:rsidRPr="00A21BFF" w14:paraId="553A29DA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199D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C167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7DB0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C167F_C167T</w:t>
            </w:r>
          </w:p>
        </w:tc>
      </w:tr>
      <w:tr w:rsidR="00A21BFF" w:rsidRPr="00A21BFF" w14:paraId="07504A2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84A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C168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1F0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C168F_C168T</w:t>
            </w:r>
          </w:p>
        </w:tc>
      </w:tr>
      <w:tr w:rsidR="00A21BFF" w:rsidRPr="00A21BFF" w14:paraId="701D831F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88DC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C185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270A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C185F_C185T</w:t>
            </w:r>
          </w:p>
        </w:tc>
      </w:tr>
      <w:tr w:rsidR="00A21BFF" w:rsidRPr="00A21BFF" w14:paraId="369CB651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C29F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C186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72D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C186F_C186T</w:t>
            </w:r>
          </w:p>
        </w:tc>
      </w:tr>
      <w:tr w:rsidR="00A21BFF" w:rsidRPr="00A21BFF" w14:paraId="31BEC548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FFD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C0B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C189F_C189T</w:t>
            </w:r>
          </w:p>
        </w:tc>
      </w:tr>
      <w:tr w:rsidR="00A21BFF" w:rsidRPr="00A21BFF" w14:paraId="6E20F37F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39B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C189a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A1B2A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C189aF_C189aT</w:t>
            </w:r>
          </w:p>
        </w:tc>
      </w:tr>
      <w:tr w:rsidR="00A21BFF" w:rsidRPr="00A21BFF" w14:paraId="7DC3C635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A35C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C189b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E5A8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C189bF_C189bT</w:t>
            </w:r>
          </w:p>
        </w:tc>
      </w:tr>
      <w:tr w:rsidR="00A21BFF" w:rsidRPr="00A21BFF" w14:paraId="0D12E535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7CA66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C189c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A1A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C189cF_C189cT</w:t>
            </w:r>
          </w:p>
        </w:tc>
      </w:tr>
      <w:tr w:rsidR="00A21BFF" w:rsidRPr="00A21BFF" w14:paraId="6F97FE59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CBB1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C193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609F0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C193F_C193T</w:t>
            </w:r>
          </w:p>
        </w:tc>
      </w:tr>
      <w:tr w:rsidR="00A21BFF" w:rsidRPr="00A21BFF" w14:paraId="3EF2E168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851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C198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F4E1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C198F_C198T</w:t>
            </w:r>
          </w:p>
        </w:tc>
      </w:tr>
      <w:tr w:rsidR="00A21BFF" w:rsidRPr="00A21BFF" w14:paraId="48DA5CDC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1698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C199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5877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C199F_C199T</w:t>
            </w:r>
          </w:p>
        </w:tc>
      </w:tr>
      <w:tr w:rsidR="00A21BFF" w:rsidRPr="00A21BFF" w14:paraId="51D131C9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3717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C200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5F0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C200F_C200T</w:t>
            </w:r>
          </w:p>
        </w:tc>
      </w:tr>
      <w:tr w:rsidR="00A21BFF" w:rsidRPr="00A21BFF" w14:paraId="6E2E640F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FC63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C201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B9F3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C201F_C201T</w:t>
            </w:r>
          </w:p>
        </w:tc>
      </w:tr>
      <w:tr w:rsidR="00A21BFF" w:rsidRPr="00A21BFF" w14:paraId="68ADE014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89EA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C202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903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C202F_C202T</w:t>
            </w:r>
          </w:p>
        </w:tc>
      </w:tr>
      <w:tr w:rsidR="00A21BFF" w:rsidRPr="00A21BFF" w14:paraId="7235284A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A4564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C216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FD45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C216F_C216T</w:t>
            </w:r>
          </w:p>
        </w:tc>
      </w:tr>
      <w:tr w:rsidR="00A21BFF" w:rsidRPr="00A21BFF" w14:paraId="2F316DE6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923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C259c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076FC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C259cF_C259cT</w:t>
            </w:r>
          </w:p>
        </w:tc>
      </w:tr>
      <w:tr w:rsidR="00A21BFF" w:rsidRPr="00A21BFF" w14:paraId="6F7A9809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EDEB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C259d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1104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C259dF_C259dT</w:t>
            </w:r>
          </w:p>
        </w:tc>
      </w:tr>
      <w:tr w:rsidR="00A21BFF" w:rsidRPr="00A21BFF" w14:paraId="6FC348FB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7711A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C259g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AD892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C259gF_C259gT</w:t>
            </w:r>
          </w:p>
        </w:tc>
      </w:tr>
      <w:tr w:rsidR="00A21BFF" w:rsidRPr="00A21BFF" w14:paraId="29B02177" w14:textId="77777777" w:rsidTr="00376628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3AD6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C259h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06219" w14:textId="77777777" w:rsidR="00A21BFF" w:rsidRPr="00A21BFF" w:rsidRDefault="00A21BFF" w:rsidP="00A21BF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1BFF">
              <w:rPr>
                <w:rFonts w:ascii="Arial" w:hAnsi="Arial"/>
                <w:bCs/>
                <w:sz w:val="18"/>
              </w:rPr>
              <w:t>C259hF_C259hT</w:t>
            </w:r>
          </w:p>
        </w:tc>
      </w:tr>
    </w:tbl>
    <w:p w14:paraId="3BB74468" w14:textId="77777777" w:rsidR="009A7FFA" w:rsidRDefault="009A7FFA" w:rsidP="002E43C7">
      <w:pPr>
        <w:pStyle w:val="TAL"/>
      </w:pPr>
    </w:p>
    <w:p w14:paraId="5E4D2978" w14:textId="77777777" w:rsidR="002427EF" w:rsidRDefault="002427EF" w:rsidP="002E43C7">
      <w:pPr>
        <w:pStyle w:val="TAL"/>
      </w:pPr>
    </w:p>
    <w:p w14:paraId="08760EAC" w14:textId="77777777" w:rsidR="007D2B88" w:rsidRDefault="007D2B88" w:rsidP="002E43C7">
      <w:pPr>
        <w:pStyle w:val="TAL"/>
      </w:pPr>
    </w:p>
    <w:p w14:paraId="6DE9395F" w14:textId="77777777" w:rsidR="007D2B88" w:rsidRDefault="007D2B88" w:rsidP="002E43C7">
      <w:pPr>
        <w:pStyle w:val="TAL"/>
      </w:pPr>
    </w:p>
    <w:p w14:paraId="7FF438FD" w14:textId="77777777" w:rsidR="007D2B88" w:rsidRDefault="007D2B88" w:rsidP="002E43C7">
      <w:pPr>
        <w:pStyle w:val="TAL"/>
      </w:pPr>
    </w:p>
    <w:p w14:paraId="146A66A2" w14:textId="77777777" w:rsidR="007D2B88" w:rsidRDefault="007D2B88" w:rsidP="002E43C7">
      <w:pPr>
        <w:pStyle w:val="TAL"/>
      </w:pPr>
    </w:p>
    <w:p w14:paraId="2270FC38" w14:textId="77777777" w:rsidR="007D2B88" w:rsidRDefault="007D2B88" w:rsidP="002E43C7">
      <w:pPr>
        <w:pStyle w:val="TAL"/>
      </w:pPr>
    </w:p>
    <w:p w14:paraId="583237C4" w14:textId="77777777" w:rsidR="00094667" w:rsidRDefault="002427EF" w:rsidP="002427EF">
      <w:pPr>
        <w:rPr>
          <w:b/>
          <w:bCs/>
          <w:lang w:eastAsia="en-GB"/>
        </w:rPr>
      </w:pPr>
      <w:r>
        <w:rPr>
          <w:b/>
          <w:bCs/>
          <w:lang w:eastAsia="en-GB"/>
        </w:rPr>
        <w:lastRenderedPageBreak/>
        <w:sym w:font="Symbol" w:char="F0DE"/>
      </w:r>
      <w:r>
        <w:rPr>
          <w:b/>
          <w:bCs/>
          <w:lang w:eastAsia="en-GB"/>
        </w:rPr>
        <w:t xml:space="preserve"> example of change </w:t>
      </w:r>
    </w:p>
    <w:p w14:paraId="362DB014" w14:textId="66FF3C33" w:rsidR="002427EF" w:rsidRPr="00C72CED" w:rsidRDefault="002427EF" w:rsidP="00094667">
      <w:pPr>
        <w:pStyle w:val="ListParagraph"/>
        <w:numPr>
          <w:ilvl w:val="0"/>
          <w:numId w:val="7"/>
        </w:numPr>
        <w:rPr>
          <w:lang w:eastAsia="en-GB"/>
        </w:rPr>
      </w:pPr>
      <w:r w:rsidRPr="00C72CED">
        <w:rPr>
          <w:lang w:eastAsia="en-GB"/>
        </w:rPr>
        <w:t xml:space="preserve">in </w:t>
      </w:r>
      <w:r w:rsidR="00C72CED">
        <w:rPr>
          <w:lang w:eastAsia="en-GB"/>
        </w:rPr>
        <w:t xml:space="preserve">module </w:t>
      </w:r>
      <w:r w:rsidRPr="00C72CED">
        <w:rPr>
          <w:lang w:eastAsia="en-GB"/>
        </w:rPr>
        <w:t>LTE_</w:t>
      </w:r>
      <w:r w:rsidR="00D14828" w:rsidRPr="00C72CED">
        <w:rPr>
          <w:lang w:eastAsia="en-GB"/>
        </w:rPr>
        <w:t>A_PRO_</w:t>
      </w:r>
      <w:r w:rsidRPr="00C72CED">
        <w:rPr>
          <w:lang w:eastAsia="en-GB"/>
        </w:rPr>
        <w:t>Testsuite.ttcn</w:t>
      </w:r>
    </w:p>
    <w:p w14:paraId="11C8CE47" w14:textId="77777777" w:rsidR="002427EF" w:rsidRPr="0082383D" w:rsidRDefault="002427EF" w:rsidP="002427EF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427EF" w:rsidRPr="00D268E5" w14:paraId="7508DF1E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398E" w14:textId="63BB7F5A" w:rsidR="002427EF" w:rsidRPr="00BE13A1" w:rsidRDefault="007B17D1" w:rsidP="00AC35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r w:rsidR="002427EF" w:rsidRPr="002427EF">
              <w:rPr>
                <w:rFonts w:ascii="Courier New" w:hAnsi="Courier New" w:cs="Courier New"/>
                <w:color w:val="000000"/>
                <w:lang w:eastAsia="de-DE"/>
              </w:rPr>
              <w:t>f (f_EUTRA_ExecutionGuideline("TC_21_3_12_2") and f_SelectionExpr(</w:t>
            </w:r>
            <w:r w:rsidR="002427EF"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C259h</w:t>
            </w:r>
            <w:r w:rsidR="002427EF" w:rsidRPr="002427EF">
              <w:rPr>
                <w:rFonts w:ascii="Courier New" w:hAnsi="Courier New" w:cs="Courier New"/>
                <w:color w:val="000000"/>
                <w:lang w:eastAsia="de-DE"/>
              </w:rPr>
              <w:t>))     { execute(TC_21_3_12_2()); }</w:t>
            </w:r>
          </w:p>
          <w:p w14:paraId="5412EC87" w14:textId="77777777" w:rsidR="002427EF" w:rsidRPr="0082383D" w:rsidRDefault="002427EF" w:rsidP="00AC35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0646733" w14:textId="77777777" w:rsidR="002427EF" w:rsidRDefault="002427EF" w:rsidP="002427EF">
      <w:pPr>
        <w:spacing w:after="0"/>
        <w:rPr>
          <w:rFonts w:ascii="Arial" w:hAnsi="Arial"/>
          <w:b/>
          <w:lang w:eastAsia="en-GB"/>
        </w:rPr>
      </w:pPr>
    </w:p>
    <w:p w14:paraId="56D7FF8B" w14:textId="0F96C212" w:rsidR="002427EF" w:rsidRPr="0082383D" w:rsidRDefault="002427EF" w:rsidP="002427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427EF" w:rsidRPr="00D268E5" w14:paraId="35B36059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D7BC" w14:textId="70B8C2F6" w:rsidR="002427EF" w:rsidRDefault="007B17D1" w:rsidP="00AC35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r w:rsidR="002427EF" w:rsidRPr="002427EF">
              <w:rPr>
                <w:rFonts w:ascii="Courier New" w:hAnsi="Courier New" w:cs="Courier New"/>
                <w:color w:val="000000"/>
                <w:lang w:eastAsia="de-DE"/>
              </w:rPr>
              <w:t>f (f_EUTRA_ExecutionGuideline("TC_21_3_12_2") and f_SelectionExpr(</w:t>
            </w:r>
            <w:r w:rsidR="002427EF"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C259hF_C259hT</w:t>
            </w:r>
            <w:r w:rsidR="002427EF" w:rsidRPr="002427EF">
              <w:rPr>
                <w:rFonts w:ascii="Courier New" w:hAnsi="Courier New" w:cs="Courier New"/>
                <w:color w:val="000000"/>
                <w:lang w:eastAsia="de-DE"/>
              </w:rPr>
              <w:t>))     { execute(TC_21_3_12_2()); }</w:t>
            </w:r>
          </w:p>
          <w:p w14:paraId="61347D2F" w14:textId="0DB21F12" w:rsidR="002427EF" w:rsidRPr="0082383D" w:rsidRDefault="002427EF" w:rsidP="00AC35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FE508E8" w14:textId="77777777" w:rsidR="002427EF" w:rsidRDefault="002427EF" w:rsidP="002E43C7">
      <w:pPr>
        <w:pStyle w:val="TAL"/>
      </w:pPr>
    </w:p>
    <w:p w14:paraId="47B1BCE2" w14:textId="77777777" w:rsidR="00167E40" w:rsidRDefault="00167E40" w:rsidP="002E43C7">
      <w:pPr>
        <w:pStyle w:val="TAL"/>
      </w:pPr>
    </w:p>
    <w:p w14:paraId="600A2509" w14:textId="32BE219D" w:rsidR="00167E40" w:rsidRPr="00167E40" w:rsidRDefault="00167E40" w:rsidP="002E43C7">
      <w:pPr>
        <w:pStyle w:val="ListParagraph"/>
        <w:numPr>
          <w:ilvl w:val="0"/>
          <w:numId w:val="7"/>
        </w:numPr>
        <w:spacing w:after="0"/>
        <w:rPr>
          <w:rFonts w:ascii="Arial" w:hAnsi="Arial"/>
          <w:bCs/>
          <w:lang w:eastAsia="en-GB"/>
        </w:rPr>
      </w:pPr>
      <w:r w:rsidRPr="00C72CED">
        <w:rPr>
          <w:rFonts w:ascii="Arial" w:hAnsi="Arial"/>
          <w:bCs/>
          <w:lang w:eastAsia="en-GB"/>
        </w:rPr>
        <w:t xml:space="preserve">in </w:t>
      </w:r>
      <w:r>
        <w:rPr>
          <w:rFonts w:ascii="Arial" w:hAnsi="Arial"/>
          <w:bCs/>
          <w:lang w:eastAsia="en-GB"/>
        </w:rPr>
        <w:t xml:space="preserve">module </w:t>
      </w:r>
      <w:r w:rsidRPr="00C72CED">
        <w:rPr>
          <w:rFonts w:ascii="Arial" w:hAnsi="Arial"/>
          <w:bCs/>
          <w:lang w:eastAsia="en-GB"/>
        </w:rPr>
        <w:t>LTE_36523_SelectionExpressions.ttcn</w:t>
      </w:r>
    </w:p>
    <w:p w14:paraId="0DCD8DB2" w14:textId="77777777" w:rsidR="00094667" w:rsidRDefault="00094667" w:rsidP="002E43C7">
      <w:pPr>
        <w:pStyle w:val="TAL"/>
      </w:pPr>
    </w:p>
    <w:p w14:paraId="713B13EC" w14:textId="77777777" w:rsidR="00094667" w:rsidRPr="0082383D" w:rsidRDefault="00094667" w:rsidP="00094667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4667" w:rsidRPr="00D268E5" w14:paraId="327C18B3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6E91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case(</w:t>
            </w:r>
            <w:r w:rsidRPr="003C0F9E">
              <w:rPr>
                <w:rFonts w:ascii="Courier New" w:hAnsi="Courier New" w:cs="Courier New"/>
                <w:color w:val="000000"/>
                <w:sz w:val="20"/>
                <w:highlight w:val="cyan"/>
                <w:lang w:eastAsia="de-DE"/>
              </w:rPr>
              <w:t>C259h</w:t>
            </w: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) {</w:t>
            </w:r>
          </w:p>
          <w:p w14:paraId="3CCAAE42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//C259h: UEs supporting (E-UTRA FDD or E-UTRA TDD) and Intra-band contiguous Carrier Aggregation and Feature Group Indicator 13 and Feature Group Indicator 25 and SC-PTM and MBMS reception via SC-PTM on configured cell</w:t>
            </w:r>
          </w:p>
          <w:p w14:paraId="468BDDF0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if (v_FrequencyBandIsFDD) {        //@sic R5-168609, R5-168641 sic@</w:t>
            </w:r>
          </w:p>
          <w:p w14:paraId="7ECE105B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 v_ApplCond := pc_eFDD and pc_DL_intraBand_ContCaBWclassB and pc_FeatrGrp_13_F and pc_FeatrGrp_25_F and pc_SCPTM and pc_scptm_SCell;</w:t>
            </w:r>
          </w:p>
          <w:p w14:paraId="425680E6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} else {</w:t>
            </w:r>
          </w:p>
          <w:p w14:paraId="0B9BCB8E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 v_ApplCond := pc_eTDD and pc_DL_intraBand_ContCaBWclassB and pc_FeatrGrp_13_T and pc_FeatrGrp_25_T and pc_SCPTM and pc_scptm_SCell;</w:t>
            </w:r>
          </w:p>
          <w:p w14:paraId="72DCAB73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}</w:t>
            </w:r>
          </w:p>
          <w:p w14:paraId="5930716C" w14:textId="26571FB9" w:rsidR="00094667" w:rsidRPr="0082383D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}</w:t>
            </w:r>
          </w:p>
        </w:tc>
      </w:tr>
    </w:tbl>
    <w:p w14:paraId="5DCC5B0D" w14:textId="77777777" w:rsidR="00094667" w:rsidRDefault="00094667" w:rsidP="00094667">
      <w:pPr>
        <w:spacing w:after="0"/>
        <w:rPr>
          <w:rFonts w:ascii="Arial" w:hAnsi="Arial"/>
          <w:b/>
          <w:lang w:eastAsia="en-GB"/>
        </w:rPr>
      </w:pPr>
    </w:p>
    <w:p w14:paraId="03CDDB44" w14:textId="77777777" w:rsidR="00094667" w:rsidRPr="0082383D" w:rsidRDefault="00094667" w:rsidP="000946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4667" w:rsidRPr="00D268E5" w14:paraId="6739C499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E9CF" w14:textId="4438B355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case(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C259hF_C259hT</w:t>
            </w: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) {</w:t>
            </w:r>
          </w:p>
          <w:p w14:paraId="47948024" w14:textId="379642AD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</w:t>
            </w:r>
            <w:r w:rsidRPr="003C0F9E">
              <w:rPr>
                <w:rFonts w:ascii="Courier New" w:hAnsi="Courier New" w:cs="Courier New"/>
                <w:color w:val="000000"/>
                <w:sz w:val="20"/>
                <w:highlight w:val="cyan"/>
                <w:lang w:eastAsia="de-DE"/>
              </w:rPr>
              <w:t>//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C259hF_C259hT</w:t>
            </w: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: UEs supporting (E-UTRA FDD or E-UTRA TDD) and Intra-band contiguous Carrier Aggregation and Feature Group Indicator 13 and Feature Group Indicator 25 and SC-PTM and MBMS reception via SC-PTM on configured cell</w:t>
            </w:r>
          </w:p>
          <w:p w14:paraId="2704CC08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if (v_FrequencyBandIsFDD) {        //@sic R5-168609, R5-168641 sic@</w:t>
            </w:r>
          </w:p>
          <w:p w14:paraId="7E141868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 v_ApplCond := pc_eFDD and pc_DL_intraBand_ContCaBWclassB and pc_FeatrGrp_13_F and pc_FeatrGrp_25_F and pc_SCPTM and pc_scptm_SCell;</w:t>
            </w:r>
          </w:p>
          <w:p w14:paraId="63F95540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} else {</w:t>
            </w:r>
          </w:p>
          <w:p w14:paraId="6F4861AC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 v_ApplCond := pc_eTDD and pc_DL_intraBand_ContCaBWclassB and pc_FeatrGrp_13_T and pc_FeatrGrp_25_T and pc_SCPTM and pc_scptm_SCell;</w:t>
            </w:r>
          </w:p>
          <w:p w14:paraId="46D7F321" w14:textId="77777777" w:rsidR="00094667" w:rsidRPr="00094667" w:rsidRDefault="00094667" w:rsidP="00094667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}</w:t>
            </w:r>
          </w:p>
          <w:p w14:paraId="34E59960" w14:textId="65970557" w:rsidR="00094667" w:rsidRPr="0082383D" w:rsidRDefault="00094667" w:rsidP="000946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466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</w:tc>
      </w:tr>
    </w:tbl>
    <w:p w14:paraId="2E3821C9" w14:textId="77777777" w:rsidR="00094667" w:rsidRDefault="00094667" w:rsidP="00094667">
      <w:pPr>
        <w:pStyle w:val="TAL"/>
      </w:pPr>
    </w:p>
    <w:p w14:paraId="77C83085" w14:textId="77777777" w:rsidR="00094667" w:rsidRDefault="00094667" w:rsidP="00094667">
      <w:pPr>
        <w:pStyle w:val="TAL"/>
      </w:pPr>
    </w:p>
    <w:p w14:paraId="121F497F" w14:textId="0DD9CA80" w:rsidR="002E43C7" w:rsidRPr="009F089C" w:rsidRDefault="00AA0021" w:rsidP="009F089C">
      <w:pPr>
        <w:rPr>
          <w:rFonts w:ascii="Arial" w:eastAsia="SimSun" w:hAnsi="Arial" w:cs="Arial"/>
        </w:rPr>
      </w:pPr>
      <w:r w:rsidRPr="009F089C">
        <w:rPr>
          <w:rFonts w:ascii="Arial" w:eastAsia="SimSun" w:hAnsi="Arial" w:cs="Arial"/>
        </w:rPr>
        <w:t xml:space="preserve">Special case </w:t>
      </w:r>
      <w:r w:rsidR="00DE6AE1" w:rsidRPr="009F089C">
        <w:rPr>
          <w:rFonts w:ascii="Arial" w:eastAsia="SimSun" w:hAnsi="Arial" w:cs="Arial"/>
        </w:rPr>
        <w:t xml:space="preserve">grouping </w:t>
      </w:r>
      <w:r w:rsidRPr="009F089C">
        <w:rPr>
          <w:rFonts w:ascii="Arial" w:eastAsia="SimSun" w:hAnsi="Arial" w:cs="Arial"/>
        </w:rPr>
        <w:t>with 4 conditions under two numbers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39"/>
        <w:gridCol w:w="6095"/>
      </w:tblGrid>
      <w:tr w:rsidR="00B37F14" w14:paraId="2D436BC6" w14:textId="77777777" w:rsidTr="00337C5D">
        <w:trPr>
          <w:trHeight w:val="211"/>
          <w:tblHeader/>
        </w:trPr>
        <w:tc>
          <w:tcPr>
            <w:tcW w:w="3539" w:type="dxa"/>
            <w:shd w:val="clear" w:color="auto" w:fill="auto"/>
            <w:vAlign w:val="center"/>
          </w:tcPr>
          <w:p w14:paraId="5D316A73" w14:textId="7E08B644" w:rsidR="00B37F14" w:rsidRDefault="00A21BFF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3" w:name="_Toc117256361"/>
            <w:r>
              <w:rPr>
                <w:rFonts w:ascii="Arial" w:hAnsi="Arial"/>
                <w:b/>
                <w:sz w:val="18"/>
              </w:rPr>
              <w:t>Current condition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BCDB271" w14:textId="77D5FBD4" w:rsidR="00B37F14" w:rsidRDefault="00A21BFF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Merged condition in </w:t>
            </w:r>
            <w:r w:rsidR="00B37F14" w:rsidRPr="00B37F14">
              <w:rPr>
                <w:rFonts w:ascii="Arial" w:hAnsi="Arial"/>
                <w:b/>
                <w:sz w:val="18"/>
              </w:rPr>
              <w:t>LTE_36523_SelectionExpressions.ttcn</w:t>
            </w:r>
          </w:p>
        </w:tc>
      </w:tr>
      <w:tr w:rsidR="00B37F14" w:rsidRPr="00DA0E5B" w14:paraId="12DAD6CB" w14:textId="77777777" w:rsidTr="00337C5D">
        <w:tc>
          <w:tcPr>
            <w:tcW w:w="3539" w:type="dxa"/>
            <w:shd w:val="clear" w:color="auto" w:fill="auto"/>
          </w:tcPr>
          <w:p w14:paraId="0E8A52CA" w14:textId="77777777" w:rsidR="00B37F14" w:rsidRPr="00DA0E5B" w:rsidRDefault="00B37F14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7FFA">
              <w:rPr>
                <w:rFonts w:ascii="Arial" w:hAnsi="Arial"/>
                <w:sz w:val="18"/>
              </w:rPr>
              <w:t>C40_C206</w:t>
            </w:r>
          </w:p>
        </w:tc>
        <w:tc>
          <w:tcPr>
            <w:tcW w:w="6095" w:type="dxa"/>
            <w:shd w:val="clear" w:color="auto" w:fill="auto"/>
          </w:tcPr>
          <w:p w14:paraId="6B96CA46" w14:textId="77777777" w:rsidR="00B37F14" w:rsidRPr="00DA0E5B" w:rsidRDefault="00B37F14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7FFA">
              <w:rPr>
                <w:rFonts w:ascii="Arial" w:hAnsi="Arial"/>
                <w:sz w:val="18"/>
              </w:rPr>
              <w:t>C40F_C40T_C206F_C206T</w:t>
            </w:r>
          </w:p>
        </w:tc>
      </w:tr>
    </w:tbl>
    <w:p w14:paraId="55FA3BEA" w14:textId="77777777" w:rsidR="00944F72" w:rsidRDefault="00944F72" w:rsidP="00BE0A26">
      <w:pPr>
        <w:rPr>
          <w:lang w:eastAsia="en-GB"/>
        </w:rPr>
      </w:pPr>
    </w:p>
    <w:p w14:paraId="37A8CF94" w14:textId="4B30788C" w:rsidR="00180535" w:rsidRPr="00944F72" w:rsidRDefault="007B17D1" w:rsidP="007B17D1">
      <w:pPr>
        <w:pStyle w:val="ListParagraph"/>
        <w:numPr>
          <w:ilvl w:val="0"/>
          <w:numId w:val="7"/>
        </w:numPr>
        <w:rPr>
          <w:lang w:eastAsia="en-GB"/>
        </w:rPr>
      </w:pPr>
      <w:r w:rsidRPr="00C72CED">
        <w:rPr>
          <w:lang w:eastAsia="en-GB"/>
        </w:rPr>
        <w:t xml:space="preserve">in </w:t>
      </w:r>
      <w:r>
        <w:rPr>
          <w:lang w:eastAsia="en-GB"/>
        </w:rPr>
        <w:t xml:space="preserve">module </w:t>
      </w:r>
      <w:r w:rsidRPr="00C72CED">
        <w:rPr>
          <w:lang w:eastAsia="en-GB"/>
        </w:rPr>
        <w:t>LTE_</w:t>
      </w:r>
      <w:r>
        <w:rPr>
          <w:lang w:eastAsia="en-GB"/>
        </w:rPr>
        <w:t>IRAT</w:t>
      </w:r>
      <w:r w:rsidRPr="00C72CED">
        <w:rPr>
          <w:lang w:eastAsia="en-GB"/>
        </w:rPr>
        <w:t>_Testsuite.ttcn</w:t>
      </w:r>
    </w:p>
    <w:p w14:paraId="75C19351" w14:textId="792265D0" w:rsidR="007B17D1" w:rsidRPr="0082383D" w:rsidRDefault="007B17D1" w:rsidP="007B17D1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B17D1" w:rsidRPr="00D268E5" w14:paraId="4B928A24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9425" w14:textId="37B9E203" w:rsidR="007B17D1" w:rsidRPr="00BE13A1" w:rsidRDefault="007B17D1" w:rsidP="00AC35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17D1">
              <w:rPr>
                <w:rFonts w:ascii="Courier New" w:hAnsi="Courier New" w:cs="Courier New"/>
                <w:color w:val="000000"/>
                <w:lang w:eastAsia="de-DE"/>
              </w:rPr>
              <w:t>if (f_EUTRA_ExecutionGuideline("TC_8_3_3_3") and f_SelectionExpr(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C40_C206</w:t>
            </w:r>
            <w:r w:rsidRPr="007B17D1">
              <w:rPr>
                <w:rFonts w:ascii="Courier New" w:hAnsi="Courier New" w:cs="Courier New"/>
                <w:color w:val="000000"/>
                <w:lang w:eastAsia="de-DE"/>
              </w:rPr>
              <w:t>))    { execute(TC_8_3_3_3()); }</w:t>
            </w:r>
          </w:p>
          <w:p w14:paraId="3B6923E3" w14:textId="77777777" w:rsidR="007B17D1" w:rsidRPr="0082383D" w:rsidRDefault="007B17D1" w:rsidP="00AC35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FCA5647" w14:textId="77777777" w:rsidR="007B17D1" w:rsidRDefault="007B17D1" w:rsidP="007B17D1">
      <w:pPr>
        <w:spacing w:after="0"/>
        <w:rPr>
          <w:rFonts w:ascii="Arial" w:hAnsi="Arial"/>
          <w:b/>
          <w:lang w:eastAsia="en-GB"/>
        </w:rPr>
      </w:pPr>
    </w:p>
    <w:p w14:paraId="205CBB69" w14:textId="77777777" w:rsidR="007B17D1" w:rsidRPr="0082383D" w:rsidRDefault="007B17D1" w:rsidP="007B17D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B17D1" w:rsidRPr="00D268E5" w14:paraId="1F348529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E45D" w14:textId="34EF9726" w:rsidR="007B17D1" w:rsidRPr="00BE13A1" w:rsidRDefault="007B17D1" w:rsidP="007B17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17D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if (f_EUTRA_ExecutionGuideline("TC_8_3_3_3") and f_SelectionExpr(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C40F_C40T_C206F_C206T</w:t>
            </w:r>
            <w:r w:rsidRPr="007B17D1">
              <w:rPr>
                <w:rFonts w:ascii="Courier New" w:hAnsi="Courier New" w:cs="Courier New"/>
                <w:color w:val="000000"/>
                <w:lang w:eastAsia="de-DE"/>
              </w:rPr>
              <w:t>))    { execute(TC_8_3_3_3()); }</w:t>
            </w:r>
          </w:p>
          <w:p w14:paraId="12353B66" w14:textId="77777777" w:rsidR="007B17D1" w:rsidRPr="0082383D" w:rsidRDefault="007B17D1" w:rsidP="00AC35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CE525D9" w14:textId="77777777" w:rsidR="007B17D1" w:rsidRDefault="007B17D1" w:rsidP="007B17D1">
      <w:pPr>
        <w:pStyle w:val="TAL"/>
      </w:pPr>
    </w:p>
    <w:p w14:paraId="3DE9D943" w14:textId="77777777" w:rsidR="007B17D1" w:rsidRDefault="007B17D1" w:rsidP="007B17D1">
      <w:pPr>
        <w:pStyle w:val="TAL"/>
      </w:pPr>
    </w:p>
    <w:p w14:paraId="4F40BA9A" w14:textId="77777777" w:rsidR="007B17D1" w:rsidRPr="00167E40" w:rsidRDefault="007B17D1" w:rsidP="007B17D1">
      <w:pPr>
        <w:pStyle w:val="ListParagraph"/>
        <w:numPr>
          <w:ilvl w:val="0"/>
          <w:numId w:val="7"/>
        </w:numPr>
        <w:spacing w:after="0"/>
        <w:rPr>
          <w:rFonts w:ascii="Arial" w:hAnsi="Arial"/>
          <w:bCs/>
          <w:lang w:eastAsia="en-GB"/>
        </w:rPr>
      </w:pPr>
      <w:r w:rsidRPr="00C72CED">
        <w:rPr>
          <w:rFonts w:ascii="Arial" w:hAnsi="Arial"/>
          <w:bCs/>
          <w:lang w:eastAsia="en-GB"/>
        </w:rPr>
        <w:t xml:space="preserve">in </w:t>
      </w:r>
      <w:r>
        <w:rPr>
          <w:rFonts w:ascii="Arial" w:hAnsi="Arial"/>
          <w:bCs/>
          <w:lang w:eastAsia="en-GB"/>
        </w:rPr>
        <w:t xml:space="preserve">module </w:t>
      </w:r>
      <w:r w:rsidRPr="00C72CED">
        <w:rPr>
          <w:rFonts w:ascii="Arial" w:hAnsi="Arial"/>
          <w:bCs/>
          <w:lang w:eastAsia="en-GB"/>
        </w:rPr>
        <w:t>LTE_36523_SelectionExpressions.ttcn</w:t>
      </w:r>
    </w:p>
    <w:p w14:paraId="014388EE" w14:textId="77777777" w:rsidR="007B17D1" w:rsidRDefault="007B17D1" w:rsidP="007B17D1">
      <w:pPr>
        <w:pStyle w:val="TAL"/>
      </w:pPr>
    </w:p>
    <w:p w14:paraId="16E8C3EB" w14:textId="77777777" w:rsidR="007B17D1" w:rsidRPr="0082383D" w:rsidRDefault="007B17D1" w:rsidP="007B17D1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B17D1" w:rsidRPr="00D268E5" w14:paraId="2FDF79CD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D2E8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case(</w:t>
            </w:r>
            <w:r w:rsidRPr="003C0F9E">
              <w:rPr>
                <w:rFonts w:ascii="Courier New" w:hAnsi="Courier New" w:cs="Courier New"/>
                <w:color w:val="000000"/>
                <w:sz w:val="20"/>
                <w:highlight w:val="cyan"/>
                <w:lang w:eastAsia="de-DE"/>
              </w:rPr>
              <w:t>C40_C206</w:t>
            </w: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){</w:t>
            </w:r>
          </w:p>
          <w:p w14:paraId="0DFAEFEB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//</w:t>
            </w:r>
            <w:r w:rsidRPr="003C0F9E">
              <w:rPr>
                <w:rFonts w:ascii="Courier New" w:hAnsi="Courier New" w:cs="Courier New"/>
                <w:color w:val="000000"/>
                <w:sz w:val="20"/>
                <w:highlight w:val="cyan"/>
                <w:lang w:eastAsia="de-DE"/>
              </w:rPr>
              <w:t>C40_C206</w:t>
            </w: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: UEs supporting (E-UTRA FDD or E-UTRA TDD) and GERAN and Feature Group Indicator 5 and Feature Group Indicator 19 and Feature Group Indicator 23</w:t>
            </w:r>
          </w:p>
          <w:p w14:paraId="6ED2B17B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// or UEs supporting E-UTRA and GERAN and Feature Group Indicator 5 and Feature Group Indicator 34 and Feature Group Indicator 23</w:t>
            </w:r>
          </w:p>
          <w:p w14:paraId="23EFB4D8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if (v_FrequencyBandIsFDD) {        //@sic R5-150557 sic@</w:t>
            </w:r>
          </w:p>
          <w:p w14:paraId="3DF9915E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 v_ApplCond := pc_eFDD and (pc_GERAN and pc_FeatrGrp_5_F and pc_FeatrGrp_19_F and pc_FeatrGrp_23_F) or (pc_GERAN and pc_FeatrGrp_5_F and pc_FeatrGrp_34_F and pc_FeatrGrp_23_F); //@sic R5-168641 sic@</w:t>
            </w:r>
          </w:p>
          <w:p w14:paraId="2A4AA741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} else {</w:t>
            </w:r>
          </w:p>
          <w:p w14:paraId="0CFF35DE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 v_ApplCond := pc_eTDD and (pc_GERAN and pc_FeatrGrp_5_T and pc_FeatrGrp_19_T and pc_FeatrGrp_23_T) or (pc_GERAN and pc_FeatrGrp_5_T and pc_FeatrGrp_34_T and pc_FeatrGrp_23_T); //@sic R5-168641 sic@</w:t>
            </w:r>
          </w:p>
          <w:p w14:paraId="35C2438A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}</w:t>
            </w:r>
          </w:p>
          <w:p w14:paraId="7D39DCFB" w14:textId="78A5E051" w:rsidR="007B17D1" w:rsidRPr="0082383D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}</w:t>
            </w:r>
          </w:p>
        </w:tc>
      </w:tr>
    </w:tbl>
    <w:p w14:paraId="2B50879D" w14:textId="77777777" w:rsidR="007B17D1" w:rsidRDefault="007B17D1" w:rsidP="007B17D1">
      <w:pPr>
        <w:spacing w:after="0"/>
        <w:rPr>
          <w:rFonts w:ascii="Arial" w:hAnsi="Arial"/>
          <w:b/>
          <w:lang w:eastAsia="en-GB"/>
        </w:rPr>
      </w:pPr>
    </w:p>
    <w:p w14:paraId="4B6F5937" w14:textId="77777777" w:rsidR="007B17D1" w:rsidRPr="0082383D" w:rsidRDefault="007B17D1" w:rsidP="007B17D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B17D1" w:rsidRPr="00D268E5" w14:paraId="7DCF6194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3266" w14:textId="3C504C75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case(</w:t>
            </w:r>
            <w:r w:rsidRPr="003C0F9E">
              <w:rPr>
                <w:rFonts w:ascii="Courier New" w:hAnsi="Courier New" w:cs="Courier New"/>
                <w:color w:val="000000"/>
                <w:sz w:val="20"/>
                <w:highlight w:val="cyan"/>
                <w:lang w:eastAsia="de-DE"/>
              </w:rPr>
              <w:t>C40F_C40T_C206F_C206T</w:t>
            </w: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){</w:t>
            </w:r>
          </w:p>
          <w:p w14:paraId="4AD259A2" w14:textId="15C95C72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//</w:t>
            </w:r>
            <w:r w:rsidRPr="003C0F9E">
              <w:rPr>
                <w:rFonts w:ascii="Courier New" w:hAnsi="Courier New" w:cs="Courier New"/>
                <w:color w:val="000000"/>
                <w:sz w:val="20"/>
                <w:highlight w:val="cyan"/>
                <w:lang w:eastAsia="de-DE"/>
              </w:rPr>
              <w:t xml:space="preserve"> C40F_C40T_C206F_C206T</w:t>
            </w: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>: UEs supporting (E-UTRA FDD or E-UTRA TDD) and GERAN and Feature Group Indicator 5 and Feature Group Indicator 19 and Feature Group Indicator 23</w:t>
            </w:r>
          </w:p>
          <w:p w14:paraId="02C568E2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// or UEs supporting E-UTRA and GERAN and Feature Group Indicator 5 and Feature Group Indicator 34 and Feature Group Indicator 23</w:t>
            </w:r>
          </w:p>
          <w:p w14:paraId="6A554F16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if (v_FrequencyBandIsFDD) {        //@sic R5-150557 sic@</w:t>
            </w:r>
          </w:p>
          <w:p w14:paraId="65C7E68B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 v_ApplCond := pc_eFDD and (pc_GERAN and pc_FeatrGrp_5_F and pc_FeatrGrp_19_F and pc_FeatrGrp_23_F) or (pc_GERAN and pc_FeatrGrp_5_F and pc_FeatrGrp_34_F and pc_FeatrGrp_23_F); //@sic R5-168641 sic@</w:t>
            </w:r>
          </w:p>
          <w:p w14:paraId="40E45463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} else {</w:t>
            </w:r>
          </w:p>
          <w:p w14:paraId="12863767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  v_ApplCond := pc_eTDD and (pc_GERAN and pc_FeatrGrp_5_T and pc_FeatrGrp_19_T and pc_FeatrGrp_23_T) or (pc_GERAN and pc_FeatrGrp_5_T and pc_FeatrGrp_34_T and pc_FeatrGrp_23_T); //@sic R5-168641 sic@</w:t>
            </w:r>
          </w:p>
          <w:p w14:paraId="4208314D" w14:textId="77777777" w:rsidR="00EC0708" w:rsidRPr="00EC0708" w:rsidRDefault="00EC0708" w:rsidP="00EC0708">
            <w:pPr>
              <w:pStyle w:val="TAL"/>
              <w:rPr>
                <w:rFonts w:ascii="Courier New" w:hAnsi="Courier New" w:cs="Courier New"/>
                <w:color w:val="000000"/>
                <w:sz w:val="2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sz w:val="20"/>
                <w:lang w:eastAsia="de-DE"/>
              </w:rPr>
              <w:t xml:space="preserve">        }</w:t>
            </w:r>
          </w:p>
          <w:p w14:paraId="5747F002" w14:textId="4F582A5E" w:rsidR="007B17D1" w:rsidRPr="0082383D" w:rsidRDefault="00EC0708" w:rsidP="00EC07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070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</w:tc>
      </w:tr>
    </w:tbl>
    <w:p w14:paraId="17DF5757" w14:textId="77777777" w:rsidR="007B17D1" w:rsidRDefault="007B17D1" w:rsidP="007B17D1">
      <w:pPr>
        <w:pStyle w:val="TAL"/>
      </w:pPr>
    </w:p>
    <w:p w14:paraId="75E31642" w14:textId="77777777" w:rsidR="007B17D1" w:rsidRDefault="007B17D1" w:rsidP="00485134">
      <w:pPr>
        <w:rPr>
          <w:rFonts w:eastAsia="SimSun"/>
          <w:shd w:val="clear" w:color="auto" w:fill="FFFFFF"/>
        </w:rPr>
      </w:pPr>
    </w:p>
    <w:p w14:paraId="6793AB8D" w14:textId="77777777" w:rsidR="00485134" w:rsidRDefault="00485134" w:rsidP="00485134">
      <w:pPr>
        <w:rPr>
          <w:rFonts w:eastAsia="SimSun"/>
        </w:rPr>
      </w:pPr>
    </w:p>
    <w:p w14:paraId="703E1972" w14:textId="77777777" w:rsidR="00485134" w:rsidRDefault="00485134" w:rsidP="00485134">
      <w:pPr>
        <w:rPr>
          <w:rFonts w:eastAsia="SimSun"/>
        </w:rPr>
      </w:pPr>
    </w:p>
    <w:p w14:paraId="0A7E1722" w14:textId="77777777" w:rsidR="00485134" w:rsidRDefault="00485134" w:rsidP="00485134">
      <w:pPr>
        <w:rPr>
          <w:rFonts w:eastAsia="SimSun"/>
        </w:rPr>
      </w:pPr>
    </w:p>
    <w:p w14:paraId="22B60111" w14:textId="77777777" w:rsidR="000B482E" w:rsidRPr="00485134" w:rsidRDefault="000B482E" w:rsidP="00485134">
      <w:pPr>
        <w:rPr>
          <w:rFonts w:eastAsia="SimSun"/>
        </w:rPr>
      </w:pPr>
    </w:p>
    <w:p w14:paraId="6984295F" w14:textId="77777777" w:rsidR="00BC21E5" w:rsidRDefault="00BC21E5">
      <w:pPr>
        <w:spacing w:after="0"/>
        <w:rPr>
          <w:rFonts w:eastAsia="SimSun"/>
          <w:shd w:val="clear" w:color="auto" w:fill="FFFFFF"/>
        </w:rPr>
      </w:pPr>
      <w:r>
        <w:rPr>
          <w:rFonts w:eastAsia="SimSun"/>
          <w:shd w:val="clear" w:color="auto" w:fill="FFFFFF"/>
        </w:rPr>
        <w:br w:type="page"/>
      </w:r>
    </w:p>
    <w:p w14:paraId="011E20BF" w14:textId="5AB37B23" w:rsidR="002E43C7" w:rsidRDefault="006A5678" w:rsidP="007B17D1">
      <w:pPr>
        <w:pStyle w:val="Heading2"/>
        <w:rPr>
          <w:rFonts w:eastAsia="SimSun"/>
          <w:shd w:val="clear" w:color="auto" w:fill="FFFFFF"/>
        </w:rPr>
      </w:pPr>
      <w:bookmarkStart w:id="14" w:name="_Toc144725616"/>
      <w:r>
        <w:rPr>
          <w:rFonts w:eastAsia="SimSun"/>
          <w:shd w:val="clear" w:color="auto" w:fill="FFFFFF"/>
        </w:rPr>
        <w:lastRenderedPageBreak/>
        <w:t>1.2</w:t>
      </w:r>
      <w:r>
        <w:rPr>
          <w:rFonts w:eastAsia="SimSun"/>
          <w:shd w:val="clear" w:color="auto" w:fill="FFFFFF"/>
        </w:rPr>
        <w:tab/>
      </w:r>
      <w:bookmarkEnd w:id="13"/>
      <w:r w:rsidR="00A2716B">
        <w:rPr>
          <w:rFonts w:eastAsia="SimSun"/>
          <w:shd w:val="clear" w:color="auto" w:fill="FFFFFF"/>
        </w:rPr>
        <w:t>On NBIOT Test Suite</w:t>
      </w:r>
      <w:bookmarkEnd w:id="14"/>
    </w:p>
    <w:p w14:paraId="470E55E2" w14:textId="4061CB0A" w:rsidR="008C3C09" w:rsidRDefault="008C3C09" w:rsidP="008C3C09">
      <w:pPr>
        <w:pStyle w:val="CRCoverPage"/>
        <w:spacing w:after="0"/>
      </w:pPr>
      <w:r>
        <w:t xml:space="preserve">The </w:t>
      </w:r>
      <w:r w:rsidRPr="00B37F14">
        <w:rPr>
          <w:rFonts w:cs="Arial"/>
          <w:noProof/>
        </w:rPr>
        <w:t>following</w:t>
      </w:r>
      <w:r>
        <w:rPr>
          <w:rFonts w:cs="Arial"/>
          <w:noProof/>
        </w:rPr>
        <w:t xml:space="preserve"> conditions set in NBIOT_Testsuite.ttcn shall be updated to its value specified in Prose as shown below</w:t>
      </w:r>
      <w:r w:rsidR="002950AA">
        <w:t>.</w:t>
      </w:r>
    </w:p>
    <w:p w14:paraId="424FECDE" w14:textId="77777777" w:rsidR="002950AA" w:rsidRDefault="002950AA" w:rsidP="008C3C09">
      <w:pPr>
        <w:pStyle w:val="CRCoverPage"/>
        <w:spacing w:after="0"/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5"/>
        <w:gridCol w:w="1898"/>
        <w:gridCol w:w="1559"/>
        <w:gridCol w:w="1264"/>
        <w:gridCol w:w="2134"/>
      </w:tblGrid>
      <w:tr w:rsidR="008C3C09" w:rsidRPr="00DA0E5B" w14:paraId="28812DBD" w14:textId="77777777" w:rsidTr="008C3C09">
        <w:trPr>
          <w:trHeight w:val="212"/>
          <w:tblHeader/>
        </w:trPr>
        <w:tc>
          <w:tcPr>
            <w:tcW w:w="1645" w:type="dxa"/>
            <w:tcBorders>
              <w:bottom w:val="nil"/>
            </w:tcBorders>
          </w:tcPr>
          <w:p w14:paraId="536E4DA0" w14:textId="77777777" w:rsidR="008C3C09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Testsuite</w:t>
            </w:r>
          </w:p>
        </w:tc>
        <w:tc>
          <w:tcPr>
            <w:tcW w:w="1898" w:type="dxa"/>
            <w:tcBorders>
              <w:bottom w:val="nil"/>
            </w:tcBorders>
          </w:tcPr>
          <w:p w14:paraId="49A4C82B" w14:textId="77777777" w:rsidR="008C3C09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19FF9AE" w14:textId="77777777" w:rsidR="008C3C09" w:rsidRPr="00DA0E5B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</w:t>
            </w:r>
          </w:p>
        </w:tc>
        <w:tc>
          <w:tcPr>
            <w:tcW w:w="3398" w:type="dxa"/>
            <w:gridSpan w:val="2"/>
            <w:shd w:val="clear" w:color="auto" w:fill="auto"/>
            <w:vAlign w:val="center"/>
          </w:tcPr>
          <w:p w14:paraId="013A5CCF" w14:textId="77777777" w:rsidR="008C3C09" w:rsidRPr="00DA0E5B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C3C09" w14:paraId="42425DE5" w14:textId="77777777" w:rsidTr="008C3C09">
        <w:trPr>
          <w:trHeight w:val="211"/>
          <w:tblHeader/>
        </w:trPr>
        <w:tc>
          <w:tcPr>
            <w:tcW w:w="1645" w:type="dxa"/>
            <w:tcBorders>
              <w:top w:val="nil"/>
            </w:tcBorders>
          </w:tcPr>
          <w:p w14:paraId="7EC46B1F" w14:textId="77777777" w:rsidR="008C3C09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98" w:type="dxa"/>
            <w:tcBorders>
              <w:top w:val="nil"/>
            </w:tcBorders>
          </w:tcPr>
          <w:p w14:paraId="504E7EB2" w14:textId="77777777" w:rsidR="008C3C09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E5F4502" w14:textId="77777777" w:rsidR="008C3C09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7E74F77" w14:textId="77777777" w:rsidR="008C3C09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Prose</w:t>
            </w:r>
          </w:p>
        </w:tc>
        <w:tc>
          <w:tcPr>
            <w:tcW w:w="2134" w:type="dxa"/>
            <w:shd w:val="clear" w:color="auto" w:fill="auto"/>
            <w:vAlign w:val="center"/>
          </w:tcPr>
          <w:p w14:paraId="5FE07E3E" w14:textId="0886CA7E" w:rsidR="008C3C09" w:rsidRDefault="008C3C09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NBIOT_Testsuite.ttcn</w:t>
            </w:r>
          </w:p>
        </w:tc>
      </w:tr>
      <w:tr w:rsidR="008C3C09" w:rsidRPr="00DA0E5B" w14:paraId="038988A5" w14:textId="77777777" w:rsidTr="008C3C09">
        <w:tc>
          <w:tcPr>
            <w:tcW w:w="1645" w:type="dxa"/>
          </w:tcPr>
          <w:p w14:paraId="74B5997E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NBIOT</w:t>
            </w:r>
          </w:p>
        </w:tc>
        <w:tc>
          <w:tcPr>
            <w:tcW w:w="1898" w:type="dxa"/>
          </w:tcPr>
          <w:p w14:paraId="75CE74E0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0C66AA31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0B49">
              <w:rPr>
                <w:rFonts w:ascii="Arial" w:hAnsi="Arial"/>
                <w:sz w:val="18"/>
              </w:rPr>
              <w:t>TC_22_4_1</w:t>
            </w:r>
          </w:p>
        </w:tc>
        <w:tc>
          <w:tcPr>
            <w:tcW w:w="1264" w:type="dxa"/>
            <w:shd w:val="clear" w:color="auto" w:fill="auto"/>
          </w:tcPr>
          <w:p w14:paraId="599BD42B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C273</w:t>
            </w:r>
          </w:p>
        </w:tc>
        <w:tc>
          <w:tcPr>
            <w:tcW w:w="2134" w:type="dxa"/>
            <w:shd w:val="clear" w:color="auto" w:fill="auto"/>
          </w:tcPr>
          <w:p w14:paraId="4A276291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C266</w:t>
            </w:r>
          </w:p>
        </w:tc>
      </w:tr>
      <w:tr w:rsidR="008C3C09" w:rsidRPr="00DA0E5B" w14:paraId="3B00DEAC" w14:textId="77777777" w:rsidTr="008C3C09">
        <w:tc>
          <w:tcPr>
            <w:tcW w:w="1645" w:type="dxa"/>
          </w:tcPr>
          <w:p w14:paraId="4E4BDC9C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NBIOT</w:t>
            </w:r>
          </w:p>
        </w:tc>
        <w:tc>
          <w:tcPr>
            <w:tcW w:w="1898" w:type="dxa"/>
          </w:tcPr>
          <w:p w14:paraId="4F5B2F21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782BD263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2906">
              <w:rPr>
                <w:rFonts w:ascii="Arial" w:hAnsi="Arial"/>
                <w:sz w:val="18"/>
              </w:rPr>
              <w:t>TC_22_4_24</w:t>
            </w:r>
          </w:p>
        </w:tc>
        <w:tc>
          <w:tcPr>
            <w:tcW w:w="1264" w:type="dxa"/>
            <w:shd w:val="clear" w:color="auto" w:fill="auto"/>
          </w:tcPr>
          <w:p w14:paraId="44331228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1806">
              <w:rPr>
                <w:rFonts w:ascii="Arial" w:hAnsi="Arial"/>
                <w:sz w:val="18"/>
              </w:rPr>
              <w:t>C349_C403</w:t>
            </w:r>
          </w:p>
        </w:tc>
        <w:tc>
          <w:tcPr>
            <w:tcW w:w="2134" w:type="dxa"/>
            <w:shd w:val="clear" w:color="auto" w:fill="auto"/>
          </w:tcPr>
          <w:p w14:paraId="764C5B79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51806">
              <w:rPr>
                <w:rFonts w:ascii="Arial" w:hAnsi="Arial"/>
                <w:sz w:val="18"/>
              </w:rPr>
              <w:t>C349</w:t>
            </w:r>
          </w:p>
        </w:tc>
      </w:tr>
      <w:tr w:rsidR="008C3C09" w:rsidRPr="00DA0E5B" w14:paraId="15900D11" w14:textId="77777777" w:rsidTr="008C3C09">
        <w:tc>
          <w:tcPr>
            <w:tcW w:w="1645" w:type="dxa"/>
          </w:tcPr>
          <w:p w14:paraId="2B6B4C8B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NBIOT</w:t>
            </w:r>
          </w:p>
        </w:tc>
        <w:tc>
          <w:tcPr>
            <w:tcW w:w="1898" w:type="dxa"/>
          </w:tcPr>
          <w:p w14:paraId="4E644517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4A13">
              <w:rPr>
                <w:rFonts w:ascii="Arial" w:hAnsi="Arial"/>
                <w:bCs/>
                <w:sz w:val="18"/>
              </w:rPr>
              <w:t>3</w:t>
            </w:r>
            <w:r>
              <w:rPr>
                <w:rFonts w:ascii="Arial" w:hAnsi="Arial"/>
                <w:bCs/>
                <w:sz w:val="18"/>
              </w:rPr>
              <w:t>6</w:t>
            </w:r>
            <w:r w:rsidRPr="00DA4A13">
              <w:rPr>
                <w:rFonts w:ascii="Arial" w:hAnsi="Arial"/>
                <w:bCs/>
                <w:sz w:val="18"/>
              </w:rPr>
              <w:t>523-2</w:t>
            </w:r>
            <w:r>
              <w:rPr>
                <w:rFonts w:ascii="Arial" w:hAnsi="Arial"/>
                <w:bCs/>
                <w:sz w:val="18"/>
              </w:rPr>
              <w:t xml:space="preserve"> </w:t>
            </w:r>
            <w:r w:rsidRPr="00056795">
              <w:rPr>
                <w:rFonts w:ascii="Arial" w:hAnsi="Arial"/>
                <w:bCs/>
                <w:sz w:val="18"/>
              </w:rPr>
              <w:t>Table 4.1</w:t>
            </w:r>
          </w:p>
        </w:tc>
        <w:tc>
          <w:tcPr>
            <w:tcW w:w="1559" w:type="dxa"/>
            <w:shd w:val="clear" w:color="auto" w:fill="auto"/>
            <w:noWrap/>
          </w:tcPr>
          <w:p w14:paraId="77BB5FF7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2906">
              <w:rPr>
                <w:rFonts w:ascii="Arial" w:hAnsi="Arial"/>
                <w:sz w:val="18"/>
              </w:rPr>
              <w:t>TC_22_5_20</w:t>
            </w:r>
          </w:p>
        </w:tc>
        <w:tc>
          <w:tcPr>
            <w:tcW w:w="1264" w:type="dxa"/>
            <w:shd w:val="clear" w:color="auto" w:fill="auto"/>
          </w:tcPr>
          <w:p w14:paraId="6A5D740C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7044">
              <w:rPr>
                <w:rFonts w:ascii="Arial" w:hAnsi="Arial"/>
                <w:sz w:val="18"/>
              </w:rPr>
              <w:t>C266</w:t>
            </w:r>
          </w:p>
        </w:tc>
        <w:tc>
          <w:tcPr>
            <w:tcW w:w="2134" w:type="dxa"/>
            <w:shd w:val="clear" w:color="auto" w:fill="auto"/>
          </w:tcPr>
          <w:p w14:paraId="1E39F12A" w14:textId="77777777" w:rsidR="008C3C09" w:rsidRPr="00DA0E5B" w:rsidRDefault="008C3C09" w:rsidP="00CC1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C341</w:t>
            </w:r>
          </w:p>
        </w:tc>
      </w:tr>
    </w:tbl>
    <w:p w14:paraId="68C9CD36" w14:textId="77777777" w:rsidR="001E41F3" w:rsidRDefault="001E41F3" w:rsidP="00B2333B">
      <w:pPr>
        <w:rPr>
          <w:noProof/>
        </w:rPr>
      </w:pPr>
    </w:p>
    <w:p w14:paraId="13CFABC5" w14:textId="160D353E" w:rsidR="000B482E" w:rsidRDefault="000B482E" w:rsidP="00B2333B">
      <w:pPr>
        <w:pStyle w:val="ListParagraph"/>
        <w:numPr>
          <w:ilvl w:val="0"/>
          <w:numId w:val="7"/>
        </w:numPr>
        <w:rPr>
          <w:lang w:eastAsia="en-GB"/>
        </w:rPr>
      </w:pPr>
      <w:r w:rsidRPr="00C72CED">
        <w:rPr>
          <w:lang w:eastAsia="en-GB"/>
        </w:rPr>
        <w:t xml:space="preserve">in </w:t>
      </w:r>
      <w:r>
        <w:rPr>
          <w:lang w:eastAsia="en-GB"/>
        </w:rPr>
        <w:t>module NBIOT</w:t>
      </w:r>
      <w:r w:rsidRPr="00C72CED">
        <w:rPr>
          <w:lang w:eastAsia="en-GB"/>
        </w:rPr>
        <w:t>_Testsuite.ttcn</w:t>
      </w:r>
    </w:p>
    <w:p w14:paraId="69F19C67" w14:textId="77777777" w:rsidR="009A6C20" w:rsidRPr="0082383D" w:rsidRDefault="009A6C20" w:rsidP="009A6C20">
      <w:pPr>
        <w:spacing w:after="0"/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A6C20" w:rsidRPr="00D268E5" w14:paraId="62532DBC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B38" w14:textId="77777777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1C866EBA" w14:textId="37889D46" w:rsidR="009A6C20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if (f_NBIOT_ExecutionGuideline("TC_22_4_1") and f_SelectionExpr(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C266</w:t>
            </w: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))         { execute(TC_22_4_1()); }</w:t>
            </w:r>
          </w:p>
          <w:p w14:paraId="349CEBD4" w14:textId="7819D8C5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51D8436B" w14:textId="5BC2DEF3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if (f_NBIOT_ExecutionGuideline("TC_22_4_24") and f_SelectionExpr(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C349</w:t>
            </w: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))        { execute(TC_22_4_24()); }</w:t>
            </w:r>
          </w:p>
          <w:p w14:paraId="24B3DB11" w14:textId="77777777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52409974" w14:textId="77777777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if (f_NBIOT_ExecutionGuideline("TC_22_5_20") and f_SelectionExpr(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C341</w:t>
            </w: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))        { execute(TC_22_5_20()); }</w:t>
            </w:r>
          </w:p>
          <w:p w14:paraId="1D265337" w14:textId="5D35AF05" w:rsidR="00765292" w:rsidRPr="0082383D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2C0E6D73" w14:textId="77777777" w:rsidR="009A6C20" w:rsidRDefault="009A6C20" w:rsidP="009A6C20">
      <w:pPr>
        <w:spacing w:after="0"/>
        <w:rPr>
          <w:rFonts w:ascii="Arial" w:hAnsi="Arial"/>
          <w:b/>
          <w:lang w:eastAsia="en-GB"/>
        </w:rPr>
      </w:pPr>
    </w:p>
    <w:p w14:paraId="40899AB0" w14:textId="77777777" w:rsidR="009A6C20" w:rsidRPr="0082383D" w:rsidRDefault="009A6C20" w:rsidP="009A6C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A6C20" w:rsidRPr="00D268E5" w14:paraId="1037BED4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8528" w14:textId="77777777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137FBACA" w14:textId="5AF10C4F" w:rsidR="009A6C20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if (f_NBIOT_ExecutionGuideline("TC_22_4_1") and f_SelectionExpr(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C2</w:t>
            </w:r>
            <w:r w:rsidR="00E314C5"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73</w:t>
            </w: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))         { execute(TC_22_4_1()); }</w:t>
            </w:r>
          </w:p>
          <w:p w14:paraId="400096E3" w14:textId="0613B2DF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304F332A" w14:textId="780C1AEC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if (f_NBIOT_ExecutionGuideline("TC_22_4_24") and f_SelectionExpr(</w:t>
            </w:r>
            <w:r w:rsidR="00E314C5"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C349_C403</w:t>
            </w: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))        { execute(TC_22_4_24()); }</w:t>
            </w:r>
          </w:p>
          <w:p w14:paraId="20ECDF35" w14:textId="77777777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328D87A6" w14:textId="61CB7397" w:rsidR="00765292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if (f_NBIOT_ExecutionGuideline("TC_22_5_20") and f_SelectionExpr(</w:t>
            </w:r>
            <w:r w:rsidR="00E314C5"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C266</w:t>
            </w:r>
            <w:r w:rsidRPr="00765292">
              <w:rPr>
                <w:rFonts w:ascii="Courier New" w:hAnsi="Courier New" w:cs="Courier New"/>
                <w:color w:val="000000"/>
                <w:lang w:eastAsia="de-DE"/>
              </w:rPr>
              <w:t>))        { execute(TC_22_5_20()); }</w:t>
            </w:r>
          </w:p>
          <w:p w14:paraId="70914602" w14:textId="763304DF" w:rsidR="00765292" w:rsidRPr="0082383D" w:rsidRDefault="00765292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4F5E32FD" w14:textId="77777777" w:rsidR="009A6C20" w:rsidRDefault="009A6C20" w:rsidP="00B2333B">
      <w:pPr>
        <w:rPr>
          <w:noProof/>
        </w:rPr>
      </w:pPr>
    </w:p>
    <w:p w14:paraId="67B7784E" w14:textId="0C6D24D5" w:rsidR="00CD2D91" w:rsidRDefault="00CD2D91" w:rsidP="00CD2D91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 w:rsidR="006D730F" w:rsidRPr="006D730F">
        <w:rPr>
          <w:rFonts w:ascii="Arial" w:hAnsi="Arial"/>
          <w:bCs/>
          <w:lang w:eastAsia="en-GB"/>
        </w:rPr>
        <w:t>NBIOT_36523_SelectionExpressions</w:t>
      </w:r>
      <w:r w:rsidRPr="00A15A19">
        <w:rPr>
          <w:rFonts w:ascii="Arial" w:hAnsi="Arial"/>
          <w:bCs/>
          <w:lang w:eastAsia="en-GB"/>
        </w:rPr>
        <w:t>.ttcn</w:t>
      </w:r>
    </w:p>
    <w:p w14:paraId="048F3AAE" w14:textId="3CE750D0" w:rsidR="00CD2D91" w:rsidRPr="0082383D" w:rsidRDefault="00CD2D91" w:rsidP="00CD2D9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Added</w:t>
      </w:r>
      <w:r w:rsidRPr="0082383D">
        <w:rPr>
          <w:rFonts w:ascii="Arial" w:hAnsi="Arial"/>
          <w:b/>
          <w:lang w:eastAsia="en-GB"/>
        </w:rPr>
        <w:t xml:space="preserve"> </w:t>
      </w:r>
      <w:r>
        <w:rPr>
          <w:rFonts w:ascii="Arial" w:hAnsi="Arial"/>
          <w:b/>
          <w:lang w:eastAsia="en-GB"/>
        </w:rPr>
        <w:t>condition</w:t>
      </w:r>
      <w:r w:rsidR="000F2CF5">
        <w:rPr>
          <w:rFonts w:ascii="Arial" w:hAnsi="Arial"/>
          <w:b/>
          <w:lang w:eastAsia="en-GB"/>
        </w:rPr>
        <w:t>s</w:t>
      </w:r>
      <w:r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D2D91" w:rsidRPr="00D268E5" w14:paraId="552D1B12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F342" w14:textId="77777777" w:rsidR="004700FD" w:rsidRDefault="004700FD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6F654C10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case(C272){</w:t>
            </w:r>
          </w:p>
          <w:p w14:paraId="1C23F5A7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//UEs supporting NB-IoT and ZUC algorithms</w:t>
            </w:r>
          </w:p>
          <w:p w14:paraId="2A93DA9D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(pc_NB_FDD or pc_NB_TDD) and pc_ZUC;</w:t>
            </w:r>
          </w:p>
          <w:p w14:paraId="053695CD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A1D8801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4700F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case(C273){</w:t>
            </w:r>
          </w:p>
          <w:p w14:paraId="79F7607B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//UEs supporting NB-IoT and Extended DRX</w:t>
            </w:r>
          </w:p>
          <w:p w14:paraId="223D51E3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v_ApplCond := ((pc_NB_FDD OR pc_NB_TDD) AND pc_edrx;</w:t>
            </w:r>
          </w:p>
          <w:p w14:paraId="257B270A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0957F9B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case(C275){</w:t>
            </w:r>
          </w:p>
          <w:p w14:paraId="024D100A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//UEs supporting NB-IoT and LAP and LAP override</w:t>
            </w:r>
          </w:p>
          <w:p w14:paraId="616D01FC" w14:textId="77777777" w:rsidR="004700FD" w:rsidRP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(pc_NB_FDD or pc_NB_TDD) and pc_LAP and pc_LAP_override;</w:t>
            </w:r>
          </w:p>
          <w:p w14:paraId="321EEDF6" w14:textId="77777777" w:rsidR="004700FD" w:rsidRDefault="004700FD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700F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E456A04" w14:textId="39349AAF" w:rsidR="00CD2D91" w:rsidRDefault="00CD2D91" w:rsidP="004700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120BAD3E" w14:textId="25CC6B84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case(C348) {</w:t>
            </w:r>
          </w:p>
          <w:p w14:paraId="6501ED07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//UEs supporting NB-IoT and NPRACH on non-anchor carrier</w:t>
            </w:r>
          </w:p>
          <w:p w14:paraId="15EF06A7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(pc_NB_FDD or pc_NB_TDD) and pc_NB_MultiCarrier_NPRACH;</w:t>
            </w:r>
          </w:p>
          <w:p w14:paraId="0DDEF7BB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DD28A37" w14:textId="77777777" w:rsidR="00CD2D91" w:rsidRPr="003C0F9E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case(C349_C403) {</w:t>
            </w:r>
          </w:p>
          <w:p w14:paraId="510D2C2F" w14:textId="77777777" w:rsidR="00CD2D91" w:rsidRPr="003C0F9E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//UEs supporting NB-IoT and paging on non-anchor carriers in NB-IoT or NB-IoT TDD and paging on non-anchor carriers for TDD in NB-IoT</w:t>
            </w:r>
          </w:p>
          <w:p w14:paraId="0164D681" w14:textId="77777777" w:rsidR="00CD2D91" w:rsidRPr="003C0F9E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lastRenderedPageBreak/>
              <w:t xml:space="preserve">        v_ApplCond := pc_NB_FDD and pc_NB_MultiCarrier_Paging and pc_NB_TDD and pc_NB_MultiCarrier_Paging_TDD;</w:t>
            </w:r>
          </w:p>
          <w:p w14:paraId="1485B4A9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0F9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687067CC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case(C349) {</w:t>
            </w:r>
          </w:p>
          <w:p w14:paraId="3B4AEF7D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//UEs supporting NB-IoT and paging on non-anchor carriers in NB-IoT</w:t>
            </w:r>
          </w:p>
          <w:p w14:paraId="44D25FA2" w14:textId="77777777" w:rsidR="00CD2D91" w:rsidRP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pc_NB_FDD and pc_NB_MultiCarrier_Paging;</w:t>
            </w:r>
          </w:p>
          <w:p w14:paraId="170D08A6" w14:textId="77777777" w:rsid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D9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B826A18" w14:textId="4007E850" w:rsidR="00CD2D91" w:rsidRPr="0082383D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6DD9ED5D" w14:textId="77777777" w:rsidR="00CD2D91" w:rsidRDefault="00CD2D91" w:rsidP="00370783">
      <w:pPr>
        <w:rPr>
          <w:noProof/>
        </w:rPr>
      </w:pPr>
    </w:p>
    <w:p w14:paraId="60233010" w14:textId="4956272F" w:rsidR="001A287C" w:rsidRDefault="001A287C" w:rsidP="001A287C">
      <w:pPr>
        <w:pStyle w:val="Heading3"/>
        <w:rPr>
          <w:rFonts w:eastAsia="SimSun"/>
        </w:rPr>
      </w:pPr>
      <w:bookmarkStart w:id="15" w:name="_Toc144725617"/>
      <w:r>
        <w:rPr>
          <w:rFonts w:eastAsia="SimSun"/>
        </w:rPr>
        <w:t>1.2.1</w:t>
      </w:r>
      <w:r>
        <w:rPr>
          <w:rFonts w:eastAsia="SimSun"/>
        </w:rPr>
        <w:tab/>
        <w:t>Corrections affecting only selection expressions.</w:t>
      </w:r>
      <w:bookmarkEnd w:id="15"/>
    </w:p>
    <w:p w14:paraId="40F7B0A0" w14:textId="488196F4" w:rsidR="001A287C" w:rsidRDefault="001A287C" w:rsidP="001A287C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 w:rsidRPr="001A287C">
        <w:rPr>
          <w:rFonts w:ascii="Arial" w:hAnsi="Arial"/>
          <w:bCs/>
          <w:lang w:eastAsia="en-GB"/>
        </w:rPr>
        <w:t>NBIOT_36523_SelectionExpressions</w:t>
      </w:r>
      <w:r w:rsidRPr="00A15A19">
        <w:rPr>
          <w:rFonts w:ascii="Arial" w:hAnsi="Arial"/>
          <w:bCs/>
          <w:lang w:eastAsia="en-GB"/>
        </w:rPr>
        <w:t>.ttcn</w:t>
      </w:r>
    </w:p>
    <w:tbl>
      <w:tblPr>
        <w:tblW w:w="20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1"/>
        <w:gridCol w:w="992"/>
        <w:gridCol w:w="13041"/>
        <w:gridCol w:w="5529"/>
      </w:tblGrid>
      <w:tr w:rsidR="001A287C" w:rsidRPr="00DA0E5B" w14:paraId="098DAC6D" w14:textId="77777777" w:rsidTr="00C20D07">
        <w:trPr>
          <w:trHeight w:val="212"/>
          <w:tblHeader/>
        </w:trPr>
        <w:tc>
          <w:tcPr>
            <w:tcW w:w="1271" w:type="dxa"/>
            <w:tcBorders>
              <w:bottom w:val="nil"/>
            </w:tcBorders>
          </w:tcPr>
          <w:p w14:paraId="2885B183" w14:textId="77777777" w:rsidR="001A287C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992" w:type="dxa"/>
            <w:tcBorders>
              <w:bottom w:val="nil"/>
            </w:tcBorders>
          </w:tcPr>
          <w:p w14:paraId="2BF7C4FC" w14:textId="77777777" w:rsidR="001A287C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4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B4CBB95" w14:textId="77777777" w:rsidR="001A287C" w:rsidRPr="00DA0E5B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 selection expression</w:t>
            </w:r>
          </w:p>
        </w:tc>
        <w:tc>
          <w:tcPr>
            <w:tcW w:w="5529" w:type="dxa"/>
            <w:tcBorders>
              <w:bottom w:val="nil"/>
            </w:tcBorders>
            <w:shd w:val="clear" w:color="auto" w:fill="auto"/>
            <w:vAlign w:val="center"/>
          </w:tcPr>
          <w:p w14:paraId="29C51A46" w14:textId="77777777" w:rsidR="001A287C" w:rsidRPr="00DA0E5B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A287C" w:rsidRPr="00DA0E5B" w14:paraId="4589570E" w14:textId="77777777" w:rsidTr="00C20D07">
        <w:tc>
          <w:tcPr>
            <w:tcW w:w="1271" w:type="dxa"/>
            <w:vMerge w:val="restart"/>
            <w:vAlign w:val="center"/>
          </w:tcPr>
          <w:p w14:paraId="1B1C7F88" w14:textId="77777777" w:rsidR="001A287C" w:rsidRPr="001277A1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A746F">
              <w:rPr>
                <w:rFonts w:ascii="Arial" w:hAnsi="Arial"/>
                <w:b/>
                <w:bCs/>
                <w:sz w:val="18"/>
              </w:rPr>
              <w:t>C342</w:t>
            </w:r>
          </w:p>
        </w:tc>
        <w:tc>
          <w:tcPr>
            <w:tcW w:w="992" w:type="dxa"/>
          </w:tcPr>
          <w:p w14:paraId="2F554525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754A73E1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746F">
              <w:rPr>
                <w:rFonts w:ascii="Courier New" w:hAnsi="Courier New" w:cs="Courier New"/>
                <w:sz w:val="16"/>
                <w:szCs w:val="16"/>
              </w:rPr>
              <w:t>pc_NB_FDD and pc_APN_RateControl and pc_Additional_APN_RateControl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444C7DF7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A287C" w:rsidRPr="00DA0E5B" w14:paraId="4E630196" w14:textId="77777777" w:rsidTr="00C20D07">
        <w:tc>
          <w:tcPr>
            <w:tcW w:w="1271" w:type="dxa"/>
            <w:vMerge/>
          </w:tcPr>
          <w:p w14:paraId="40DD8442" w14:textId="77777777" w:rsidR="001A287C" w:rsidRPr="00DA0E5B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D27BF75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8E8990F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A746F">
              <w:rPr>
                <w:rFonts w:ascii="Courier New" w:hAnsi="Courier New" w:cs="Courier New"/>
                <w:sz w:val="16"/>
                <w:szCs w:val="16"/>
              </w:rPr>
              <w:t xml:space="preserve">(pc_NB_FDD </w:t>
            </w:r>
            <w:r w:rsidRPr="006A746F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pc_NB_TDD</w:t>
            </w:r>
            <w:r w:rsidRPr="006A746F">
              <w:rPr>
                <w:rFonts w:ascii="Courier New" w:hAnsi="Courier New" w:cs="Courier New"/>
                <w:sz w:val="16"/>
                <w:szCs w:val="16"/>
              </w:rPr>
              <w:t>) and pc_APN_RateControl and pc_Additional_APN_RateControl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1E44BF13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A287C" w:rsidRPr="00DA0E5B" w14:paraId="24BE5013" w14:textId="77777777" w:rsidTr="00C20D07">
        <w:tc>
          <w:tcPr>
            <w:tcW w:w="1271" w:type="dxa"/>
            <w:vMerge w:val="restart"/>
            <w:vAlign w:val="center"/>
          </w:tcPr>
          <w:p w14:paraId="4740AE7C" w14:textId="77777777" w:rsidR="001A287C" w:rsidRPr="001277A1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605FF">
              <w:rPr>
                <w:rFonts w:ascii="Arial" w:hAnsi="Arial"/>
                <w:b/>
                <w:bCs/>
                <w:sz w:val="18"/>
              </w:rPr>
              <w:t>C377</w:t>
            </w:r>
          </w:p>
        </w:tc>
        <w:tc>
          <w:tcPr>
            <w:tcW w:w="992" w:type="dxa"/>
          </w:tcPr>
          <w:p w14:paraId="1772A078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382D1C5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05FF">
              <w:rPr>
                <w:rFonts w:ascii="Courier New" w:hAnsi="Courier New" w:cs="Courier New"/>
                <w:sz w:val="16"/>
                <w:szCs w:val="16"/>
              </w:rPr>
              <w:t>(pc_NB_FDD or pc_NB_TDD) and pc_NB_RLC_UM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6CB6328E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A287C" w:rsidRPr="00DA0E5B" w14:paraId="2166E07C" w14:textId="77777777" w:rsidTr="00C20D07">
        <w:tc>
          <w:tcPr>
            <w:tcW w:w="1271" w:type="dxa"/>
            <w:vMerge/>
          </w:tcPr>
          <w:p w14:paraId="34129E54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4950C38C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A6AB331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(pc_NB_FDD or pc_NB_TDD) and pc_NB_RLC_UM </w:t>
            </w:r>
            <w:r w:rsidRPr="00E605FF">
              <w:rPr>
                <w:rFonts w:ascii="Courier New" w:hAnsi="Courier New" w:cs="Courier New"/>
                <w:sz w:val="16"/>
                <w:szCs w:val="16"/>
                <w:highlight w:val="cyan"/>
              </w:rPr>
              <w:t>and (pc_User_Plane_CIoT_Optimisation or pc_S1_U_DataTransfer)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2A6936C5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A287C" w:rsidRPr="00DA0E5B" w14:paraId="69C16491" w14:textId="77777777" w:rsidTr="00C20D07">
        <w:tc>
          <w:tcPr>
            <w:tcW w:w="1271" w:type="dxa"/>
            <w:vMerge w:val="restart"/>
            <w:vAlign w:val="center"/>
          </w:tcPr>
          <w:p w14:paraId="02BEC260" w14:textId="77777777" w:rsidR="001A287C" w:rsidRPr="001277A1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605FF">
              <w:rPr>
                <w:rFonts w:ascii="Arial" w:hAnsi="Arial"/>
                <w:b/>
                <w:bCs/>
                <w:sz w:val="18"/>
              </w:rPr>
              <w:t>C396</w:t>
            </w:r>
          </w:p>
        </w:tc>
        <w:tc>
          <w:tcPr>
            <w:tcW w:w="992" w:type="dxa"/>
          </w:tcPr>
          <w:p w14:paraId="6B33A1BB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6D0805E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(pc_NB_FDD or pc_NB_TDD) </w:t>
            </w:r>
            <w:r w:rsidRPr="00E605FF">
              <w:rPr>
                <w:rFonts w:ascii="Courier New" w:hAnsi="Courier New" w:cs="Courier New"/>
                <w:sz w:val="16"/>
                <w:szCs w:val="16"/>
                <w:highlight w:val="cyan"/>
              </w:rPr>
              <w:t>and pc_SCPTM</w:t>
            </w:r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 and (pc_ROHC_profile0x0002 or pc_ROHC_profile0x0003 or pc_ROHC_profile0x0004 or pc_ROHC_profile0x0006 or pc_ROHC_profile0x0102 or pc_ROHC_profile0x0103 or pc_ROHC_profile0x0104)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77D9633F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A287C" w:rsidRPr="00DA0E5B" w14:paraId="19B5EDB3" w14:textId="77777777" w:rsidTr="00C20D07">
        <w:tc>
          <w:tcPr>
            <w:tcW w:w="1271" w:type="dxa"/>
            <w:vMerge/>
          </w:tcPr>
          <w:p w14:paraId="3B3BF21B" w14:textId="77777777" w:rsidR="001A287C" w:rsidRPr="00DA0E5B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5C3D113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4388285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(pc_NB_FDD or pc_NB_TDD) </w:t>
            </w:r>
            <w:r w:rsidRPr="00E605FF">
              <w:rPr>
                <w:rFonts w:ascii="Courier New" w:hAnsi="Courier New" w:cs="Courier New"/>
                <w:sz w:val="16"/>
                <w:szCs w:val="16"/>
                <w:highlight w:val="cyan"/>
              </w:rPr>
              <w:t>and pc_NB_User_Plane_CIoT_Optimisation</w:t>
            </w:r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 and (pc_ROHC_profile0x0002 or pc_ROHC_profile0x0003 or pc_ROHC_profile0x0004 or pc_ROHC_profile0x0006 or pc_ROHC_profile0x0102 or pc_ROHC_profile0x0103 or pc_ROHC_profile0x0104)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46F40022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A287C" w:rsidRPr="00DA0E5B" w14:paraId="4D45E3DF" w14:textId="77777777" w:rsidTr="00C20D07">
        <w:tc>
          <w:tcPr>
            <w:tcW w:w="1271" w:type="dxa"/>
            <w:vMerge w:val="restart"/>
            <w:vAlign w:val="center"/>
          </w:tcPr>
          <w:p w14:paraId="736C9B3B" w14:textId="77777777" w:rsidR="001A287C" w:rsidRPr="001277A1" w:rsidRDefault="001A287C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605FF">
              <w:rPr>
                <w:rFonts w:ascii="Arial" w:hAnsi="Arial"/>
                <w:b/>
                <w:bCs/>
                <w:sz w:val="18"/>
              </w:rPr>
              <w:t>C412a</w:t>
            </w:r>
          </w:p>
        </w:tc>
        <w:tc>
          <w:tcPr>
            <w:tcW w:w="992" w:type="dxa"/>
          </w:tcPr>
          <w:p w14:paraId="288C10E9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0717278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pc_NB_FDD and (pc_NB_ntn_Connectivity_EPC or pc_NB_ntn_only_Connectivity_EPC) and </w:t>
            </w:r>
            <w:r w:rsidRPr="00E605FF">
              <w:rPr>
                <w:rFonts w:ascii="Courier New" w:hAnsi="Courier New" w:cs="Courier New"/>
                <w:sz w:val="16"/>
                <w:szCs w:val="16"/>
                <w:highlight w:val="cyan"/>
              </w:rPr>
              <w:t>pc_NB_ntn_GSO_ScenarioSupport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3B41256F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A287C" w:rsidRPr="00DA0E5B" w14:paraId="0C46F47E" w14:textId="77777777" w:rsidTr="00C20D07">
        <w:tc>
          <w:tcPr>
            <w:tcW w:w="1271" w:type="dxa"/>
            <w:vMerge/>
          </w:tcPr>
          <w:p w14:paraId="0D43C5F8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C0E7A68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27AD447" w14:textId="77777777" w:rsidR="001A287C" w:rsidRPr="001277A1" w:rsidRDefault="001A287C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605FF">
              <w:rPr>
                <w:rFonts w:ascii="Courier New" w:hAnsi="Courier New" w:cs="Courier New"/>
                <w:sz w:val="16"/>
                <w:szCs w:val="16"/>
              </w:rPr>
              <w:t xml:space="preserve">pc_NB_FDD and (pc_NB_ntn_Connectivity_EPC or pc_NB_ntn_only_Connectivity_EPC) and </w:t>
            </w:r>
            <w:r w:rsidRPr="00E605FF">
              <w:rPr>
                <w:rFonts w:ascii="Courier New" w:hAnsi="Courier New" w:cs="Courier New"/>
                <w:sz w:val="16"/>
                <w:szCs w:val="16"/>
                <w:highlight w:val="cyan"/>
              </w:rPr>
              <w:t>pc_NB_ntn_NGSO_ScenarioSupport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4D2E823B" w14:textId="77777777" w:rsidR="001A287C" w:rsidRPr="00DA0E5B" w:rsidRDefault="001A287C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0999CDA" w14:textId="77777777" w:rsidR="001A287C" w:rsidRDefault="001A287C" w:rsidP="00370783">
      <w:pPr>
        <w:rPr>
          <w:noProof/>
        </w:rPr>
      </w:pPr>
    </w:p>
    <w:sectPr w:rsidR="001A287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52D25" w14:textId="77777777" w:rsidR="00F633CF" w:rsidRDefault="00F633CF">
      <w:r>
        <w:separator/>
      </w:r>
    </w:p>
  </w:endnote>
  <w:endnote w:type="continuationSeparator" w:id="0">
    <w:p w14:paraId="51F70A70" w14:textId="77777777" w:rsidR="00F633CF" w:rsidRDefault="00F63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14FDD" w14:textId="77777777" w:rsidR="00F633CF" w:rsidRDefault="00F633CF">
      <w:r>
        <w:separator/>
      </w:r>
    </w:p>
  </w:footnote>
  <w:footnote w:type="continuationSeparator" w:id="0">
    <w:p w14:paraId="4E58802D" w14:textId="77777777" w:rsidR="00F633CF" w:rsidRDefault="00F63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94DF3"/>
    <w:multiLevelType w:val="multilevel"/>
    <w:tmpl w:val="6BB67D8A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534900"/>
    <w:multiLevelType w:val="multilevel"/>
    <w:tmpl w:val="9B0493F0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2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174722E3"/>
    <w:multiLevelType w:val="multilevel"/>
    <w:tmpl w:val="3C5E4ACC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1BF41A38"/>
    <w:multiLevelType w:val="multilevel"/>
    <w:tmpl w:val="22FEE634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 w15:restartNumberingAfterBreak="0">
    <w:nsid w:val="32AE684F"/>
    <w:multiLevelType w:val="hybridMultilevel"/>
    <w:tmpl w:val="6A00F634"/>
    <w:lvl w:ilvl="0" w:tplc="B462B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40A88"/>
    <w:multiLevelType w:val="hybridMultilevel"/>
    <w:tmpl w:val="C5444DA6"/>
    <w:lvl w:ilvl="0" w:tplc="4718F5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4159A"/>
    <w:multiLevelType w:val="hybridMultilevel"/>
    <w:tmpl w:val="20E446C8"/>
    <w:lvl w:ilvl="0" w:tplc="4CB2DA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80748"/>
    <w:multiLevelType w:val="hybridMultilevel"/>
    <w:tmpl w:val="C0F287FE"/>
    <w:lvl w:ilvl="0" w:tplc="3162DDF6"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35704"/>
    <w:multiLevelType w:val="multilevel"/>
    <w:tmpl w:val="A3EC33F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9924B50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96387438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812610">
    <w:abstractNumId w:val="3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06540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1662963">
    <w:abstractNumId w:val="8"/>
  </w:num>
  <w:num w:numId="5" w16cid:durableId="631253871">
    <w:abstractNumId w:val="9"/>
  </w:num>
  <w:num w:numId="6" w16cid:durableId="1495607362">
    <w:abstractNumId w:val="0"/>
  </w:num>
  <w:num w:numId="7" w16cid:durableId="2060015155">
    <w:abstractNumId w:val="5"/>
  </w:num>
  <w:num w:numId="8" w16cid:durableId="2069724408">
    <w:abstractNumId w:val="7"/>
  </w:num>
  <w:num w:numId="9" w16cid:durableId="923341158">
    <w:abstractNumId w:val="6"/>
  </w:num>
  <w:num w:numId="10" w16cid:durableId="545678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20"/>
    <w:rsid w:val="000470D0"/>
    <w:rsid w:val="000549D2"/>
    <w:rsid w:val="00094667"/>
    <w:rsid w:val="000A0CF4"/>
    <w:rsid w:val="000A143C"/>
    <w:rsid w:val="000A6394"/>
    <w:rsid w:val="000B362B"/>
    <w:rsid w:val="000B482E"/>
    <w:rsid w:val="000B7FED"/>
    <w:rsid w:val="000C038A"/>
    <w:rsid w:val="000C6598"/>
    <w:rsid w:val="000D44B3"/>
    <w:rsid w:val="000E3341"/>
    <w:rsid w:val="000F2CF5"/>
    <w:rsid w:val="001141C6"/>
    <w:rsid w:val="001338B3"/>
    <w:rsid w:val="00143B20"/>
    <w:rsid w:val="00144FD5"/>
    <w:rsid w:val="00145D43"/>
    <w:rsid w:val="00167E40"/>
    <w:rsid w:val="00171BB0"/>
    <w:rsid w:val="00173A8B"/>
    <w:rsid w:val="0017445A"/>
    <w:rsid w:val="00180535"/>
    <w:rsid w:val="00191954"/>
    <w:rsid w:val="00192C46"/>
    <w:rsid w:val="001963D5"/>
    <w:rsid w:val="001A08B3"/>
    <w:rsid w:val="001A287C"/>
    <w:rsid w:val="001A2CA0"/>
    <w:rsid w:val="001A6147"/>
    <w:rsid w:val="001A7B60"/>
    <w:rsid w:val="001B0ECA"/>
    <w:rsid w:val="001B52F0"/>
    <w:rsid w:val="001B7A65"/>
    <w:rsid w:val="001E41F3"/>
    <w:rsid w:val="0022713C"/>
    <w:rsid w:val="002427EF"/>
    <w:rsid w:val="0026004D"/>
    <w:rsid w:val="002640DD"/>
    <w:rsid w:val="00273665"/>
    <w:rsid w:val="00275D12"/>
    <w:rsid w:val="00280906"/>
    <w:rsid w:val="00284FEB"/>
    <w:rsid w:val="002860C4"/>
    <w:rsid w:val="0029234F"/>
    <w:rsid w:val="002933BA"/>
    <w:rsid w:val="002950AA"/>
    <w:rsid w:val="002A0D9B"/>
    <w:rsid w:val="002B4B5C"/>
    <w:rsid w:val="002B4F8B"/>
    <w:rsid w:val="002B5741"/>
    <w:rsid w:val="002E43C7"/>
    <w:rsid w:val="002E472E"/>
    <w:rsid w:val="002F7D99"/>
    <w:rsid w:val="00304653"/>
    <w:rsid w:val="00305409"/>
    <w:rsid w:val="00326D19"/>
    <w:rsid w:val="003350D3"/>
    <w:rsid w:val="00337C5D"/>
    <w:rsid w:val="00344F4A"/>
    <w:rsid w:val="003609EF"/>
    <w:rsid w:val="0036231A"/>
    <w:rsid w:val="003678B4"/>
    <w:rsid w:val="00370783"/>
    <w:rsid w:val="00374DD4"/>
    <w:rsid w:val="0037562D"/>
    <w:rsid w:val="00376628"/>
    <w:rsid w:val="00387357"/>
    <w:rsid w:val="00393BF0"/>
    <w:rsid w:val="003A6FD0"/>
    <w:rsid w:val="003B38D4"/>
    <w:rsid w:val="003C0F9E"/>
    <w:rsid w:val="003C3756"/>
    <w:rsid w:val="003C7C8D"/>
    <w:rsid w:val="003E1A36"/>
    <w:rsid w:val="004005F1"/>
    <w:rsid w:val="00407B28"/>
    <w:rsid w:val="00410371"/>
    <w:rsid w:val="004138D7"/>
    <w:rsid w:val="00420254"/>
    <w:rsid w:val="00422C7C"/>
    <w:rsid w:val="00423F00"/>
    <w:rsid w:val="004242F1"/>
    <w:rsid w:val="00462C0B"/>
    <w:rsid w:val="0046616F"/>
    <w:rsid w:val="004700FD"/>
    <w:rsid w:val="00471C36"/>
    <w:rsid w:val="00485134"/>
    <w:rsid w:val="004A0FDA"/>
    <w:rsid w:val="004B75B7"/>
    <w:rsid w:val="004C10DD"/>
    <w:rsid w:val="004C6606"/>
    <w:rsid w:val="004C6F5A"/>
    <w:rsid w:val="0051580D"/>
    <w:rsid w:val="00545571"/>
    <w:rsid w:val="00547111"/>
    <w:rsid w:val="005640AB"/>
    <w:rsid w:val="005766FF"/>
    <w:rsid w:val="00590025"/>
    <w:rsid w:val="00592D74"/>
    <w:rsid w:val="00593CFC"/>
    <w:rsid w:val="005C0B67"/>
    <w:rsid w:val="005D36CF"/>
    <w:rsid w:val="005E2C38"/>
    <w:rsid w:val="005E2C44"/>
    <w:rsid w:val="005F5A09"/>
    <w:rsid w:val="00621188"/>
    <w:rsid w:val="006257ED"/>
    <w:rsid w:val="00626BE3"/>
    <w:rsid w:val="00636DAF"/>
    <w:rsid w:val="00641BCB"/>
    <w:rsid w:val="00647150"/>
    <w:rsid w:val="00665C47"/>
    <w:rsid w:val="00680753"/>
    <w:rsid w:val="00695808"/>
    <w:rsid w:val="006A5678"/>
    <w:rsid w:val="006B325F"/>
    <w:rsid w:val="006B46FB"/>
    <w:rsid w:val="006D092F"/>
    <w:rsid w:val="006D730F"/>
    <w:rsid w:val="006D7812"/>
    <w:rsid w:val="006E21FB"/>
    <w:rsid w:val="006E65A1"/>
    <w:rsid w:val="006F1A03"/>
    <w:rsid w:val="00702A5D"/>
    <w:rsid w:val="007176FF"/>
    <w:rsid w:val="00741F34"/>
    <w:rsid w:val="007440A4"/>
    <w:rsid w:val="00747091"/>
    <w:rsid w:val="00753EDF"/>
    <w:rsid w:val="00754F93"/>
    <w:rsid w:val="007651A8"/>
    <w:rsid w:val="00765292"/>
    <w:rsid w:val="00771EE7"/>
    <w:rsid w:val="00776AE3"/>
    <w:rsid w:val="00781FBA"/>
    <w:rsid w:val="00792342"/>
    <w:rsid w:val="007977A8"/>
    <w:rsid w:val="007A7FD4"/>
    <w:rsid w:val="007B17D1"/>
    <w:rsid w:val="007B512A"/>
    <w:rsid w:val="007C2097"/>
    <w:rsid w:val="007D2B88"/>
    <w:rsid w:val="007D4002"/>
    <w:rsid w:val="007D6A07"/>
    <w:rsid w:val="007F7259"/>
    <w:rsid w:val="008040A8"/>
    <w:rsid w:val="008279FA"/>
    <w:rsid w:val="0083427B"/>
    <w:rsid w:val="00843346"/>
    <w:rsid w:val="00845FE3"/>
    <w:rsid w:val="00860572"/>
    <w:rsid w:val="008626E7"/>
    <w:rsid w:val="0087038E"/>
    <w:rsid w:val="00870EE7"/>
    <w:rsid w:val="008863B9"/>
    <w:rsid w:val="008A45A6"/>
    <w:rsid w:val="008C3C09"/>
    <w:rsid w:val="008D5CF3"/>
    <w:rsid w:val="008D786B"/>
    <w:rsid w:val="008E583C"/>
    <w:rsid w:val="008F248E"/>
    <w:rsid w:val="008F3789"/>
    <w:rsid w:val="008F686C"/>
    <w:rsid w:val="009148DE"/>
    <w:rsid w:val="009264AE"/>
    <w:rsid w:val="00941E30"/>
    <w:rsid w:val="00944F72"/>
    <w:rsid w:val="00951366"/>
    <w:rsid w:val="00967489"/>
    <w:rsid w:val="00972165"/>
    <w:rsid w:val="009777D9"/>
    <w:rsid w:val="00985D87"/>
    <w:rsid w:val="00991B88"/>
    <w:rsid w:val="009A5753"/>
    <w:rsid w:val="009A579D"/>
    <w:rsid w:val="009A6C20"/>
    <w:rsid w:val="009A7658"/>
    <w:rsid w:val="009A7FFA"/>
    <w:rsid w:val="009C7BA8"/>
    <w:rsid w:val="009D4D89"/>
    <w:rsid w:val="009E0C68"/>
    <w:rsid w:val="009E3297"/>
    <w:rsid w:val="009F089C"/>
    <w:rsid w:val="009F734F"/>
    <w:rsid w:val="00A15A19"/>
    <w:rsid w:val="00A21BFF"/>
    <w:rsid w:val="00A22B0E"/>
    <w:rsid w:val="00A246B6"/>
    <w:rsid w:val="00A24B73"/>
    <w:rsid w:val="00A2716B"/>
    <w:rsid w:val="00A47E70"/>
    <w:rsid w:val="00A50CF0"/>
    <w:rsid w:val="00A50F4F"/>
    <w:rsid w:val="00A5533C"/>
    <w:rsid w:val="00A675B8"/>
    <w:rsid w:val="00A7671C"/>
    <w:rsid w:val="00A80970"/>
    <w:rsid w:val="00A85FF5"/>
    <w:rsid w:val="00AA0021"/>
    <w:rsid w:val="00AA17F8"/>
    <w:rsid w:val="00AA2CBC"/>
    <w:rsid w:val="00AA49F7"/>
    <w:rsid w:val="00AC5820"/>
    <w:rsid w:val="00AD1CD8"/>
    <w:rsid w:val="00AD2961"/>
    <w:rsid w:val="00AE6395"/>
    <w:rsid w:val="00AF517F"/>
    <w:rsid w:val="00B2333B"/>
    <w:rsid w:val="00B258BB"/>
    <w:rsid w:val="00B37F14"/>
    <w:rsid w:val="00B65C56"/>
    <w:rsid w:val="00B67B97"/>
    <w:rsid w:val="00B74293"/>
    <w:rsid w:val="00B85C9B"/>
    <w:rsid w:val="00B923C7"/>
    <w:rsid w:val="00B93E1D"/>
    <w:rsid w:val="00B946D3"/>
    <w:rsid w:val="00B968C8"/>
    <w:rsid w:val="00BA3EC5"/>
    <w:rsid w:val="00BA51D9"/>
    <w:rsid w:val="00BB5DFC"/>
    <w:rsid w:val="00BC21E5"/>
    <w:rsid w:val="00BC5D99"/>
    <w:rsid w:val="00BC7028"/>
    <w:rsid w:val="00BD279D"/>
    <w:rsid w:val="00BD5A96"/>
    <w:rsid w:val="00BD6BB8"/>
    <w:rsid w:val="00BE0A26"/>
    <w:rsid w:val="00BE13A1"/>
    <w:rsid w:val="00BE38C1"/>
    <w:rsid w:val="00C36D9B"/>
    <w:rsid w:val="00C37821"/>
    <w:rsid w:val="00C54834"/>
    <w:rsid w:val="00C54996"/>
    <w:rsid w:val="00C562D5"/>
    <w:rsid w:val="00C66BA2"/>
    <w:rsid w:val="00C72CED"/>
    <w:rsid w:val="00C95985"/>
    <w:rsid w:val="00CC457E"/>
    <w:rsid w:val="00CC5026"/>
    <w:rsid w:val="00CC68D0"/>
    <w:rsid w:val="00CD2D91"/>
    <w:rsid w:val="00CE35E1"/>
    <w:rsid w:val="00CF5E80"/>
    <w:rsid w:val="00D00AAB"/>
    <w:rsid w:val="00D03F9A"/>
    <w:rsid w:val="00D06D51"/>
    <w:rsid w:val="00D1129E"/>
    <w:rsid w:val="00D14828"/>
    <w:rsid w:val="00D24991"/>
    <w:rsid w:val="00D40F20"/>
    <w:rsid w:val="00D50255"/>
    <w:rsid w:val="00D53FBF"/>
    <w:rsid w:val="00D606B3"/>
    <w:rsid w:val="00D66520"/>
    <w:rsid w:val="00D745FB"/>
    <w:rsid w:val="00D74A1C"/>
    <w:rsid w:val="00D875F4"/>
    <w:rsid w:val="00DD3E2F"/>
    <w:rsid w:val="00DE34CF"/>
    <w:rsid w:val="00DE6AE1"/>
    <w:rsid w:val="00DF2892"/>
    <w:rsid w:val="00DF4B82"/>
    <w:rsid w:val="00E12675"/>
    <w:rsid w:val="00E1334B"/>
    <w:rsid w:val="00E13F3D"/>
    <w:rsid w:val="00E314C5"/>
    <w:rsid w:val="00E31DAF"/>
    <w:rsid w:val="00E32D50"/>
    <w:rsid w:val="00E34898"/>
    <w:rsid w:val="00E62246"/>
    <w:rsid w:val="00E633F0"/>
    <w:rsid w:val="00E75DD8"/>
    <w:rsid w:val="00EB09B7"/>
    <w:rsid w:val="00EC0708"/>
    <w:rsid w:val="00EC7DDD"/>
    <w:rsid w:val="00ED64CE"/>
    <w:rsid w:val="00EE7D7C"/>
    <w:rsid w:val="00F06330"/>
    <w:rsid w:val="00F25D98"/>
    <w:rsid w:val="00F300FB"/>
    <w:rsid w:val="00F509A7"/>
    <w:rsid w:val="00F535E5"/>
    <w:rsid w:val="00F633CF"/>
    <w:rsid w:val="00F8492A"/>
    <w:rsid w:val="00F95E07"/>
    <w:rsid w:val="00FA0526"/>
    <w:rsid w:val="00FA4D14"/>
    <w:rsid w:val="00FB6386"/>
    <w:rsid w:val="00FD554E"/>
    <w:rsid w:val="00FD5692"/>
    <w:rsid w:val="00FD625E"/>
    <w:rsid w:val="00FE5E22"/>
    <w:rsid w:val="00F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D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614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E43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E43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2E43C7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2E43C7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A5678"/>
    <w:pPr>
      <w:ind w:left="720"/>
      <w:contextualSpacing/>
    </w:pPr>
  </w:style>
  <w:style w:type="paragraph" w:styleId="Revision">
    <w:name w:val="Revision"/>
    <w:hidden/>
    <w:uiPriority w:val="99"/>
    <w:semiHidden/>
    <w:rsid w:val="00F535E5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04653"/>
    <w:rPr>
      <w:i/>
      <w:iCs/>
    </w:rPr>
  </w:style>
  <w:style w:type="paragraph" w:styleId="Title">
    <w:name w:val="Title"/>
    <w:basedOn w:val="Normal"/>
    <w:next w:val="Normal"/>
    <w:link w:val="TitleChar"/>
    <w:qFormat/>
    <w:rsid w:val="003046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4653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12</Pages>
  <Words>2425</Words>
  <Characters>19979</Characters>
  <Application>Microsoft Office Word</Application>
  <DocSecurity>0</DocSecurity>
  <Lines>166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11</cp:revision>
  <cp:lastPrinted>1900-01-01T00:00:00Z</cp:lastPrinted>
  <dcterms:created xsi:type="dcterms:W3CDTF">2023-09-04T08:38:00Z</dcterms:created>
  <dcterms:modified xsi:type="dcterms:W3CDTF">2023-11-06T14:46:00Z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R5s230534</vt:lpwstr>
  </property>
  <property fmtid="{D5CDD505-2E9C-101B-9397-08002B2CF9AE}" pid="10" name="Spec#">
    <vt:lpwstr>36.523-3</vt:lpwstr>
  </property>
  <property fmtid="{D5CDD505-2E9C-101B-9397-08002B2CF9AE}" pid="11" name="Cr#">
    <vt:lpwstr>4747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Rel-17 Jun'23 partial baseline upgrade for LTE &amp; NB-IoT TTCN-3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2023-07-06</vt:lpwstr>
  </property>
  <property fmtid="{D5CDD505-2E9C-101B-9397-08002B2CF9AE}" pid="20" name="Release">
    <vt:lpwstr>Rel-18</vt:lpwstr>
  </property>
</Properties>
</file>