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DAA051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14473" w:rsidRPr="00114473">
        <w:rPr>
          <w:b/>
          <w:bCs/>
          <w:i/>
          <w:iCs/>
          <w:sz w:val="24"/>
          <w:szCs w:val="24"/>
        </w:rPr>
        <w:t>R5s230</w:t>
      </w:r>
      <w:r w:rsidR="00CB4F45">
        <w:rPr>
          <w:b/>
          <w:bCs/>
          <w:i/>
          <w:iCs/>
          <w:sz w:val="24"/>
          <w:szCs w:val="24"/>
        </w:rPr>
        <w:t>826</w:t>
      </w:r>
    </w:p>
    <w:p w14:paraId="5D6FC58C" w14:textId="1E109B63" w:rsidR="001A09A3" w:rsidRDefault="00CB4F4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B927A85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114473">
              <w:rPr>
                <w:b/>
                <w:bCs/>
                <w:sz w:val="24"/>
                <w:szCs w:val="24"/>
              </w:rPr>
              <w:t>4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114473">
              <w:rPr>
                <w:b/>
                <w:bCs/>
                <w:sz w:val="24"/>
                <w:szCs w:val="24"/>
              </w:rPr>
              <w:t>229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B84CC9" w:rsidR="001E41F3" w:rsidRPr="005F0EEB" w:rsidRDefault="0011447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14473">
              <w:rPr>
                <w:b/>
                <w:bCs/>
                <w:noProof/>
                <w:sz w:val="24"/>
                <w:szCs w:val="24"/>
              </w:rPr>
              <w:t>0918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4BBDB68" w:rsidR="001E41F3" w:rsidRPr="00A1055C" w:rsidRDefault="00CB4F4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73E41" w:rsidR="001E41F3" w:rsidRPr="00410371" w:rsidRDefault="00CB4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E6E1B3" w:rsidR="001E41F3" w:rsidRDefault="00FF5698" w:rsidP="00C96FA7">
            <w:pPr>
              <w:pStyle w:val="CRCoverPage"/>
              <w:spacing w:after="0"/>
              <w:rPr>
                <w:noProof/>
              </w:rPr>
            </w:pPr>
            <w:r w:rsidRPr="00FF5698">
              <w:t>Correction to 11.4.x and 10.x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35B2219" w:rsidR="001E41F3" w:rsidRDefault="00C96FA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F0EEB"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3A3815D7" w:rsidR="001E41F3" w:rsidRDefault="00C96FA7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C50D012" w:rsidR="0099018F" w:rsidRDefault="00CC7EDC" w:rsidP="0099018F">
            <w:pPr>
              <w:pStyle w:val="CRCoverPage"/>
              <w:spacing w:after="0"/>
              <w:ind w:left="100"/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321C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114473">
              <w:t>8</w:t>
            </w:r>
            <w:r w:rsidR="00FF0B36">
              <w:t>-</w:t>
            </w:r>
            <w:r w:rsidR="00114473"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D7A145D" w:rsidR="006B1A97" w:rsidRPr="00C73080" w:rsidRDefault="00680F45" w:rsidP="00162D9E">
            <w:pPr>
              <w:rPr>
                <w:rFonts w:ascii="Arial" w:hAnsi="Arial" w:cs="Arial"/>
              </w:rPr>
            </w:pPr>
            <w:r w:rsidRPr="00C73080">
              <w:rPr>
                <w:rFonts w:ascii="Arial" w:hAnsi="Arial" w:cs="Arial"/>
              </w:rPr>
              <w:t xml:space="preserve">UE sends RTP/RTCP packets on QFI:2 which is not expected as per current TTCN configuration. UE generates RTP/RTCP packets upon reception of 200 OK for emergency </w:t>
            </w:r>
            <w:r w:rsidR="006B1A97" w:rsidRPr="00C73080">
              <w:rPr>
                <w:rFonts w:ascii="Arial" w:hAnsi="Arial" w:cs="Arial"/>
              </w:rPr>
              <w:t>call,</w:t>
            </w:r>
            <w:r w:rsidRPr="00C73080">
              <w:rPr>
                <w:rFonts w:ascii="Arial" w:hAnsi="Arial" w:cs="Arial"/>
              </w:rPr>
              <w:t xml:space="preserve"> but all-match IP Packet filter#1 allows UE to send RTP/RTCP packets on QFI:2</w:t>
            </w:r>
            <w:r w:rsidR="006B1A97">
              <w:rPr>
                <w:rFonts w:ascii="Arial" w:hAnsi="Arial" w:cs="Arial"/>
              </w:rPr>
              <w:t>(</w:t>
            </w:r>
            <w:r w:rsidR="006B1A97" w:rsidRPr="00C73080">
              <w:rPr>
                <w:rFonts w:ascii="Arial" w:hAnsi="Arial" w:cs="Arial"/>
              </w:rPr>
              <w:t>configured in PDU SESSION ESTABLISHEMENT REQUEST</w:t>
            </w:r>
            <w:r w:rsidR="006B1A97"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 w:rsidR="00C73080">
              <w:rPr>
                <w:rFonts w:ascii="Arial" w:hAnsi="Arial" w:cs="Arial"/>
              </w:rPr>
              <w:t xml:space="preserve"> Th</w:t>
            </w:r>
            <w:r w:rsidR="00CC4D75"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 w:rsidR="00C73080">
              <w:rPr>
                <w:rFonts w:ascii="Arial" w:hAnsi="Arial" w:cs="Arial"/>
              </w:rPr>
              <w:t>.</w:t>
            </w:r>
            <w:r w:rsidR="006B1A97">
              <w:rPr>
                <w:rFonts w:ascii="Arial" w:hAnsi="Arial" w:cs="Arial"/>
              </w:rPr>
              <w:t xml:space="preserve"> </w:t>
            </w:r>
            <w:r w:rsidR="00C73080">
              <w:rPr>
                <w:rFonts w:ascii="Arial" w:hAnsi="Arial" w:cs="Arial"/>
              </w:rPr>
              <w:t xml:space="preserve"> </w:t>
            </w:r>
            <w:r w:rsidR="00C73080" w:rsidRPr="00C73080">
              <w:rPr>
                <w:rFonts w:ascii="Arial" w:hAnsi="Arial" w:cs="Arial"/>
              </w:rPr>
              <w:t>So,</w:t>
            </w:r>
            <w:r w:rsidR="00CC4D75" w:rsidRPr="00C73080">
              <w:rPr>
                <w:rFonts w:ascii="Arial" w:hAnsi="Arial" w:cs="Arial"/>
              </w:rPr>
              <w:t xml:space="preserve"> we modify TTCN to update the DRBMUX for RTP/RTCP loopback of QFI:2 just before waiting for INVITE.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4C4B7E" w:rsidRDefault="008666B5" w:rsidP="008666B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A6316B0" w:rsidR="00EC3C5D" w:rsidRPr="004C4B7E" w:rsidRDefault="001305ED" w:rsidP="00CC7E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TTCN is modified to update DRBMUX before receiving INVITE</w:t>
            </w:r>
            <w:r w:rsidR="004C4B7E">
              <w:rPr>
                <w:rFonts w:cs="Arial"/>
                <w:noProof/>
              </w:rPr>
              <w:t xml:space="preserve"> </w:t>
            </w:r>
            <w:r w:rsidR="00C73080">
              <w:rPr>
                <w:rFonts w:cs="Arial"/>
                <w:noProof/>
              </w:rPr>
              <w:t>from UE in case of emergency Call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645882B" w:rsidR="008666B5" w:rsidRDefault="006B1A97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F4792B4" w:rsidR="008666B5" w:rsidRDefault="00AF5349" w:rsidP="004C4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11.4.x and 10.x 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0965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EC87631" w14:textId="6DC39C81" w:rsidR="00BD52FE" w:rsidRDefault="003A22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52FE" w:rsidRPr="00E657B1">
        <w:rPr>
          <w:rFonts w:cs="Arial"/>
          <w:iCs/>
        </w:rPr>
        <w:t>Table of Contents</w:t>
      </w:r>
      <w:r w:rsidR="00BD52FE">
        <w:tab/>
      </w:r>
      <w:r w:rsidR="00BD52FE">
        <w:fldChar w:fldCharType="begin"/>
      </w:r>
      <w:r w:rsidR="00BD52FE">
        <w:instrText xml:space="preserve"> PAGEREF _Toc141096592 \h </w:instrText>
      </w:r>
      <w:r w:rsidR="00BD52FE">
        <w:fldChar w:fldCharType="separate"/>
      </w:r>
      <w:r w:rsidR="00BD52FE">
        <w:t>2</w:t>
      </w:r>
      <w:r w:rsidR="00BD52FE">
        <w:fldChar w:fldCharType="end"/>
      </w:r>
    </w:p>
    <w:p w14:paraId="7B6B0ED0" w14:textId="7C3C3380" w:rsidR="00BD52FE" w:rsidRDefault="00BD52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657B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657B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_Toc141096593 \h </w:instrText>
      </w:r>
      <w:r>
        <w:fldChar w:fldCharType="separate"/>
      </w:r>
      <w:r>
        <w:t>3</w:t>
      </w:r>
      <w:r>
        <w:fldChar w:fldCharType="end"/>
      </w:r>
    </w:p>
    <w:p w14:paraId="552439AC" w14:textId="64BE7FC8" w:rsidR="00BD52FE" w:rsidRDefault="00BD52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657B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657B1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_Toc141096594 \h </w:instrText>
      </w:r>
      <w:r>
        <w:fldChar w:fldCharType="separate"/>
      </w:r>
      <w:r>
        <w:t>3</w:t>
      </w:r>
      <w:r>
        <w:fldChar w:fldCharType="end"/>
      </w:r>
    </w:p>
    <w:p w14:paraId="69C55BEA" w14:textId="3576234F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_Toc141096595 \h </w:instrText>
      </w:r>
      <w:r>
        <w:fldChar w:fldCharType="separate"/>
      </w:r>
      <w:r>
        <w:t>3</w:t>
      </w:r>
      <w:r>
        <w:fldChar w:fldCharType="end"/>
      </w:r>
    </w:p>
    <w:p w14:paraId="53641771" w14:textId="559659A5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_Toc141096596 \h </w:instrText>
      </w:r>
      <w:r>
        <w:fldChar w:fldCharType="separate"/>
      </w:r>
      <w:r>
        <w:t>4</w:t>
      </w:r>
      <w:r>
        <w:fldChar w:fldCharType="end"/>
      </w:r>
    </w:p>
    <w:p w14:paraId="41E4386C" w14:textId="5370C1FA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_Toc141096597 \h </w:instrText>
      </w:r>
      <w:r>
        <w:fldChar w:fldCharType="separate"/>
      </w:r>
      <w:r>
        <w:t>6</w:t>
      </w:r>
      <w:r>
        <w:fldChar w:fldCharType="end"/>
      </w:r>
    </w:p>
    <w:p w14:paraId="6B555010" w14:textId="273FA6D8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_Toc141096598 \h </w:instrText>
      </w:r>
      <w:r>
        <w:fldChar w:fldCharType="separate"/>
      </w:r>
      <w:r>
        <w:t>9</w:t>
      </w:r>
      <w:r>
        <w:fldChar w:fldCharType="end"/>
      </w:r>
    </w:p>
    <w:p w14:paraId="42ED64EE" w14:textId="3A1D072C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_Toc141096599 \h </w:instrText>
      </w:r>
      <w:r>
        <w:fldChar w:fldCharType="separate"/>
      </w:r>
      <w:r>
        <w:t>12</w:t>
      </w:r>
      <w:r>
        <w:fldChar w:fldCharType="end"/>
      </w:r>
    </w:p>
    <w:p w14:paraId="2845E6B0" w14:textId="781D90E5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_Toc141096600 \h </w:instrText>
      </w:r>
      <w:r>
        <w:fldChar w:fldCharType="separate"/>
      </w:r>
      <w:r>
        <w:t>14</w:t>
      </w:r>
      <w:r>
        <w:fldChar w:fldCharType="end"/>
      </w:r>
    </w:p>
    <w:p w14:paraId="1CAFBAD1" w14:textId="305309CD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_Toc141096601 \h </w:instrText>
      </w:r>
      <w:r>
        <w:fldChar w:fldCharType="separate"/>
      </w:r>
      <w:r>
        <w:t>15</w:t>
      </w:r>
      <w:r>
        <w:fldChar w:fldCharType="end"/>
      </w:r>
    </w:p>
    <w:p w14:paraId="2E4D4796" w14:textId="1C9EA55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096593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33B1BD7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>the iwd-TTCN3-B2022-09_D23wk</w:t>
      </w:r>
      <w:r w:rsidR="00FF4352">
        <w:rPr>
          <w:rFonts w:cs="Arial"/>
        </w:rPr>
        <w:t>24</w:t>
      </w:r>
      <w:r w:rsidR="0074044E" w:rsidRPr="0074044E">
        <w:rPr>
          <w:rFonts w:cs="Arial"/>
        </w:rPr>
        <w:t xml:space="preserve"> </w:t>
      </w:r>
      <w:r>
        <w:rPr>
          <w:rFonts w:cs="Arial"/>
        </w:rPr>
        <w:t>of</w:t>
      </w:r>
      <w:r w:rsidR="00BD52FE">
        <w:rPr>
          <w:rFonts w:cs="Arial"/>
        </w:rPr>
        <w:t xml:space="preserve"> </w:t>
      </w:r>
      <w:r w:rsidR="00BD52FE" w:rsidRPr="00BD52FE">
        <w:rPr>
          <w:rFonts w:cs="Arial"/>
        </w:rPr>
        <w:t>IMS_NR5GC_EmergencyCallTestcases</w:t>
      </w:r>
      <w:r w:rsidR="00BD52FE">
        <w:rPr>
          <w:rFonts w:cs="Arial"/>
        </w:rPr>
        <w:t xml:space="preserve">.ttcn and </w:t>
      </w:r>
      <w:r w:rsidR="00BD52FE" w:rsidRPr="00BD52FE">
        <w:rPr>
          <w:rFonts w:cs="Arial"/>
        </w:rPr>
        <w:t>IMS_Procedures_5G</w:t>
      </w:r>
      <w:r w:rsidR="00BD52FE">
        <w:rPr>
          <w:rFonts w:cs="Arial"/>
        </w:rPr>
        <w:t>.ttcn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6429ABA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096594"/>
      <w:r w:rsidRPr="00854C55">
        <w:rPr>
          <w:b/>
        </w:rPr>
        <w:t xml:space="preserve">Corrections </w:t>
      </w:r>
      <w:bookmarkEnd w:id="5"/>
      <w:bookmarkEnd w:id="6"/>
      <w:r w:rsidR="00F9598E" w:rsidRPr="00854C55">
        <w:rPr>
          <w:b/>
        </w:rPr>
        <w:t>required.</w:t>
      </w:r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41096595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37403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6A60B257" w:rsidR="008C32EF" w:rsidRPr="000077FF" w:rsidRDefault="00754121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>f_NR5GC_EstablishEmgCall_IMS2</w:t>
            </w:r>
          </w:p>
        </w:tc>
      </w:tr>
      <w:tr w:rsidR="008C32EF" w14:paraId="4FDCA177" w14:textId="77777777" w:rsidTr="0037403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0A4EC5E1" w:rsidR="008C32EF" w:rsidRPr="00151DBC" w:rsidRDefault="006B1A97" w:rsidP="00151DBC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37403A" w14:paraId="5ADDA7B5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2AFB9F2B" w:rsidR="0037403A" w:rsidRDefault="009A4F39" w:rsidP="0037403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37403A" w14:paraId="1CBFBCB2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434A6F5D" w:rsidR="0037403A" w:rsidRDefault="008B0962" w:rsidP="0037403A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37403A" w14:paraId="6B4E7C54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37403A" w:rsidRDefault="0037403A" w:rsidP="0037403A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E36FA7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830" w14:textId="77777777" w:rsidR="00632FD0" w:rsidRPr="00632FD0" w:rsidRDefault="006E4304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632FD0" w:rsidRPr="00632FD0">
              <w:rPr>
                <w:rFonts w:ascii="Arial" w:hAnsi="Arial" w:cs="Arial"/>
                <w:bCs/>
                <w:lang w:eastAsia="de-DE"/>
              </w:rPr>
              <w:t xml:space="preserve">  function f_NR5GC_EstablishEmgCall_IMS2(boolean p_GeolocationUsage := false,</w:t>
            </w:r>
          </w:p>
          <w:p w14:paraId="41B7F6E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                                     boolean p_CheckGeolocationAbsent := false) runs on IMS_PTC return SipUrl</w:t>
            </w:r>
          </w:p>
          <w:p w14:paraId="4986B64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{ /* IMS implementation for PDN2 - Emergency registration plus emergency call establishment */</w:t>
            </w:r>
          </w:p>
          <w:p w14:paraId="500AD55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IMS_DATA_REQ v_IMS_DATA_REQ;</w:t>
            </w:r>
          </w:p>
          <w:p w14:paraId="4AA87DB8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REGISTER_Request v_RegisterRequest;</w:t>
            </w:r>
          </w:p>
          <w:p w14:paraId="3CEBDE6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INVITE_Request v_InviteRequest;</w:t>
            </w:r>
          </w:p>
          <w:p w14:paraId="3FBEDD3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boolean v_CondA7 := true;</w:t>
            </w:r>
          </w:p>
          <w:p w14:paraId="183A819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boolean v_GeolocationUsage := p_GeolocationUsage; /* the test case intends to use GeoLocationInformation if supported by the UE (PICS)</w:t>
            </w:r>
          </w:p>
          <w:p w14:paraId="178A778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INVITE (step 1 of Annex C.22) refers to condition A8 of A.2.1 */</w:t>
            </w:r>
          </w:p>
          <w:p w14:paraId="3618C26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boolean v_CheckGeolocationAbsent := p_CheckGeolocationAbsent;</w:t>
            </w:r>
          </w:p>
          <w:p w14:paraId="6EE59D2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9CB284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f_IMS_IMS_WaitForTrigger(OtherPDN);</w:t>
            </w:r>
          </w:p>
          <w:p w14:paraId="275DFB0D" w14:textId="77777777" w:rsidR="00B526BF" w:rsidRDefault="00B526BF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83D5C51" w14:textId="58AAB13B" w:rsidR="00632FD0" w:rsidRPr="00632FD0" w:rsidRDefault="00B526BF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&lt;&lt;skipped code&gt;&gt;</w:t>
            </w:r>
          </w:p>
          <w:p w14:paraId="350B3A23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</w:t>
            </w:r>
          </w:p>
          <w:p w14:paraId="0AC218B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//@siclog "Step 6" siclog@</w:t>
            </w:r>
          </w:p>
          <w:p w14:paraId="533B3A0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//Step 1 of annex A.6 (emergency call)</w:t>
            </w:r>
          </w:p>
          <w:p w14:paraId="222E5A64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//Check: Does the UE send a correctly composed INVITE request?</w:t>
            </w:r>
          </w:p>
          <w:p w14:paraId="472FF4CE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v_IMS_DATA_REQ := f_IMS_EmergencyCallSetup_NR5GC_A_6_Step1(A_2_1_A7,  v_GeolocationUsage); // @sic R5s220531 sic@</w:t>
            </w:r>
          </w:p>
          <w:p w14:paraId="15CF6EBC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 absence of geolocation is to be checked</w:t>
            </w:r>
          </w:p>
          <w:p w14:paraId="51D7EB5A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v_InviteRequest := v_IMS_DATA_REQ.Request.Invite;</w:t>
            </w:r>
          </w:p>
          <w:p w14:paraId="636CB95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lastRenderedPageBreak/>
              <w:t xml:space="preserve">    if (v_CheckGeolocationAbsent) {f_IMS_CheckGeolocationAbsent(v_InviteRequest);} // @sic R5-223467 sic@</w:t>
            </w:r>
          </w:p>
          <w:p w14:paraId="693EC99D" w14:textId="77777777" w:rsidR="006E4304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f_IMS_PreliminaryPass(__FILE__, __LINE__, "Step 6");</w:t>
            </w:r>
          </w:p>
          <w:p w14:paraId="2C42B356" w14:textId="1A2467AA" w:rsidR="00632FD0" w:rsidRPr="00E36FA7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…………………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6E4304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798" w14:textId="77777777" w:rsidR="00632FD0" w:rsidRPr="00632FD0" w:rsidRDefault="006E4304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f_NR5GC_EstablishEmgCall_IMS2(boolean p_GeolocationUsage := false,</w:t>
            </w:r>
          </w:p>
          <w:p w14:paraId="438E15FD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boolean p_CheckGeolocationAbsent := false) runs on IMS_PTC return SipUrl</w:t>
            </w:r>
          </w:p>
          <w:p w14:paraId="3CEE679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registration plus emergency call establishment */</w:t>
            </w:r>
          </w:p>
          <w:p w14:paraId="2109268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77171F77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REGISTER_Request v_RegisterRequest;</w:t>
            </w:r>
          </w:p>
          <w:p w14:paraId="4D1F1B0E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INVITE_Request v_InviteRequest;</w:t>
            </w:r>
          </w:p>
          <w:p w14:paraId="3D5DC79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v_CondA7 := true;</w:t>
            </w:r>
          </w:p>
          <w:p w14:paraId="51BFE8F1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v_GeolocationUsage := p_GeolocationUsage; /* the test case intends to use GeoLocationInformation if supported by the UE (PICS)</w:t>
            </w:r>
          </w:p>
          <w:p w14:paraId="4A5838A5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3581FCA4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v_CheckGeolocationAbsent := p_CheckGeolocationAbsent;</w:t>
            </w:r>
          </w:p>
          <w:p w14:paraId="56C5EC3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204664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4E59771C" w14:textId="578A6A3F" w:rsidR="00632FD0" w:rsidRDefault="00632FD0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</w:p>
          <w:p w14:paraId="187B7684" w14:textId="77777777" w:rsidR="00B526BF" w:rsidRPr="00632FD0" w:rsidRDefault="00B526BF" w:rsidP="00B526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&lt;&lt;skipped code&gt;&gt;</w:t>
            </w:r>
          </w:p>
          <w:p w14:paraId="593B485C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</w:p>
          <w:p w14:paraId="5253CD6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6" siclog@</w:t>
            </w:r>
          </w:p>
          <w:p w14:paraId="73FCF74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(emergency call)</w:t>
            </w:r>
          </w:p>
          <w:p w14:paraId="4AA69A4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request?</w:t>
            </w:r>
          </w:p>
          <w:p w14:paraId="747AA1F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f_IMS_IPCAN_SendCoOrdMsg(IPCAN, cms_IMS_IPCAN_Trigger("Add Voice Bearer")); // Anritsu CR for 10.x</w:t>
            </w:r>
          </w:p>
          <w:p w14:paraId="1FA35AD7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f_IMS_EmergencyCallSetup_NR5GC_A_6_Step1(A_2_1_A7,  v_GeolocationUsage); // @sic R5s220531 sic@</w:t>
            </w:r>
          </w:p>
          <w:p w14:paraId="58E0BE4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absence of geolocation is to be checked</w:t>
            </w:r>
          </w:p>
          <w:p w14:paraId="40EF766A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v_InviteRequest := v_IMS_DATA_REQ.Request.Invite;</w:t>
            </w:r>
          </w:p>
          <w:p w14:paraId="3D9EA031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if (v_CheckGeolocationAbsent) {f_IMS_CheckGeolocationAbsent(v_InviteRequest);} // @sic R5-223467 sic@</w:t>
            </w:r>
          </w:p>
          <w:p w14:paraId="13CFA00C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6");</w:t>
            </w:r>
          </w:p>
          <w:p w14:paraId="1F3BAE60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F9D4D53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7" siclog@</w:t>
            </w:r>
          </w:p>
          <w:p w14:paraId="60AC48AF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2 of annex A.6 (emergency call)</w:t>
            </w:r>
          </w:p>
          <w:p w14:paraId="4C6D521E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8" siclog@</w:t>
            </w:r>
          </w:p>
          <w:p w14:paraId="18F41BFF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3 of annex A.6 (emergency call)</w:t>
            </w:r>
          </w:p>
          <w:p w14:paraId="67E2C9F8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9" siclog@</w:t>
            </w:r>
          </w:p>
          <w:p w14:paraId="026B221D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4 of annex A.6 (emergency call)</w:t>
            </w:r>
          </w:p>
          <w:p w14:paraId="63085F0A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10" siclog@</w:t>
            </w:r>
          </w:p>
          <w:p w14:paraId="5332FECA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5 of annex A.6 (emergency call)</w:t>
            </w:r>
          </w:p>
          <w:p w14:paraId="66657B66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ACK?</w:t>
            </w:r>
          </w:p>
          <w:p w14:paraId="5E3BE719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f_IMS_EmergencyCallSetup_NR5GC_A_6_Step2ToEnd(v_IMS_DATA_REQ);</w:t>
            </w:r>
          </w:p>
          <w:p w14:paraId="4A6EE675" w14:textId="77777777" w:rsidR="00632FD0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10");</w:t>
            </w:r>
          </w:p>
          <w:p w14:paraId="6F4E626B" w14:textId="7160CCD2" w:rsidR="00B526BF" w:rsidRPr="006E4304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</w:rPr>
              <w:t>…..</w:t>
            </w: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p w14:paraId="03282A90" w14:textId="5477C8A7" w:rsidR="00632FD0" w:rsidRDefault="00632FD0" w:rsidP="00632FD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41096596"/>
      <w:r>
        <w:rPr>
          <w:b/>
          <w:lang w:val="pt-BR"/>
        </w:rPr>
        <w:t xml:space="preserve">Change </w:t>
      </w:r>
      <w:r w:rsidR="00754121">
        <w:rPr>
          <w:b/>
          <w:lang w:val="pt-BR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32FD0" w14:paraId="1CC0732B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85E5" w14:textId="77777777" w:rsidR="00632FD0" w:rsidRPr="003C0071" w:rsidRDefault="00632FD0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2C9" w14:textId="0CEDBF69" w:rsidR="00632FD0" w:rsidRPr="000077FF" w:rsidRDefault="0031415B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</w:t>
            </w:r>
          </w:p>
        </w:tc>
      </w:tr>
      <w:tr w:rsidR="00632FD0" w14:paraId="40E77421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A4D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FDC" w14:textId="1C50D6CC" w:rsidR="00632FD0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can’t handle RTP/RTCP packets which are sent </w:t>
            </w:r>
            <w:r w:rsidRPr="00C73080">
              <w:rPr>
                <w:rFonts w:ascii="Arial" w:hAnsi="Arial" w:cs="Arial"/>
              </w:rPr>
              <w:lastRenderedPageBreak/>
              <w:t>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632FD0" w14:paraId="2EF69E6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DB3A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D40" w14:textId="66628C5E" w:rsidR="00632FD0" w:rsidRDefault="009A4F3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632FD0" w14:paraId="1C2AA0C8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6321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C0A" w14:textId="4330C84F" w:rsidR="00632FD0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632FD0" w14:paraId="6E168E0D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E9F5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28D" w14:textId="77777777" w:rsidR="00632FD0" w:rsidRDefault="00632FD0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725478F6" w14:textId="77777777" w:rsidR="00632FD0" w:rsidRDefault="00632FD0" w:rsidP="00632FD0">
      <w:pPr>
        <w:spacing w:after="0"/>
        <w:rPr>
          <w:rFonts w:ascii="Arial" w:hAnsi="Arial"/>
          <w:b/>
          <w:sz w:val="32"/>
          <w:lang w:val="pt-BR"/>
        </w:rPr>
      </w:pPr>
    </w:p>
    <w:p w14:paraId="2DB17978" w14:textId="77777777" w:rsidR="00632FD0" w:rsidRDefault="00632FD0" w:rsidP="00632FD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2FD0" w:rsidRPr="00E36FA7" w14:paraId="7A5D29C3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3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f_TC_10_3_NR5GC_IMS2() runs on IMS_PTC</w:t>
            </w:r>
          </w:p>
          <w:p w14:paraId="4B12FDCF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// Emergency call with emergency registration / Emergency SIP signalling and media in parallel with another ongoing IM CN subsystem signalling and media / 5GS</w:t>
            </w:r>
          </w:p>
          <w:p w14:paraId="329FC903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36EF57A0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v_ContactUrlUE;</w:t>
            </w:r>
          </w:p>
          <w:p w14:paraId="17015F4F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AB2066F" w14:textId="77777777" w:rsidR="00EC7247" w:rsidRPr="00EC7247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EC7247">
              <w:rPr>
                <w:rStyle w:val="Emphasis"/>
                <w:rFonts w:ascii="Arial" w:hAnsi="Arial" w:cs="Arial"/>
                <w:i w:val="0"/>
                <w:iCs w:val="0"/>
              </w:rPr>
              <w:t>&lt;&lt;skipped code&gt;&gt;</w:t>
            </w:r>
          </w:p>
          <w:p w14:paraId="0AAD94AA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02CE40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1535733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11" siclog@</w:t>
            </w:r>
          </w:p>
          <w:p w14:paraId="1381AE17" w14:textId="2A5A4A1D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correctly composed INVITE request for emergency call? (Step 1 of Annex A.6</w:t>
            </w:r>
          </w:p>
          <w:p w14:paraId="710053B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f_IMS_EmergencyCallSetup_NR5GC_A_6_Step1(); // INVITE for an Emergency call  @sic R5s220215 sic@</w:t>
            </w:r>
          </w:p>
          <w:p w14:paraId="34995A0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11");</w:t>
            </w:r>
          </w:p>
          <w:p w14:paraId="7A1F3C11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1B50589B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12-14" siclog@</w:t>
            </w:r>
          </w:p>
          <w:p w14:paraId="7463F2AB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100 Trying, followed by 180 Ringing, followed by 200 OK. (Steps 2-4 of Annex A.6)</w:t>
            </w:r>
          </w:p>
          <w:p w14:paraId="39618B73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15" siclog@</w:t>
            </w:r>
          </w:p>
          <w:p w14:paraId="6E2F8208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acknowledge? (Step 5 of Annex A.6)</w:t>
            </w:r>
          </w:p>
          <w:p w14:paraId="2F9C632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f_IMS_EmergencyCallSetup_NR5GC_A_6_Step2ToEnd(v_IMS_DATA_REQ); // @sic R5s220215 sic@</w:t>
            </w:r>
          </w:p>
          <w:p w14:paraId="1D944E32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Inform NR: Emergency Call established</w:t>
            </w:r>
          </w:p>
          <w:p w14:paraId="5D88A024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15");</w:t>
            </w:r>
          </w:p>
          <w:p w14:paraId="5D7465F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</w:t>
            </w:r>
          </w:p>
          <w:p w14:paraId="557862E3" w14:textId="77777777" w:rsidR="00EC7247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  <w:r>
              <w:rPr>
                <w:rStyle w:val="Emphasis"/>
              </w:rPr>
              <w:t>..</w:t>
            </w:r>
            <w:r>
              <w:rPr>
                <w:rStyle w:val="Emphasis"/>
                <w:rFonts w:ascii="Arial" w:hAnsi="Arial" w:cs="Arial"/>
                <w:i w:val="0"/>
                <w:iCs w:val="0"/>
              </w:rPr>
              <w:t>…………….</w:t>
            </w:r>
          </w:p>
          <w:p w14:paraId="2D038049" w14:textId="3D3A8A8F" w:rsidR="00632FD0" w:rsidRPr="00E36FA7" w:rsidRDefault="00632FD0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63181559" w14:textId="77777777" w:rsidR="00632FD0" w:rsidRDefault="00632FD0" w:rsidP="00632FD0">
      <w:pPr>
        <w:spacing w:after="0"/>
        <w:rPr>
          <w:rFonts w:ascii="Arial" w:hAnsi="Arial"/>
          <w:b/>
        </w:rPr>
      </w:pPr>
    </w:p>
    <w:p w14:paraId="2DF7ECBF" w14:textId="77777777" w:rsidR="00632FD0" w:rsidRDefault="00632FD0" w:rsidP="00632FD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2FD0" w:rsidRPr="006E4304" w14:paraId="4B3BF44E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A7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f_TC_10_3_NR5GC_IMS2() runs on IMS_PTC</w:t>
            </w:r>
          </w:p>
          <w:p w14:paraId="284EC9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// Emergency call with emergency registration / Emergency SIP signalling and media in parallel with another ongoing IM CN subsystem signalling and media / 5GS</w:t>
            </w:r>
          </w:p>
          <w:p w14:paraId="71A70C2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308A24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v_ContactUrlUE;</w:t>
            </w:r>
          </w:p>
          <w:p w14:paraId="3EB7CCE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E9D2332" w14:textId="32C7F7E1" w:rsidR="00754121" w:rsidRPr="00EC7247" w:rsidRDefault="00EC7247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EC7247">
              <w:rPr>
                <w:rStyle w:val="Emphasis"/>
                <w:rFonts w:ascii="Arial" w:hAnsi="Arial" w:cs="Arial"/>
                <w:i w:val="0"/>
                <w:iCs w:val="0"/>
              </w:rPr>
              <w:t>&lt;&lt;skipped code&gt;&gt;</w:t>
            </w:r>
          </w:p>
          <w:p w14:paraId="2D5C189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1285A7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442403A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11" siclog@</w:t>
            </w:r>
          </w:p>
          <w:p w14:paraId="34AD689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correctly composed INVITE request for emergency call? (Step 1 of Annex A.6)</w:t>
            </w:r>
          </w:p>
          <w:p w14:paraId="7B91A4B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f_IMS_IPCAN_SendCoOrdMsg(IPCAN, cms_IMS_IPCAN_Trigger("Add Voice Bearer")); // Anritsu CR for 10.x</w:t>
            </w:r>
          </w:p>
          <w:p w14:paraId="1D6A08F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f_IMS_EmergencyCallSetup_NR5GC_A_6_Step1(); // INVITE for an Emergency call  @sic R5s220215 sic@</w:t>
            </w:r>
          </w:p>
          <w:p w14:paraId="07E6634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11");</w:t>
            </w:r>
          </w:p>
          <w:p w14:paraId="2C7AED6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2F1C5F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12-14" siclog@</w:t>
            </w:r>
          </w:p>
          <w:p w14:paraId="10441D6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100 Trying, followed by 180 Ringing, followed by 200 OK. (Steps 2-4 of Annex A.6)</w:t>
            </w:r>
          </w:p>
          <w:p w14:paraId="202994C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15" siclog@</w:t>
            </w:r>
          </w:p>
          <w:p w14:paraId="763D46E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// Check: Does the UE acknowledge? (Step 5 of Annex A.6)</w:t>
            </w:r>
          </w:p>
          <w:p w14:paraId="27D6A12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f_IMS_EmergencyCallSetup_NR5GC_A_6_Step2ToEnd(v_IMS_DATA_REQ); // @sic R5s220215 sic@</w:t>
            </w:r>
          </w:p>
          <w:p w14:paraId="6FF131B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Inform NR: Emergency Call established</w:t>
            </w:r>
          </w:p>
          <w:p w14:paraId="130CACB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15");</w:t>
            </w:r>
          </w:p>
          <w:p w14:paraId="684BD3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</w:t>
            </w:r>
          </w:p>
          <w:p w14:paraId="7C979C71" w14:textId="77777777" w:rsid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  <w:r>
              <w:rPr>
                <w:rStyle w:val="Emphasis"/>
              </w:rPr>
              <w:t>..</w:t>
            </w:r>
            <w:r w:rsidR="00754121">
              <w:rPr>
                <w:rStyle w:val="Emphasis"/>
                <w:rFonts w:ascii="Arial" w:hAnsi="Arial" w:cs="Arial"/>
                <w:i w:val="0"/>
                <w:iCs w:val="0"/>
              </w:rPr>
              <w:t>…………….</w:t>
            </w:r>
          </w:p>
          <w:p w14:paraId="5505668C" w14:textId="30287C6D" w:rsidR="00EC7247" w:rsidRPr="006E4304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5618404E" w14:textId="77777777" w:rsidR="00632FD0" w:rsidRDefault="00632FD0" w:rsidP="00632FD0">
      <w:pPr>
        <w:rPr>
          <w:noProof/>
        </w:rPr>
      </w:pPr>
    </w:p>
    <w:p w14:paraId="2F9C4665" w14:textId="77777777" w:rsidR="00754121" w:rsidRDefault="00754121" w:rsidP="00754121">
      <w:pPr>
        <w:rPr>
          <w:noProof/>
        </w:rPr>
      </w:pPr>
    </w:p>
    <w:p w14:paraId="194557E0" w14:textId="14B031EA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41096597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08A08DC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549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AE1" w14:textId="16979AED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</w:t>
            </w:r>
          </w:p>
        </w:tc>
      </w:tr>
      <w:tr w:rsidR="00754121" w14:paraId="0BA20912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4DA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135" w14:textId="7BB46A76" w:rsidR="00754121" w:rsidRPr="009A4F39" w:rsidRDefault="006B1A97" w:rsidP="005032F7">
            <w:pPr>
              <w:rPr>
                <w:rFonts w:ascii="Arial" w:hAnsi="Arial" w:cs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1D5236B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B0B5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04C" w14:textId="77777777" w:rsidR="00754121" w:rsidRPr="009A4F39" w:rsidRDefault="00754121" w:rsidP="005032F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9A4F39">
              <w:rPr>
                <w:rFonts w:cs="Arial"/>
                <w:noProof/>
              </w:rPr>
              <w:t xml:space="preserve">SS is now </w:t>
            </w:r>
            <w:r w:rsidRPr="009A4F39">
              <w:rPr>
                <w:rFonts w:cs="Arial"/>
              </w:rPr>
              <w:t>configured for the CRNTI based RACH procedure with the CRNTI value of the cell2 prior to step 24.</w:t>
            </w:r>
          </w:p>
        </w:tc>
      </w:tr>
      <w:tr w:rsidR="00754121" w14:paraId="09BF14AD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8216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901" w14:textId="245CF841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29883AC8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740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30C7" w14:textId="77777777" w:rsidR="00754121" w:rsidRDefault="00754121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6A43D821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47C76326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1C8138A0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32A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200F897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 runs on IMS_PTC</w:t>
            </w:r>
          </w:p>
          <w:p w14:paraId="0F18B42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41C5136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086A70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v_ContactUrlUE;</w:t>
            </w:r>
          </w:p>
          <w:p w14:paraId="08C238A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IMS_RoutingInfo_Type v_RoutingInfo_DL;</w:t>
            </w:r>
          </w:p>
          <w:p w14:paraId="1E04C76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SipUrl v_CalleeContactSipUri;</w:t>
            </w:r>
          </w:p>
          <w:p w14:paraId="38624E4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E61B2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750758D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INVITE_Request v_InviteRequest;</w:t>
            </w:r>
          </w:p>
          <w:p w14:paraId="35E7138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MessageHeader v_MessageHeader_InviteResponse_200;</w:t>
            </w:r>
          </w:p>
          <w:p w14:paraId="7CE424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MessageHeader v_MessageHeader_Ack;</w:t>
            </w:r>
          </w:p>
          <w:p w14:paraId="5749533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SDP_Message v_SDP_Message_Step1;</w:t>
            </w:r>
          </w:p>
          <w:p w14:paraId="330AE6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SDP_Message v_SDP_Message_Step4;</w:t>
            </w:r>
          </w:p>
          <w:p w14:paraId="44342EC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SDP_Message v_SDP_Message;</w:t>
            </w:r>
          </w:p>
          <w:p w14:paraId="20F3CD4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IMS_CallType_Type v_EmergencyType := REGULAR_EMERGENCY;</w:t>
            </w:r>
          </w:p>
          <w:p w14:paraId="44170B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IMS_SDP_AudioCodecInfo_Type v_AudioCodecInfo;</w:t>
            </w:r>
          </w:p>
          <w:p w14:paraId="4311333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5E6B83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f_IMS_PTC_Init(PDN_2);</w:t>
            </w:r>
          </w:p>
          <w:p w14:paraId="7F3624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B1482B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3CE69A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5BFA83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f_IMS_TestBody_Set(true);</w:t>
            </w:r>
          </w:p>
          <w:p w14:paraId="54A5CEB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7F79F3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2-11" siclog@</w:t>
            </w:r>
          </w:p>
          <w:p w14:paraId="71A2DF6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1-10 of generic procedure specified in Table 4.9.11.2.2-1 of TS 38.508-1 are performed</w:t>
            </w:r>
          </w:p>
          <w:p w14:paraId="10628DD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// EXCEPTION: In parallel to the events described in steps 12-16 below the events specified in 11-13 of Table 4.9.11.2.2-1 of TS 38.508-1 [21] are performed.</w:t>
            </w:r>
          </w:p>
          <w:p w14:paraId="2FE8A6A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f_IMS_CC_StartCall(IPCAN_EmergencyCall_NormalService);</w:t>
            </w:r>
          </w:p>
          <w:p w14:paraId="0B4E594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7C4590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12-16" siclog@</w:t>
            </w:r>
          </w:p>
          <w:p w14:paraId="22993A8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1-5 of Annex A.6 happens</w:t>
            </w:r>
          </w:p>
          <w:p w14:paraId="6B6697E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f_IMS_EmergencyRegistration();</w:t>
            </w:r>
          </w:p>
          <w:p w14:paraId="59DEF48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f_IMS_EmergencyCallSetup_NR5GC_A_6();</w:t>
            </w:r>
          </w:p>
          <w:p w14:paraId="5957B71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16");</w:t>
            </w:r>
          </w:p>
          <w:p w14:paraId="15178AE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337A2F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17-18" siclog@</w:t>
            </w:r>
          </w:p>
          <w:p w14:paraId="4872E32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1 -2 of Annex A.8 happens</w:t>
            </w:r>
          </w:p>
          <w:p w14:paraId="7A80FC5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v_ContactUrlUE := f_IMS_PTC_ImsInfo_GetContactUrlUE(dialog); // @sic R5s220555 sic@</w:t>
            </w:r>
          </w:p>
          <w:p w14:paraId="415DD07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f_IMS_CallReleaseMT(v_ContactUrlUE);</w:t>
            </w:r>
          </w:p>
          <w:p w14:paraId="4713B2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18");</w:t>
            </w:r>
          </w:p>
          <w:p w14:paraId="59BD9F8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A9E033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f_IMS_CC_EndFirstOfMultipleCalls(IPCAN_EmergencyCall_NormalService, IPCAN_SpeechAndEmergencyCall);// @sic R5-225426 sic@</w:t>
            </w:r>
          </w:p>
          <w:p w14:paraId="7AED400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ABDFC1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f_IMS_IMS_SendCoOrdMsg(OtherPDN);</w:t>
            </w:r>
          </w:p>
          <w:p w14:paraId="657E184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31769F6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</w:t>
            </w:r>
          </w:p>
          <w:p w14:paraId="2ECF22E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5B7B50A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23-27" siclog@</w:t>
            </w:r>
          </w:p>
          <w:p w14:paraId="24D3361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happens</w:t>
            </w:r>
          </w:p>
          <w:p w14:paraId="55CE2AF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UE send INVITE message for emergency call?</w:t>
            </w:r>
          </w:p>
          <w:p w14:paraId="61539BE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2-5 of Annex A.6 happens</w:t>
            </w:r>
          </w:p>
          <w:p w14:paraId="5F8FBF2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8A559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f_IMS_EmergencyCallSetup_NR5GC_A_6_Step1();</w:t>
            </w:r>
          </w:p>
          <w:p w14:paraId="6A58A9D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v_InviteRequest := v_IMS_DATA_REQ.Request.Invite;</w:t>
            </w:r>
          </w:p>
          <w:p w14:paraId="6678840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v_RoutingInfo_DL := f_IMS_RoutingInfo_ULtoDL(v_IMS_DATA_REQ.RoutingInfo);</w:t>
            </w:r>
          </w:p>
          <w:p w14:paraId="386EFCF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14EAFDC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v_SDP_Message_Step1 := f_IMS_BuildSDP_EmergencyCallOffer_RX();   /* @sic R5s130988 change 6/7: has to be done after the INVITE has been received and the address information has been initialised even for A_2_1_A6 sic@ */</w:t>
            </w:r>
          </w:p>
          <w:p w14:paraId="161571D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 := f_IMS_MessageBody_CheckSdpMessageAndGeolocation(v_InviteRequest.messageBody, v_SDP_Message_Step1); /* @sic R5w140112 sic@ sic@ */</w:t>
            </w:r>
          </w:p>
          <w:p w14:paraId="46E74932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524A0E8" w14:textId="2814F42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v_AudioCodecInfo := f_IMS_SDP_GetAudioCodecInfo(v_SDP_Message, {AMR_16000});   /* @sic R5-222021: f_IMS_SDP_GetAudioCodecInfo sic@ */</w:t>
            </w:r>
          </w:p>
          <w:p w14:paraId="793DD2C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3CCD93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2 of Annex A.6. SS sends a 100 Trying provisional response.</w:t>
            </w:r>
          </w:p>
          <w:p w14:paraId="74B6E02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IMS_Server.send(cas_IMS_DATA_RSP(v_RoutingInfo_DL, cs_Response(c_statusLine100, f_IMS_InviteResponse_100_MessageHeaderTX(v_InviteRequest))));</w:t>
            </w:r>
          </w:p>
          <w:p w14:paraId="26C361E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09004C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3 of Annex A.6. SS sends a 180 Ringing.</w:t>
            </w:r>
          </w:p>
          <w:p w14:paraId="20143E0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IMS_Server.send(cas_IMS_DATA_RSP(v_RoutingInfo_DL, cs_Response(c_statusLine180, f_IMS_InviteResponse_180_MessageHeaderTX(v_InviteRequest, -, -, -, v_EmergencyType))));</w:t>
            </w:r>
          </w:p>
          <w:p w14:paraId="439C76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477EBF1" w14:textId="3B8FE6F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</w:t>
            </w:r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f_IMS_CC_TriggerDedicatedBearerActivation(IPCAN_EmergencyCall_NormalService, -, IPCAN_SpeechAndEmergencyCall); // @sic R5-225426, R5s221136 sic@</w:t>
            </w:r>
          </w:p>
          <w:p w14:paraId="67A36D2A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39FE4B0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…..</w:t>
            </w:r>
          </w:p>
          <w:p w14:paraId="473377A1" w14:textId="74CBEEF9" w:rsidR="00D000C8" w:rsidRPr="00E36FA7" w:rsidRDefault="00D000C8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24662380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7D6CA303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3A6AA883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D13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6D89CF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 runs on IMS_PTC</w:t>
            </w:r>
          </w:p>
          <w:p w14:paraId="5AF5436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0E27001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</w:p>
          <w:p w14:paraId="093A2A2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v_ContactUrlUE;</w:t>
            </w:r>
          </w:p>
          <w:p w14:paraId="176FC0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IMS_RoutingInfo_Type v_RoutingInfo_DL;</w:t>
            </w:r>
          </w:p>
          <w:p w14:paraId="35371B6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SipUrl v_CalleeContactSipUri;</w:t>
            </w:r>
          </w:p>
          <w:p w14:paraId="1E2207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A8D042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2EE4847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INVITE_Request v_InviteRequest;</w:t>
            </w:r>
          </w:p>
          <w:p w14:paraId="0FBA833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MessageHeader v_MessageHeader_InviteResponse_200;</w:t>
            </w:r>
          </w:p>
          <w:p w14:paraId="0149122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MessageHeader v_MessageHeader_Ack;</w:t>
            </w:r>
          </w:p>
          <w:p w14:paraId="6B4B14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SDP_Message v_SDP_Message_Step1;</w:t>
            </w:r>
          </w:p>
          <w:p w14:paraId="3A5D54C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SDP_Message v_SDP_Message_Step4;</w:t>
            </w:r>
          </w:p>
          <w:p w14:paraId="298A2E3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SDP_Message v_SDP_Message;</w:t>
            </w:r>
          </w:p>
          <w:p w14:paraId="351A9D6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IMS_CallType_Type v_EmergencyType := REGULAR_EMERGENCY;</w:t>
            </w:r>
          </w:p>
          <w:p w14:paraId="5914B06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IMS_SDP_AudioCodecInfo_Type v_AudioCodecInfo;</w:t>
            </w:r>
          </w:p>
          <w:p w14:paraId="09C096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C6D68D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f_IMS_PTC_Init(PDN_2);</w:t>
            </w:r>
          </w:p>
          <w:p w14:paraId="4C5CB0E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AFBD78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4A890E3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6F2631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f_IMS_TestBody_Set(true);</w:t>
            </w:r>
          </w:p>
          <w:p w14:paraId="1BCF40E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8FA449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2-11" siclog@</w:t>
            </w:r>
          </w:p>
          <w:p w14:paraId="34276C0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1-10 of generic procedure specified in Table 4.9.11.2.2-1 of TS 38.508-1 are performed</w:t>
            </w:r>
          </w:p>
          <w:p w14:paraId="6767B0C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0FF61F5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f_IMS_CC_StartCall(IPCAN_EmergencyCall_NormalService);</w:t>
            </w:r>
          </w:p>
          <w:p w14:paraId="701CD39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CED841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12-16" siclog@</w:t>
            </w:r>
          </w:p>
          <w:p w14:paraId="5EF26B4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1-5 of Annex A.6 happens</w:t>
            </w:r>
          </w:p>
          <w:p w14:paraId="150B8B9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f_IMS_EmergencyRegistration();</w:t>
            </w:r>
          </w:p>
          <w:p w14:paraId="76F619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f_IMS_EmergencyCallSetup_NR5GC_A_6();</w:t>
            </w:r>
          </w:p>
          <w:p w14:paraId="5A43360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16");</w:t>
            </w:r>
          </w:p>
          <w:p w14:paraId="5F7C3E8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C786DC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17-18" siclog@</w:t>
            </w:r>
          </w:p>
          <w:p w14:paraId="731955B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1 -2 of Annex A.8 happens</w:t>
            </w:r>
          </w:p>
          <w:p w14:paraId="2DFA648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v_ContactUrlUE := f_IMS_PTC_ImsInfo_GetContactUrlUE(dialog); // @sic R5s220555 sic@</w:t>
            </w:r>
          </w:p>
          <w:p w14:paraId="79EFBC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f_IMS_CallReleaseMT(v_ContactUrlUE);</w:t>
            </w:r>
          </w:p>
          <w:p w14:paraId="7D2AE6E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18");</w:t>
            </w:r>
          </w:p>
          <w:p w14:paraId="71EA060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9F57AE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f_IMS_CC_EndFirstOfMultipleCalls(IPCAN_EmergencyCall_NormalService, IPCAN_SpeechAndEmergencyCall);// @sic R5-225426 sic@</w:t>
            </w:r>
          </w:p>
          <w:p w14:paraId="1979CE3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0E8A79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f_IMS_IMS_SendCoOrdMsg(OtherPDN);</w:t>
            </w:r>
          </w:p>
          <w:p w14:paraId="2872FC2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5E3FBD4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</w:t>
            </w:r>
          </w:p>
          <w:p w14:paraId="4E4D429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0500164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23-27" siclog@</w:t>
            </w:r>
          </w:p>
          <w:p w14:paraId="6F63C54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happens</w:t>
            </w:r>
          </w:p>
          <w:p w14:paraId="6194686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UE send INVITE message for emergency call?</w:t>
            </w:r>
          </w:p>
          <w:p w14:paraId="1575D3A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2-5 of Annex A.6 happens</w:t>
            </w:r>
          </w:p>
          <w:p w14:paraId="64460CF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E6BD19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f_IMS_EmergencyCallSetup_NR5GC_A_6_Step1();</w:t>
            </w:r>
          </w:p>
          <w:p w14:paraId="39539B3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v_InviteRequest := v_IMS_DATA_REQ.Request.Invite;</w:t>
            </w:r>
          </w:p>
          <w:p w14:paraId="57766A6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v_RoutingInfo_DL := f_IMS_RoutingInfo_ULtoDL(v_IMS_DATA_REQ.RoutingInfo);</w:t>
            </w:r>
          </w:p>
          <w:p w14:paraId="74DD51C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9962C8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v_SDP_Message_Step1 := f_IMS_BuildSDP_EmergencyCallOffer_RX();   /* @sic R5s130988 change 6/7: has to be done after the INVITE has been received and the address information has been initialised even for A_2_1_A6 sic@ */</w:t>
            </w:r>
          </w:p>
          <w:p w14:paraId="4136578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 := f_IMS_MessageBody_CheckSdpMessageAndGeolocation(v_InviteRequest.messageBody, v_SDP_Message_Step1); /* @sic R5w140112 sic@ sic@ */</w:t>
            </w:r>
          </w:p>
          <w:p w14:paraId="5CC7FFB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FAA52D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f_IMS_CC_TriggerDedicatedBearerActivation(IPCAN_EmergencyCall_NormalService, -, IPCAN_SpeechAndEmergencyCall); // Anritsu CR for 10.x</w:t>
            </w:r>
          </w:p>
          <w:p w14:paraId="44380A5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v_AudioCodecInfo := f_IMS_SDP_GetAudioCodecInfo(v_SDP_Message, {AMR_16000});   /* @sic R5-222021: f_IMS_SDP_GetAudioCodecInfo sic@ */</w:t>
            </w:r>
          </w:p>
          <w:p w14:paraId="34F2AE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D1BB77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2 of Annex A.6. SS sends a 100 Trying provisional response.</w:t>
            </w:r>
          </w:p>
          <w:p w14:paraId="0B5923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IMS_Server.send(cas_IMS_DATA_RSP(v_RoutingInfo_DL, cs_Response(c_statusLine100, f_IMS_InviteResponse_100_MessageHeaderTX(v_InviteRequest))));</w:t>
            </w:r>
          </w:p>
          <w:p w14:paraId="75C5CA9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FF9F97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3 of Annex A.6. SS sends a 180 Ringing.</w:t>
            </w:r>
          </w:p>
          <w:p w14:paraId="73E438B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IMS_Server.send(cas_IMS_DATA_RSP(v_RoutingInfo_DL, cs_Response(c_statusLine180, f_IMS_InviteResponse_180_MessageHeaderTX(v_InviteRequest, -, -, -, v_EmergencyType))));</w:t>
            </w:r>
          </w:p>
          <w:p w14:paraId="1561F48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46208C7" w14:textId="77777777" w:rsid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//f_IMS_CC_TriggerDedicatedBearerActivation(IPCAN_EmergencyCall_NormalService, -, IPCAN_SpeechAndEmergencyCall); // @sic R5-225426, R5s221136 sic@</w:t>
            </w:r>
          </w:p>
          <w:p w14:paraId="32466FB9" w14:textId="77777777" w:rsidR="00D000C8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316B3D0" w14:textId="77777777" w:rsidR="00D000C8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…..</w:t>
            </w:r>
          </w:p>
          <w:p w14:paraId="4BB6AF29" w14:textId="73359C82" w:rsidR="00D000C8" w:rsidRPr="006E4304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28CF83A8" w14:textId="77777777" w:rsidR="00754121" w:rsidRDefault="00754121" w:rsidP="00754121">
      <w:pPr>
        <w:rPr>
          <w:noProof/>
        </w:rPr>
      </w:pPr>
    </w:p>
    <w:p w14:paraId="25F43290" w14:textId="77777777" w:rsidR="00754121" w:rsidRDefault="00754121" w:rsidP="00754121">
      <w:pPr>
        <w:rPr>
          <w:noProof/>
        </w:rPr>
      </w:pPr>
    </w:p>
    <w:p w14:paraId="24447E87" w14:textId="1B34038A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41096598"/>
      <w:r>
        <w:rPr>
          <w:b/>
          <w:lang w:val="pt-BR"/>
        </w:rPr>
        <w:t>Change 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76948716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CE11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7E3" w14:textId="537E260E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f_TC_10_9_NR5GC_IMS2()</w:t>
            </w:r>
          </w:p>
        </w:tc>
      </w:tr>
      <w:tr w:rsidR="00754121" w14:paraId="2801EF2D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F36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D26" w14:textId="690D5442" w:rsidR="00754121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14940C06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590D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167" w14:textId="494472D9" w:rsidR="00754121" w:rsidRDefault="009A4F3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754121" w14:paraId="15DE9AFA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028C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6975" w14:textId="23CBF724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2AE4B572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AC3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852" w14:textId="77777777" w:rsidR="00754121" w:rsidRDefault="00754121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2311A038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763C5AF5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6700698D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470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53CC0B1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f_TC_10_9_NR5GC_IMS2() runs on IMS_PTC</w:t>
            </w:r>
          </w:p>
          <w:p w14:paraId="55D13E8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57579E9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v_ContactUrlUE;</w:t>
            </w:r>
          </w:p>
          <w:p w14:paraId="576C353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MessageHeader v_MessageHeader;</w:t>
            </w:r>
          </w:p>
          <w:p w14:paraId="6D424C7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MessageBody v_MessageBody;</w:t>
            </w:r>
          </w:p>
          <w:p w14:paraId="237BF74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65CB13D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REGISTER_Request v_RegisterRequest;</w:t>
            </w:r>
          </w:p>
          <w:p w14:paraId="3AC636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v_CondA7 := true;</w:t>
            </w:r>
          </w:p>
          <w:p w14:paraId="6116EA2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v_GeolocationUsage := pc_IMS_Geolocation; /* the test case intends to use GeoLocationInformation if supported by the UE (PICS) @sic R5s150846 sic@</w:t>
            </w:r>
          </w:p>
          <w:p w14:paraId="4721980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6ED352A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C16133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f_IMS_PTC_Init(PDN_2);</w:t>
            </w:r>
          </w:p>
          <w:p w14:paraId="35EC740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B2B45B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Test Case Body</w:t>
            </w:r>
          </w:p>
          <w:p w14:paraId="561D96C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f_IMS_TestBody_Set(true);</w:t>
            </w:r>
          </w:p>
          <w:p w14:paraId="482D42D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B699B4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6D75D71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2-9" siclog@</w:t>
            </w:r>
          </w:p>
          <w:p w14:paraId="5CC97C5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38B356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5308022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11-12" siclog @</w:t>
            </w:r>
          </w:p>
          <w:p w14:paraId="754812A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69003AC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f_IMS_CC_StartCall(IPCAN_EmergencyCall_OptionalPDNRelease); // 4.9.11.2.2-2 of TS 38.508-1 @sic R5-225362 sic@</w:t>
            </w:r>
          </w:p>
          <w:p w14:paraId="48DBC16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1986A5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12" siclog@</w:t>
            </w:r>
          </w:p>
          <w:p w14:paraId="3F3422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1 of Annex A.3)</w:t>
            </w:r>
          </w:p>
          <w:p w14:paraId="4E264B2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f_IMS_REGISTER_InitialRequest(-, omit, -, -, -, v_CondA7);</w:t>
            </w:r>
          </w:p>
          <w:p w14:paraId="2E1F3AB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v_RegisterRequest := v_IMS_DATA_REQ.Request.Register;</w:t>
            </w:r>
          </w:p>
          <w:p w14:paraId="7F1B72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AFF40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Reconfig of UE client ports in case the UE uses UDP and different than default (5060) ports</w:t>
            </w:r>
          </w:p>
          <w:p w14:paraId="0D54FCE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f_IMS_Register_SecurityInit(v_RegisterRequest);</w:t>
            </w:r>
          </w:p>
          <w:p w14:paraId="107666C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951EA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13" siclog@</w:t>
            </w:r>
          </w:p>
          <w:p w14:paraId="468E294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401 Unauthorized(Step 2 of Annex A.3)</w:t>
            </w:r>
          </w:p>
          <w:p w14:paraId="56D1859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cs_Response(c_statusLine401, f_IMS_RegisterResponse_401_MessageHeaderTX(v_RegisterRequest))));</w:t>
            </w:r>
          </w:p>
          <w:p w14:paraId="3EFEF00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54B5E9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14" siclog@</w:t>
            </w:r>
          </w:p>
          <w:p w14:paraId="4779829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3 of Annex A.3)</w:t>
            </w:r>
          </w:p>
          <w:p w14:paraId="1B9438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f_IMS_REGISTER_SubsequentRequest(-, -, v_CondA7);</w:t>
            </w:r>
          </w:p>
          <w:p w14:paraId="20453EF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v_RegisterRequest := v_IMS_DATA_REQ.Request.Register;</w:t>
            </w:r>
          </w:p>
          <w:p w14:paraId="1B8E02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1FF978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15" siclog@</w:t>
            </w:r>
          </w:p>
          <w:p w14:paraId="35656CB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403 Forbidden</w:t>
            </w:r>
          </w:p>
          <w:p w14:paraId="0F086B5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following messages are exchanged on non protected port.</w:t>
            </w:r>
          </w:p>
          <w:p w14:paraId="5109DD2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 := f_IMS_RegisterResponse_403_MessageHeaderTX(v_RegisterRequest);</w:t>
            </w:r>
          </w:p>
          <w:p w14:paraId="02766CD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v_MessageHeader.contentType := cs_ContentType(c_ims3gppApplication);</w:t>
            </w:r>
          </w:p>
          <w:p w14:paraId="1439A8F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v_MessageBody := cs_MessageBody_XML_Ims_3gpp(cs_Ims_3gpp_Emergency("anonymous-emergencycall"));</w:t>
            </w:r>
          </w:p>
          <w:p w14:paraId="03136B5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cs_Response(c_statusLine403, v_MessageHeader, v_MessageBody)));</w:t>
            </w:r>
          </w:p>
          <w:p w14:paraId="1B0AADA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3B46B2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f_IMS_GlobalRelease (keepUnprotected); // @sic R5s220609 - Additional changes: keepUnprotected instead of oldestProtectedContextOnly sic@</w:t>
            </w:r>
          </w:p>
          <w:p w14:paraId="3B7EE02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D6AFC9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16-20 below, steps 16-18 of generic procedure specified in Table 4.9.12.2.2-1 of TS 38.508-1 [21] takes place.</w:t>
            </w:r>
          </w:p>
          <w:p w14:paraId="5C69B37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16 - 20" siclog@</w:t>
            </w:r>
          </w:p>
          <w:p w14:paraId="5E17421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request?(Step 1 of annex A.6)</w:t>
            </w:r>
          </w:p>
          <w:p w14:paraId="4395E0A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f_IMS_EmergencyCallSetup_NR5GC_A_6_Step1(A_2_1_A6,  v_GeolocationUsage);</w:t>
            </w:r>
          </w:p>
          <w:p w14:paraId="67D864E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"Steps 16");</w:t>
            </w:r>
          </w:p>
          <w:p w14:paraId="73A48E0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AEA33C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55D250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f_IMS_EmergencyCallSetup_NR5GC_A_6_Step2ToEnd(v_IMS_DATA_REQ);</w:t>
            </w:r>
          </w:p>
          <w:p w14:paraId="047A6850" w14:textId="0071040A" w:rsidR="00754121" w:rsidRPr="00E36FA7" w:rsidRDefault="00D000C8" w:rsidP="00D000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20");</w:t>
            </w:r>
          </w:p>
        </w:tc>
      </w:tr>
    </w:tbl>
    <w:p w14:paraId="15DE31AC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08245919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00CDFB91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504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445ACD5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f_TC_10_9_NR5GC_IMS2() runs on IMS_PTC</w:t>
            </w:r>
          </w:p>
          <w:p w14:paraId="6A85354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135A1CD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v_ContactUrlUE;</w:t>
            </w:r>
          </w:p>
          <w:p w14:paraId="03105BF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var template (value) MessageHeader v_MessageHeader;</w:t>
            </w:r>
          </w:p>
          <w:p w14:paraId="25A4C4A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MessageBody v_MessageBody;</w:t>
            </w:r>
          </w:p>
          <w:p w14:paraId="3D1853A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694DB4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REGISTER_Request v_RegisterRequest;</w:t>
            </w:r>
          </w:p>
          <w:p w14:paraId="651D66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v_CondA7 := true;</w:t>
            </w:r>
          </w:p>
          <w:p w14:paraId="33F8C4A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v_GeolocationUsage := pc_IMS_Geolocation; /* the test case intends to use GeoLocationInformation if supported by the UE (PICS) @sic R5s150846 sic@</w:t>
            </w:r>
          </w:p>
          <w:p w14:paraId="699D114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49ACF6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B77D7A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f_IMS_PTC_Init(PDN_2);</w:t>
            </w:r>
          </w:p>
          <w:p w14:paraId="0F98B96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0E2DF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Test Case Body</w:t>
            </w:r>
          </w:p>
          <w:p w14:paraId="48062C6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f_IMS_TestBody_Set(true);</w:t>
            </w:r>
          </w:p>
          <w:p w14:paraId="2FE1626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487CE3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19002AC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2-9" siclog@</w:t>
            </w:r>
          </w:p>
          <w:p w14:paraId="36757FF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54BBDE2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4645944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11-12" siclog @</w:t>
            </w:r>
          </w:p>
          <w:p w14:paraId="7656E83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7F16B60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f_IMS_CC_StartCall(IPCAN_EmergencyCall_OptionalPDNRelease); // 4.9.11.2.2-2 of TS 38.508-1 @sic R5-225362 sic@</w:t>
            </w:r>
          </w:p>
          <w:p w14:paraId="2552321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D58667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12" siclog@</w:t>
            </w:r>
          </w:p>
          <w:p w14:paraId="235F88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1 of Annex A.3)</w:t>
            </w:r>
          </w:p>
          <w:p w14:paraId="2317671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f_IMS_REGISTER_InitialRequest(-, omit, -, -, -, v_CondA7);</w:t>
            </w:r>
          </w:p>
          <w:p w14:paraId="53DACF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v_RegisterRequest := v_IMS_DATA_REQ.Request.Register;</w:t>
            </w:r>
          </w:p>
          <w:p w14:paraId="0C6A400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32736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Reconfig of UE client ports in case the UE uses UDP and different than default (5060) ports</w:t>
            </w:r>
          </w:p>
          <w:p w14:paraId="727392B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f_IMS_Register_SecurityInit(v_RegisterRequest);</w:t>
            </w:r>
          </w:p>
          <w:p w14:paraId="56CF73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F94C8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13" siclog@</w:t>
            </w:r>
          </w:p>
          <w:p w14:paraId="39DBBE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401 Unauthorized(Step 2 of Annex A.3)</w:t>
            </w:r>
          </w:p>
          <w:p w14:paraId="3E3B0BF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cs_Response(c_statusLine401, f_IMS_RegisterResponse_401_MessageHeaderTX(v_RegisterRequest))));</w:t>
            </w:r>
          </w:p>
          <w:p w14:paraId="7A47AA1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A555B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14" siclog@</w:t>
            </w:r>
          </w:p>
          <w:p w14:paraId="27B61F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3 of Annex A.3)</w:t>
            </w:r>
          </w:p>
          <w:p w14:paraId="10E9D68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f_IMS_REGISTER_SubsequentRequest(-, -, v_CondA7);</w:t>
            </w:r>
          </w:p>
          <w:p w14:paraId="75D72E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v_RegisterRequest := v_IMS_DATA_REQ.Request.Register;</w:t>
            </w:r>
          </w:p>
          <w:p w14:paraId="5B3094B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C6F1B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15" siclog@</w:t>
            </w:r>
          </w:p>
          <w:p w14:paraId="78332E1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403 Forbidden</w:t>
            </w:r>
          </w:p>
          <w:p w14:paraId="5E7C7FC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following messages are exchanged on non protected port.</w:t>
            </w:r>
          </w:p>
          <w:p w14:paraId="693EB1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 := f_IMS_RegisterResponse_403_MessageHeaderTX(v_RegisterRequest);</w:t>
            </w:r>
          </w:p>
          <w:p w14:paraId="251F50C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v_MessageHeader.contentType := cs_ContentType(c_ims3gppApplication);</w:t>
            </w:r>
          </w:p>
          <w:p w14:paraId="3D69D44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v_MessageBody := cs_MessageBody_XML_Ims_3gpp(cs_Ims_3gpp_Emergency("anonymous-emergencycall"));</w:t>
            </w:r>
          </w:p>
          <w:p w14:paraId="200286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cs_Response(c_statusLine403, v_MessageHeader, v_MessageBody)));</w:t>
            </w:r>
          </w:p>
          <w:p w14:paraId="1BE193D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7F224E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f_IMS_GlobalRelease (keepUnprotected); // @sic R5s220609 - Additional changes: keepUnprotected instead of oldestProtectedContextOnly sic@</w:t>
            </w:r>
          </w:p>
          <w:p w14:paraId="5F7EA4C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88477F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16-20 below, steps 16-18 of generic procedure specified in Table 4.9.12.2.2-1 of TS 38.508-1 [21] takes place.</w:t>
            </w:r>
          </w:p>
          <w:p w14:paraId="2CFAA9A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16 - 20" siclog@</w:t>
            </w:r>
          </w:p>
          <w:p w14:paraId="274C2A1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request?(Step 1 of annex A.6)</w:t>
            </w:r>
          </w:p>
          <w:p w14:paraId="2FF8735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f_IMS_IPCAN_SendCoOrdMsg(IPCAN, cms_IMS_IPCAN_Trigger("Add Voice Bearer")); // Anritsu CR for 10.x</w:t>
            </w:r>
          </w:p>
          <w:p w14:paraId="696D1A5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v_IMS_DATA_REQ := f_IMS_EmergencyCallSetup_NR5GC_A_6_Step1(A_2_1_A6,  v_GeolocationUsage);</w:t>
            </w:r>
          </w:p>
          <w:p w14:paraId="199901C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"Steps 16");</w:t>
            </w:r>
          </w:p>
          <w:p w14:paraId="1DE61EA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03229E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3F7E893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f_IMS_EmergencyCallSetup_NR5GC_A_6_Step2ToEnd(v_IMS_DATA_REQ);</w:t>
            </w:r>
          </w:p>
          <w:p w14:paraId="757ABDBD" w14:textId="7461E375" w:rsidR="00754121" w:rsidRPr="006E4304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20");</w:t>
            </w:r>
          </w:p>
        </w:tc>
      </w:tr>
    </w:tbl>
    <w:p w14:paraId="79389F8C" w14:textId="77777777" w:rsidR="00754121" w:rsidRDefault="00754121" w:rsidP="00754121">
      <w:pPr>
        <w:rPr>
          <w:noProof/>
        </w:rPr>
      </w:pPr>
    </w:p>
    <w:p w14:paraId="7842639B" w14:textId="77777777" w:rsidR="00754121" w:rsidRDefault="00754121" w:rsidP="00754121">
      <w:pPr>
        <w:rPr>
          <w:noProof/>
        </w:rPr>
      </w:pPr>
    </w:p>
    <w:p w14:paraId="423C29D1" w14:textId="5CE6B4C0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41096599"/>
      <w:r>
        <w:rPr>
          <w:b/>
          <w:lang w:val="pt-BR"/>
        </w:rPr>
        <w:t>Change 5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73533FC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FE43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0D2" w14:textId="081AF39F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f_TC_10_10_NR5GC_IMS2()</w:t>
            </w:r>
          </w:p>
        </w:tc>
      </w:tr>
      <w:tr w:rsidR="00754121" w14:paraId="4424BC70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D58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0EA5" w14:textId="518A5A00" w:rsidR="00754121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549ACEFF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EF20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1AE" w14:textId="5E4D3E3C" w:rsidR="00754121" w:rsidRDefault="00F80405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754121" w14:paraId="6971033C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DDDC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16DD" w14:textId="4BCF12DE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1FC2B17E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04D1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8E9C" w14:textId="77777777" w:rsidR="00754121" w:rsidRDefault="00754121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0B1FF8CE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6498BBFE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5208F3E2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ADC6" w14:textId="77777777" w:rsidR="00BD52FE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3D296E8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function f_TC_10_10_NR5GC_IMS2() runs on IMS_PTC</w:t>
            </w:r>
          </w:p>
          <w:p w14:paraId="7981221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6A054396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66FEC81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REGISTER_Request v_RegisterRequest;</w:t>
            </w:r>
          </w:p>
          <w:p w14:paraId="574F7BE3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MessageHeader v_MessageHeader;</w:t>
            </w:r>
          </w:p>
          <w:p w14:paraId="1F50A9A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MessageBody v_MessageBody;</w:t>
            </w:r>
          </w:p>
          <w:p w14:paraId="74884A1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v_ContactUrl;</w:t>
            </w:r>
          </w:p>
          <w:p w14:paraId="2B906FC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v_CondA7 := true;</w:t>
            </w:r>
          </w:p>
          <w:p w14:paraId="5F1D5AD8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432EEB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f_IMS_PTC_Init(PDN_2);</w:t>
            </w:r>
          </w:p>
          <w:p w14:paraId="30FD42B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EF63F7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47ED031B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A9D050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f_IMS_TestBody_Set(true);</w:t>
            </w:r>
          </w:p>
          <w:p w14:paraId="24D72F7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E45CCF6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0-8" siclog@</w:t>
            </w:r>
          </w:p>
          <w:p w14:paraId="06D4F18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is made to initiate an emergency call. @sic R5-224683 sic@</w:t>
            </w:r>
          </w:p>
          <w:p w14:paraId="3243958D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65CD083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steps 1a1 of Table 4.9.11.2.2-2 of TS 38.508-1 [21] take place</w:t>
            </w:r>
          </w:p>
          <w:p w14:paraId="05C0A5C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9-10" siclog @</w:t>
            </w:r>
          </w:p>
          <w:p w14:paraId="4AA3C86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084C422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f_IMS_CC_StartCall(IPCAN_EmergencyCall_OptionalPDNRelease); // 4.9.11.2.2-2 of TS 38.508-1 @sic R5-225362 sic@</w:t>
            </w:r>
          </w:p>
          <w:p w14:paraId="7093B6F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DDF6D9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sends REGISTER(Step 1 of Annex A.3)</w:t>
            </w:r>
          </w:p>
          <w:p w14:paraId="2F7CDCF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4354A0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v_IMS_DATA_REQ := f_IMS_REGISTER_InitialRequest(-, omit, -, -, -, v_CondA7);</w:t>
            </w:r>
          </w:p>
          <w:p w14:paraId="6B6653D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v_RegisterRequest := v_IMS_DATA_REQ.Request.Register;</w:t>
            </w:r>
          </w:p>
          <w:p w14:paraId="4FAA989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EAD026B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Reconfig of UE client ports in case the UE uses UDP and different than default (5060) ports</w:t>
            </w:r>
          </w:p>
          <w:p w14:paraId="2E429EB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f_IMS_Register_SecurityInit(v_RegisterRequest);</w:t>
            </w:r>
          </w:p>
          <w:p w14:paraId="4CD0604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0B20D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12" siclog@</w:t>
            </w:r>
          </w:p>
          <w:p w14:paraId="52F6F0A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403 Forbidden</w:t>
            </w:r>
          </w:p>
          <w:p w14:paraId="667A305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following messages are exchanged on non protected port.</w:t>
            </w:r>
          </w:p>
          <w:p w14:paraId="789C9FD7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SS responds with a failure.</w:t>
            </w:r>
          </w:p>
          <w:p w14:paraId="2BACE415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 := f_IMS_RegisterResponse_403_MessageHeaderTX(v_RegisterRequest);</w:t>
            </w:r>
          </w:p>
          <w:p w14:paraId="22B6BF8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v_MessageHeader.contentType := cs_ContentType(c_ims3gppApplication);</w:t>
            </w:r>
          </w:p>
          <w:p w14:paraId="57DED6A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v_MessageBody := cs_MessageBody_XML_Ims_3gpp(cs_Ims_3gpp_Emergency("anonymous-emergencycall"));</w:t>
            </w:r>
          </w:p>
          <w:p w14:paraId="1ADE272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cs_Response(c_statusLine403, v_MessageHeader, v_MessageBody)));</w:t>
            </w:r>
          </w:p>
          <w:p w14:paraId="5791C70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E8C738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f_IMS_PTC_SetRanType(NR); // Ran Type Condition A28</w:t>
            </w:r>
          </w:p>
          <w:p w14:paraId="3D3855F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f_IMS_GlobalRelease(keepUnprotected);  // @sic R5s220609 - Additional changes: keepUnprotected instead of oldestProtectedContextOnly sic@</w:t>
            </w:r>
          </w:p>
          <w:p w14:paraId="354785E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3E7E0B5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13-17 below, steps 16-18 of generic procedure specified in Table 4.9.12.2.2-1 of TS 38.508-1 [21] takes place.</w:t>
            </w:r>
          </w:p>
          <w:p w14:paraId="41A43CA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13" siclog@</w:t>
            </w:r>
          </w:p>
          <w:p w14:paraId="54B85FC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a correctly composed INVITE request?</w:t>
            </w:r>
          </w:p>
          <w:p w14:paraId="0398CD4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Condition A28 checked</w:t>
            </w:r>
          </w:p>
          <w:p w14:paraId="1808DF5D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f_IMS_EmergencyCallSetup_NR5GC_A_6_Step1(A_2_1_A6);</w:t>
            </w:r>
          </w:p>
          <w:p w14:paraId="276DA4D7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4598C78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 for INVITE according to Table 10.10.3.3-2</w:t>
            </w:r>
          </w:p>
          <w:p w14:paraId="6A6EB28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13");</w:t>
            </w:r>
          </w:p>
          <w:p w14:paraId="5270F236" w14:textId="22AE0463" w:rsidR="00754121" w:rsidRPr="00BD52FE" w:rsidRDefault="00BD52FE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</w:tc>
      </w:tr>
    </w:tbl>
    <w:p w14:paraId="3C80FF04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3BC41518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4085C53B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EFC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490FF12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function f_TC_10_10_NR5GC_IMS2() runs on IMS_PTC</w:t>
            </w:r>
          </w:p>
          <w:p w14:paraId="03A28ED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0E4F117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0A5D0A8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REGISTER_Request v_RegisterRequest;</w:t>
            </w:r>
          </w:p>
          <w:p w14:paraId="2E6879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MessageHeader v_MessageHeader;</w:t>
            </w:r>
          </w:p>
          <w:p w14:paraId="791AB0D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MessageBody v_MessageBody;</w:t>
            </w:r>
          </w:p>
          <w:p w14:paraId="0FFE50D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SipUrl v_ContactUrl;</w:t>
            </w:r>
          </w:p>
          <w:p w14:paraId="2A6F246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boolean v_CondA7 := true;</w:t>
            </w:r>
          </w:p>
          <w:p w14:paraId="04D3C83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BB51FE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f_IMS_PTC_Init(PDN_2);</w:t>
            </w:r>
          </w:p>
          <w:p w14:paraId="7E94C7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CA97A9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f_IMS_IMS_WaitForTrigger(OtherPDN);</w:t>
            </w:r>
          </w:p>
          <w:p w14:paraId="7CD0AEB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CCBCE1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f_IMS_TestBody_Set(true);</w:t>
            </w:r>
          </w:p>
          <w:p w14:paraId="61AD3A8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DAAB9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0-8" siclog@</w:t>
            </w:r>
          </w:p>
          <w:p w14:paraId="29A63A1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is made to initiate an emergency call. @sic R5-224683 sic@</w:t>
            </w:r>
          </w:p>
          <w:p w14:paraId="690EAD8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732366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steps 1a1 of Table 4.9.11.2.2-2 of TS 38.508-1 [21] take place</w:t>
            </w:r>
          </w:p>
          <w:p w14:paraId="302B11F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9-10" siclog @</w:t>
            </w:r>
          </w:p>
          <w:p w14:paraId="7F5C648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1689734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f_IMS_CC_StartCall(IPCAN_EmergencyCall_OptionalPDNRelease); // 4.9.11.2.2-2 of TS 38.508-1 @sic R5-225362 sic@</w:t>
            </w:r>
          </w:p>
          <w:p w14:paraId="321905F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505FED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sends REGISTER(Step 1 of Annex A.3)</w:t>
            </w:r>
          </w:p>
          <w:p w14:paraId="520F37F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CE36DE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v_IMS_DATA_REQ := f_IMS_REGISTER_InitialRequest(-, omit, -, -, -, v_CondA7);</w:t>
            </w:r>
          </w:p>
          <w:p w14:paraId="2BFC08F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v_RegisterRequest := v_IMS_DATA_REQ.Request.Register;</w:t>
            </w:r>
          </w:p>
          <w:p w14:paraId="7EF0C19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53FEA9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Reconfig of UE client ports in case the UE uses UDP and different than default (5060) ports</w:t>
            </w:r>
          </w:p>
          <w:p w14:paraId="30168A6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f_IMS_Register_SecurityInit(v_RegisterRequest);</w:t>
            </w:r>
          </w:p>
          <w:p w14:paraId="6BC76CA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CA00C1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12" siclog@</w:t>
            </w:r>
          </w:p>
          <w:p w14:paraId="02FCF53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403 Forbidden</w:t>
            </w:r>
          </w:p>
          <w:p w14:paraId="3D5852E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following messages are exchanged on non protected port.</w:t>
            </w:r>
          </w:p>
          <w:p w14:paraId="0070BDB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SS responds with a failure.</w:t>
            </w:r>
          </w:p>
          <w:p w14:paraId="002BBC0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 := f_IMS_RegisterResponse_403_MessageHeaderTX(v_RegisterRequest);</w:t>
            </w:r>
          </w:p>
          <w:p w14:paraId="28D90D2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v_MessageHeader.contentType := cs_ContentType(c_ims3gppApplication);</w:t>
            </w:r>
          </w:p>
          <w:p w14:paraId="29DA170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v_MessageBody := cs_MessageBody_XML_Ims_3gpp(cs_Ims_3gpp_Emergency("anonymous-emergencycall"));</w:t>
            </w:r>
          </w:p>
          <w:p w14:paraId="2EB30A3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cs_Response(c_statusLine403, v_MessageHeader, v_MessageBody)));</w:t>
            </w:r>
          </w:p>
          <w:p w14:paraId="259AC3A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D51C7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f_IMS_PTC_SetRanType(NR); // Ran Type Condition A28</w:t>
            </w:r>
          </w:p>
          <w:p w14:paraId="056AB1E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f_IMS_GlobalRelease(keepUnprotected);  // @sic R5s220609 - Additional changes: keepUnprotected instead of oldestProtectedContextOnly sic@</w:t>
            </w:r>
          </w:p>
          <w:p w14:paraId="6938C29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18EE1F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13-17 below, steps 16-18 of generic procedure specified in Table 4.9.12.2.2-1 of TS 38.508-1 [21] takes place.</w:t>
            </w:r>
          </w:p>
          <w:p w14:paraId="2180A8C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13" siclog@</w:t>
            </w:r>
          </w:p>
          <w:p w14:paraId="5FD7125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a correctly composed INVITE request?</w:t>
            </w:r>
          </w:p>
          <w:p w14:paraId="58E8453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f_IMS_IPCAN_SendCoOrdMsg(IPCAN, cms_IMS_IPCAN_Trigger("Add Voice Bearer")); // Anritsu CR for 10.x</w:t>
            </w:r>
          </w:p>
          <w:p w14:paraId="61B50BA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Condition A28 checked</w:t>
            </w:r>
          </w:p>
          <w:p w14:paraId="798BEA7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f_IMS_EmergencyCallSetup_NR5GC_A_6_Step1(A_2_1_A6);</w:t>
            </w:r>
          </w:p>
          <w:p w14:paraId="07AFB6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B046D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 for INVITE according to Table 10.10.3.3-2</w:t>
            </w:r>
          </w:p>
          <w:p w14:paraId="73E8B21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f_IMS_PreliminaryPass(__FILE__, __LINE__, "Step 13");</w:t>
            </w:r>
          </w:p>
          <w:p w14:paraId="3BCDCE83" w14:textId="4105155D" w:rsidR="00754121" w:rsidRPr="006E4304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4565EF5" w14:textId="19B103E4" w:rsidR="00754121" w:rsidRPr="006E4304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66EC354F" w14:textId="77777777" w:rsidR="00754121" w:rsidRDefault="00754121" w:rsidP="00754121">
      <w:pPr>
        <w:rPr>
          <w:noProof/>
        </w:rPr>
      </w:pPr>
    </w:p>
    <w:p w14:paraId="2060450A" w14:textId="72DBED20" w:rsidR="00B15B0B" w:rsidRDefault="00B15B0B" w:rsidP="00B15B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41096600"/>
      <w:r>
        <w:rPr>
          <w:b/>
          <w:lang w:val="pt-BR"/>
        </w:rPr>
        <w:t xml:space="preserve">Change </w:t>
      </w:r>
      <w:r w:rsidR="008A7413">
        <w:rPr>
          <w:b/>
          <w:lang w:val="pt-BR"/>
        </w:rPr>
        <w:t>6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15B0B" w14:paraId="588C16E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4F0D" w14:textId="77777777" w:rsidR="00B15B0B" w:rsidRPr="003C0071" w:rsidRDefault="00B15B0B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64F7" w14:textId="150D1AA9" w:rsidR="00B15B0B" w:rsidRPr="000077FF" w:rsidRDefault="00737391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>function f_IMS_EmergencyCallSetup_NR5GC_A_6</w:t>
            </w:r>
          </w:p>
        </w:tc>
      </w:tr>
      <w:tr w:rsidR="00B15B0B" w14:paraId="34DABB45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2DC1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16E" w14:textId="2A0EC706" w:rsidR="00B15B0B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B15B0B" w14:paraId="29C9488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0588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79" w14:textId="6804B047" w:rsidR="00B15B0B" w:rsidRDefault="00E3564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B15B0B" w14:paraId="1B1EDFB9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D3C2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37" w14:textId="4DBD90DB" w:rsidR="00B15B0B" w:rsidRDefault="0031415B" w:rsidP="005032F7">
            <w:pPr>
              <w:spacing w:after="0"/>
              <w:rPr>
                <w:rFonts w:ascii="Arial" w:hAnsi="Arial" w:cs="Arial"/>
                <w:noProof/>
              </w:rPr>
            </w:pPr>
            <w:r w:rsidRPr="0031415B">
              <w:rPr>
                <w:rFonts w:ascii="Arial" w:hAnsi="Arial" w:cs="Arial"/>
                <w:noProof/>
              </w:rPr>
              <w:t>Common\IMS\IMS_Procedures_5G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15B0B" w14:paraId="75327046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FB0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5E3E" w14:textId="77777777" w:rsidR="00B15B0B" w:rsidRDefault="00B15B0B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2B0A2218" w14:textId="77777777" w:rsidR="00B15B0B" w:rsidRDefault="00B15B0B" w:rsidP="00B15B0B">
      <w:pPr>
        <w:spacing w:after="0"/>
        <w:rPr>
          <w:rFonts w:ascii="Arial" w:hAnsi="Arial"/>
          <w:b/>
          <w:sz w:val="32"/>
          <w:lang w:val="pt-BR"/>
        </w:rPr>
      </w:pPr>
    </w:p>
    <w:p w14:paraId="3ECAC584" w14:textId="77777777" w:rsidR="00B15B0B" w:rsidRDefault="00B15B0B" w:rsidP="00B15B0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5B0B" w:rsidRPr="00E36FA7" w14:paraId="47EADA6E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98C2" w14:textId="636ADB01" w:rsidR="00B15B0B" w:rsidRDefault="00B15B0B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075D042" w14:textId="1560A575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function f_IMS_EmergencyCallSetup_NR5GC_A_6(INVITE_A_2_1_Context_Type p_Context := A_2_1_A7,</w:t>
            </w:r>
          </w:p>
          <w:p w14:paraId="22C35084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                                  boolean p_GeolocationInfoAvailable := false, // @sic R5-220214 sic@</w:t>
            </w:r>
          </w:p>
          <w:p w14:paraId="39F497F1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                                          template SipUrl p_OtherCalleeUri := omit) runs on IMS_PTC return INVITE_Request</w:t>
            </w:r>
          </w:p>
          <w:p w14:paraId="7775D708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EC74FFA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var IMS_DATA_REQ v_IMS_DATA_REQ;</w:t>
            </w:r>
          </w:p>
          <w:p w14:paraId="3F54369C" w14:textId="618CADCA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ab/>
            </w:r>
          </w:p>
          <w:p w14:paraId="1CBFE434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v_IMS_DATA_REQ := f_IMS_EmergencyCallSetup_NR5GC_A_6_Step1(p_Context, p_GeolocationInfoAvailable, p_OtherCalleeUri);</w:t>
            </w:r>
          </w:p>
          <w:p w14:paraId="08A25717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return f_IMS_EmergencyCallSetup_NR5GC_A_6_Step2ToEnd(v_IMS_DATA_REQ); // @sic R5s210875 sic@</w:t>
            </w:r>
          </w:p>
          <w:p w14:paraId="33DB3A3B" w14:textId="77777777" w:rsid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040827C8" w14:textId="56F3C9AC" w:rsidR="00BD52FE" w:rsidRPr="00E36FA7" w:rsidRDefault="00BD52FE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17CA7F56" w14:textId="77777777" w:rsidR="00B15B0B" w:rsidRDefault="00B15B0B" w:rsidP="00B15B0B">
      <w:pPr>
        <w:spacing w:after="0"/>
        <w:rPr>
          <w:rFonts w:ascii="Arial" w:hAnsi="Arial"/>
          <w:b/>
        </w:rPr>
      </w:pPr>
    </w:p>
    <w:p w14:paraId="4E83C3C2" w14:textId="77777777" w:rsidR="00B15B0B" w:rsidRDefault="00B15B0B" w:rsidP="00B15B0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5B0B" w:rsidRPr="006E4304" w14:paraId="60D26061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F9CE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f_IMS_EmergencyCallSetup_NR5GC_A_6(INVITE_A_2_1_Context_Type p_Context := A_2_1_A7,</w:t>
            </w:r>
          </w:p>
          <w:p w14:paraId="54CE204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boolean p_GeolocationInfoAvailable := false, // @sic R5-220214 sic@</w:t>
            </w:r>
          </w:p>
          <w:p w14:paraId="02B88EAC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template SipUrl p_OtherCalleeUri := omit) runs on IMS_PTC return INVITE_Request</w:t>
            </w:r>
          </w:p>
          <w:p w14:paraId="7D461846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{</w:t>
            </w:r>
          </w:p>
          <w:p w14:paraId="051E33B1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v_IMS_DATA_REQ;</w:t>
            </w:r>
          </w:p>
          <w:p w14:paraId="72B1B3E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ab/>
            </w:r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f_IMS_IPCAN_SendCoOrdMsg(IPCAN, cms_IMS_IPCAN_Trigger("Add Voice Bearer")); // Anritsu CR for 10.x and 11.4.x</w:t>
            </w:r>
          </w:p>
          <w:p w14:paraId="264EFA36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v_IMS_DATA_REQ := f_IMS_EmergencyCallSetup_NR5GC_A_6_Step1(p_Context, p_GeolocationInfoAvailable, p_OtherCalleeUri);</w:t>
            </w:r>
          </w:p>
          <w:p w14:paraId="3EE1AF1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return f_IMS_EmergencyCallSetup_NR5GC_A_6_Step2ToEnd(v_IMS_DATA_REQ); // @sic R5s210875 sic@</w:t>
            </w:r>
          </w:p>
          <w:p w14:paraId="1CA0D32F" w14:textId="73065459" w:rsidR="00B15B0B" w:rsidRPr="006E4304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}</w:t>
            </w:r>
          </w:p>
        </w:tc>
      </w:tr>
    </w:tbl>
    <w:p w14:paraId="01C84CD2" w14:textId="77777777" w:rsidR="00B15B0B" w:rsidRDefault="00B15B0B" w:rsidP="00B15B0B">
      <w:pPr>
        <w:rPr>
          <w:noProof/>
        </w:rPr>
      </w:pPr>
    </w:p>
    <w:p w14:paraId="626F006D" w14:textId="7390F497" w:rsidR="008A7413" w:rsidRDefault="008A7413" w:rsidP="008A74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41096601"/>
      <w:r>
        <w:rPr>
          <w:b/>
          <w:lang w:val="pt-BR"/>
        </w:rPr>
        <w:t>Change 7</w:t>
      </w:r>
      <w:bookmarkEnd w:id="2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A7413" w14:paraId="28C4418C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49A9" w14:textId="77777777" w:rsidR="008A7413" w:rsidRPr="003C0071" w:rsidRDefault="008A7413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019" w14:textId="32600C80" w:rsidR="008A7413" w:rsidRPr="000077FF" w:rsidRDefault="004415D2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>function f_IMS_EmergencyCallSetup_NR5GC_A_6_Step2ToEnd</w:t>
            </w:r>
          </w:p>
        </w:tc>
      </w:tr>
      <w:tr w:rsidR="008A7413" w14:paraId="5CFD98F2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FC2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8C48" w14:textId="35008D89" w:rsidR="008A7413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8A7413" w14:paraId="70914719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03F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CAD" w14:textId="62E7C552" w:rsidR="008A7413" w:rsidRDefault="00E3564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8A7413" w14:paraId="7455F557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8CD6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FDF" w14:textId="5CAA91C7" w:rsidR="008A7413" w:rsidRDefault="0031415B" w:rsidP="005032F7">
            <w:pPr>
              <w:spacing w:after="0"/>
              <w:rPr>
                <w:rFonts w:ascii="Arial" w:hAnsi="Arial" w:cs="Arial"/>
                <w:noProof/>
              </w:rPr>
            </w:pPr>
            <w:r w:rsidRPr="0031415B">
              <w:rPr>
                <w:rFonts w:ascii="Arial" w:hAnsi="Arial" w:cs="Arial"/>
                <w:noProof/>
              </w:rPr>
              <w:t>Common\IMS\IMS_Procedures_5G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A7413" w14:paraId="540D30A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07D0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E1E" w14:textId="77777777" w:rsidR="008A7413" w:rsidRDefault="008A7413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19100B6D" w14:textId="77777777" w:rsidR="008A7413" w:rsidRDefault="008A7413" w:rsidP="008A7413">
      <w:pPr>
        <w:spacing w:after="0"/>
        <w:rPr>
          <w:rFonts w:ascii="Arial" w:hAnsi="Arial"/>
          <w:b/>
          <w:sz w:val="32"/>
          <w:lang w:val="pt-BR"/>
        </w:rPr>
      </w:pPr>
    </w:p>
    <w:p w14:paraId="17931424" w14:textId="77777777" w:rsidR="008A7413" w:rsidRDefault="008A7413" w:rsidP="008A74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7413" w:rsidRPr="00E36FA7" w14:paraId="2A06B48F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C7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>function f_IMS_EmergencyCallSetup_NR5GC_A_6_Step2ToEnd(IMS_DATA_REQ p_IMS_DATA_REQ) runs on IMS_PTC return INVITE_Request  // @sic R5-220214 sic@</w:t>
            </w:r>
          </w:p>
          <w:p w14:paraId="484CF67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{ /* @sic R5-231989: p_GeolocationInfoAvailable removed sic@ */</w:t>
            </w:r>
          </w:p>
          <w:p w14:paraId="4B97C690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var INVITE_Request v_INVITE_Request;</w:t>
            </w:r>
          </w:p>
          <w:p w14:paraId="18A956E9" w14:textId="7BD3443E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</w:t>
            </w:r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f_IMS_IPCAN_SendCoOrdMsg(IPCAN, cms_IMS_IPCAN_Trigger("Add Voice Bearer")); // @sic R5-225362 sic@</w:t>
            </w:r>
          </w:p>
          <w:p w14:paraId="3377DEE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v_INVITE_Request := f_IMS_EmergencyCallSetup_Step2ToEnd (p_IMS_DATA_REQ);</w:t>
            </w:r>
          </w:p>
          <w:p w14:paraId="18AEBE27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f_IMS_IPCAN_WaitForTrigger(IPCAN, "Voice Bearer Added");  // @sic R5s220531, R5-225362 sic@</w:t>
            </w:r>
          </w:p>
          <w:p w14:paraId="02C1922C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return v_INVITE_Request;</w:t>
            </w:r>
          </w:p>
          <w:p w14:paraId="48EF93D2" w14:textId="571157B5" w:rsidR="008A7413" w:rsidRPr="00E36FA7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lastRenderedPageBreak/>
              <w:t xml:space="preserve">  }</w:t>
            </w:r>
          </w:p>
        </w:tc>
      </w:tr>
    </w:tbl>
    <w:p w14:paraId="5E49A08C" w14:textId="77777777" w:rsidR="008A7413" w:rsidRDefault="008A7413" w:rsidP="008A7413">
      <w:pPr>
        <w:spacing w:after="0"/>
        <w:rPr>
          <w:rFonts w:ascii="Arial" w:hAnsi="Arial"/>
          <w:b/>
        </w:rPr>
      </w:pPr>
    </w:p>
    <w:p w14:paraId="49A10974" w14:textId="77777777" w:rsidR="008A7413" w:rsidRDefault="008A7413" w:rsidP="008A74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7413" w:rsidRPr="006E4304" w14:paraId="01C4DFF6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4C2" w14:textId="77777777" w:rsidR="00031534" w:rsidRPr="00031534" w:rsidRDefault="008A7413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>function f_IMS_EmergencyCallSetup_NR5GC_A_6_Step2ToEnd(IMS_DATA_REQ p_IMS_DATA_REQ) runs on IMS_PTC return INVITE_Request  // @sic R5-220214 sic@</w:t>
            </w:r>
          </w:p>
          <w:p w14:paraId="7F5FCE5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@sic R5-231989: p_GeolocationInfoAvailable removed sic@ */</w:t>
            </w:r>
          </w:p>
          <w:p w14:paraId="197B05C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INVITE_Request v_INVITE_Request;</w:t>
            </w:r>
          </w:p>
          <w:p w14:paraId="1F991249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//f_IMS_IPCAN_SendCoOrdMsg(IPCAN, cms_IMS_IPCAN_Trigger("Add Voice Bearer")); // @sic R5-225362 sic@</w:t>
            </w:r>
          </w:p>
          <w:p w14:paraId="4E5F4B7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v_INVITE_Request := f_IMS_EmergencyCallSetup_Step2ToEnd (p_IMS_DATA_REQ);</w:t>
            </w:r>
          </w:p>
          <w:p w14:paraId="38DE0E7C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f_IMS_IPCAN_WaitForTrigger(IPCAN, "Voice Bearer Added");  // @sic R5s220531, R5-225362 sic@</w:t>
            </w:r>
          </w:p>
          <w:p w14:paraId="39DE7C1F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return v_INVITE_Request;</w:t>
            </w:r>
          </w:p>
          <w:p w14:paraId="64C557C4" w14:textId="274C7945" w:rsidR="008A7413" w:rsidRPr="006E430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}</w:t>
            </w:r>
          </w:p>
        </w:tc>
      </w:tr>
    </w:tbl>
    <w:p w14:paraId="24E1BD4E" w14:textId="77777777" w:rsidR="00632FD0" w:rsidRDefault="00632FD0">
      <w:pPr>
        <w:rPr>
          <w:noProof/>
        </w:rPr>
      </w:pPr>
    </w:p>
    <w:sectPr w:rsidR="00632FD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714C" w14:textId="77777777" w:rsidR="005C4D7C" w:rsidRDefault="005C4D7C">
      <w:r>
        <w:separator/>
      </w:r>
    </w:p>
  </w:endnote>
  <w:endnote w:type="continuationSeparator" w:id="0">
    <w:p w14:paraId="464E2665" w14:textId="77777777" w:rsidR="005C4D7C" w:rsidRDefault="005C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AD90" w14:textId="77777777" w:rsidR="005C4D7C" w:rsidRDefault="005C4D7C">
      <w:r>
        <w:separator/>
      </w:r>
    </w:p>
  </w:footnote>
  <w:footnote w:type="continuationSeparator" w:id="0">
    <w:p w14:paraId="141B4E81" w14:textId="77777777" w:rsidR="005C4D7C" w:rsidRDefault="005C4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5"/>
  </w:num>
  <w:num w:numId="6" w16cid:durableId="809591973">
    <w:abstractNumId w:val="13"/>
  </w:num>
  <w:num w:numId="7" w16cid:durableId="1654720057">
    <w:abstractNumId w:val="14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2"/>
  </w:num>
  <w:num w:numId="17" w16cid:durableId="104687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157AC"/>
    <w:rsid w:val="00022E4A"/>
    <w:rsid w:val="00026F56"/>
    <w:rsid w:val="00027D5B"/>
    <w:rsid w:val="00031534"/>
    <w:rsid w:val="00043E7C"/>
    <w:rsid w:val="00043F80"/>
    <w:rsid w:val="00062D76"/>
    <w:rsid w:val="00082C5E"/>
    <w:rsid w:val="000A6394"/>
    <w:rsid w:val="000B7FED"/>
    <w:rsid w:val="000C038A"/>
    <w:rsid w:val="000C424B"/>
    <w:rsid w:val="000C6598"/>
    <w:rsid w:val="000D44B3"/>
    <w:rsid w:val="000F78A8"/>
    <w:rsid w:val="001001C9"/>
    <w:rsid w:val="00114473"/>
    <w:rsid w:val="001154B0"/>
    <w:rsid w:val="001272F0"/>
    <w:rsid w:val="001305ED"/>
    <w:rsid w:val="00132624"/>
    <w:rsid w:val="00134C93"/>
    <w:rsid w:val="00145D43"/>
    <w:rsid w:val="0015187D"/>
    <w:rsid w:val="00151DBC"/>
    <w:rsid w:val="00162D9E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85C"/>
    <w:rsid w:val="002B5741"/>
    <w:rsid w:val="002D362B"/>
    <w:rsid w:val="002E472E"/>
    <w:rsid w:val="002E5A93"/>
    <w:rsid w:val="002F2E6E"/>
    <w:rsid w:val="00303FB6"/>
    <w:rsid w:val="00305409"/>
    <w:rsid w:val="00310194"/>
    <w:rsid w:val="0031415B"/>
    <w:rsid w:val="00317F09"/>
    <w:rsid w:val="00325D23"/>
    <w:rsid w:val="00343095"/>
    <w:rsid w:val="00344D50"/>
    <w:rsid w:val="003609EF"/>
    <w:rsid w:val="0036231A"/>
    <w:rsid w:val="00372056"/>
    <w:rsid w:val="0037403A"/>
    <w:rsid w:val="0037427D"/>
    <w:rsid w:val="00374DD4"/>
    <w:rsid w:val="003765A4"/>
    <w:rsid w:val="003A22C0"/>
    <w:rsid w:val="003A3CA7"/>
    <w:rsid w:val="003B45DC"/>
    <w:rsid w:val="003C55D6"/>
    <w:rsid w:val="003D237E"/>
    <w:rsid w:val="003E1A36"/>
    <w:rsid w:val="003F03E6"/>
    <w:rsid w:val="00404E97"/>
    <w:rsid w:val="00410371"/>
    <w:rsid w:val="0041557E"/>
    <w:rsid w:val="004242F1"/>
    <w:rsid w:val="00430D9B"/>
    <w:rsid w:val="004415D2"/>
    <w:rsid w:val="00464AC0"/>
    <w:rsid w:val="00474A78"/>
    <w:rsid w:val="004A2A42"/>
    <w:rsid w:val="004A623E"/>
    <w:rsid w:val="004B68FC"/>
    <w:rsid w:val="004B75B7"/>
    <w:rsid w:val="004C4B7E"/>
    <w:rsid w:val="004C5450"/>
    <w:rsid w:val="00504F3F"/>
    <w:rsid w:val="0051580D"/>
    <w:rsid w:val="00532B8D"/>
    <w:rsid w:val="00547111"/>
    <w:rsid w:val="00564C8E"/>
    <w:rsid w:val="00592D74"/>
    <w:rsid w:val="00595E68"/>
    <w:rsid w:val="005C4D7C"/>
    <w:rsid w:val="005D6D5B"/>
    <w:rsid w:val="005E06EA"/>
    <w:rsid w:val="005E2C44"/>
    <w:rsid w:val="005E7983"/>
    <w:rsid w:val="005F0EEB"/>
    <w:rsid w:val="005F4FA2"/>
    <w:rsid w:val="005F590C"/>
    <w:rsid w:val="00610DD3"/>
    <w:rsid w:val="00615357"/>
    <w:rsid w:val="006202BB"/>
    <w:rsid w:val="00621188"/>
    <w:rsid w:val="006257ED"/>
    <w:rsid w:val="00631675"/>
    <w:rsid w:val="00632FD0"/>
    <w:rsid w:val="00640CB8"/>
    <w:rsid w:val="00665C47"/>
    <w:rsid w:val="00666F6C"/>
    <w:rsid w:val="00680F45"/>
    <w:rsid w:val="00684049"/>
    <w:rsid w:val="006938E7"/>
    <w:rsid w:val="00695808"/>
    <w:rsid w:val="006B1A97"/>
    <w:rsid w:val="006B3C17"/>
    <w:rsid w:val="006B46FB"/>
    <w:rsid w:val="006C74A8"/>
    <w:rsid w:val="006E21FB"/>
    <w:rsid w:val="006E4304"/>
    <w:rsid w:val="00705E6A"/>
    <w:rsid w:val="007173F7"/>
    <w:rsid w:val="00737391"/>
    <w:rsid w:val="0074044E"/>
    <w:rsid w:val="00754121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1013C"/>
    <w:rsid w:val="00820254"/>
    <w:rsid w:val="008279FA"/>
    <w:rsid w:val="00833A20"/>
    <w:rsid w:val="008535B7"/>
    <w:rsid w:val="008626E7"/>
    <w:rsid w:val="00863F32"/>
    <w:rsid w:val="008666B5"/>
    <w:rsid w:val="00870EE7"/>
    <w:rsid w:val="008715A7"/>
    <w:rsid w:val="008863B9"/>
    <w:rsid w:val="00886CD2"/>
    <w:rsid w:val="008A45A6"/>
    <w:rsid w:val="008A7413"/>
    <w:rsid w:val="008B0962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549A8"/>
    <w:rsid w:val="00963E55"/>
    <w:rsid w:val="009777D9"/>
    <w:rsid w:val="0099018F"/>
    <w:rsid w:val="00991B88"/>
    <w:rsid w:val="009943F9"/>
    <w:rsid w:val="009A4F39"/>
    <w:rsid w:val="009A5753"/>
    <w:rsid w:val="009A579D"/>
    <w:rsid w:val="009B0C3B"/>
    <w:rsid w:val="009B3AB9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AF5349"/>
    <w:rsid w:val="00B03ED7"/>
    <w:rsid w:val="00B15B0B"/>
    <w:rsid w:val="00B258BB"/>
    <w:rsid w:val="00B526BF"/>
    <w:rsid w:val="00B61559"/>
    <w:rsid w:val="00B6548F"/>
    <w:rsid w:val="00B67B97"/>
    <w:rsid w:val="00B87CA7"/>
    <w:rsid w:val="00B968C8"/>
    <w:rsid w:val="00BA3EC5"/>
    <w:rsid w:val="00BA51D9"/>
    <w:rsid w:val="00BB5DFC"/>
    <w:rsid w:val="00BD279D"/>
    <w:rsid w:val="00BD52FE"/>
    <w:rsid w:val="00BD6919"/>
    <w:rsid w:val="00BD6BB8"/>
    <w:rsid w:val="00BE2479"/>
    <w:rsid w:val="00BF74E3"/>
    <w:rsid w:val="00C462F9"/>
    <w:rsid w:val="00C66BA2"/>
    <w:rsid w:val="00C73080"/>
    <w:rsid w:val="00C820AB"/>
    <w:rsid w:val="00C95985"/>
    <w:rsid w:val="00C959B1"/>
    <w:rsid w:val="00C96FA7"/>
    <w:rsid w:val="00CA3609"/>
    <w:rsid w:val="00CA79B5"/>
    <w:rsid w:val="00CB4F45"/>
    <w:rsid w:val="00CC4D75"/>
    <w:rsid w:val="00CC5026"/>
    <w:rsid w:val="00CC68D0"/>
    <w:rsid w:val="00CC7EDC"/>
    <w:rsid w:val="00D000C8"/>
    <w:rsid w:val="00D03794"/>
    <w:rsid w:val="00D03F9A"/>
    <w:rsid w:val="00D06D51"/>
    <w:rsid w:val="00D23547"/>
    <w:rsid w:val="00D24991"/>
    <w:rsid w:val="00D37EC2"/>
    <w:rsid w:val="00D50255"/>
    <w:rsid w:val="00D618AB"/>
    <w:rsid w:val="00D652C7"/>
    <w:rsid w:val="00D66520"/>
    <w:rsid w:val="00D7645C"/>
    <w:rsid w:val="00D80C3B"/>
    <w:rsid w:val="00D85399"/>
    <w:rsid w:val="00DA3AA8"/>
    <w:rsid w:val="00DB7D8A"/>
    <w:rsid w:val="00DC6827"/>
    <w:rsid w:val="00DE34CF"/>
    <w:rsid w:val="00DE7626"/>
    <w:rsid w:val="00E10E54"/>
    <w:rsid w:val="00E13F3D"/>
    <w:rsid w:val="00E259B2"/>
    <w:rsid w:val="00E33D32"/>
    <w:rsid w:val="00E34898"/>
    <w:rsid w:val="00E35649"/>
    <w:rsid w:val="00E36FA7"/>
    <w:rsid w:val="00E63240"/>
    <w:rsid w:val="00E86784"/>
    <w:rsid w:val="00EA3573"/>
    <w:rsid w:val="00EB09B7"/>
    <w:rsid w:val="00EC3C5D"/>
    <w:rsid w:val="00EC7247"/>
    <w:rsid w:val="00ED0578"/>
    <w:rsid w:val="00EE7D7C"/>
    <w:rsid w:val="00EF5E7A"/>
    <w:rsid w:val="00F14B22"/>
    <w:rsid w:val="00F25D98"/>
    <w:rsid w:val="00F26FAA"/>
    <w:rsid w:val="00F300FB"/>
    <w:rsid w:val="00F47968"/>
    <w:rsid w:val="00F50827"/>
    <w:rsid w:val="00F522FA"/>
    <w:rsid w:val="00F80405"/>
    <w:rsid w:val="00F85F7E"/>
    <w:rsid w:val="00F90FA0"/>
    <w:rsid w:val="00F923CF"/>
    <w:rsid w:val="00F956DD"/>
    <w:rsid w:val="00F9598E"/>
    <w:rsid w:val="00FA0CC8"/>
    <w:rsid w:val="00FA6B4C"/>
    <w:rsid w:val="00FB6386"/>
    <w:rsid w:val="00FC580D"/>
    <w:rsid w:val="00FC79FD"/>
    <w:rsid w:val="00FD0808"/>
    <w:rsid w:val="00FF0B36"/>
    <w:rsid w:val="00FF4352"/>
    <w:rsid w:val="00FF5698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80F45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16</Pages>
  <Words>5568</Words>
  <Characters>31741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1900-01-01T00:00:00Z</cp:lastPrinted>
  <dcterms:created xsi:type="dcterms:W3CDTF">2023-08-07T13:53:00Z</dcterms:created>
  <dcterms:modified xsi:type="dcterms:W3CDTF">2023-11-06T13:31:00Z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