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214F2E75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Pr="003C4E4F">
        <w:rPr>
          <w:rFonts w:cs="Arial"/>
          <w:b/>
          <w:bCs/>
          <w:i/>
          <w:iCs/>
          <w:sz w:val="24"/>
          <w:szCs w:val="24"/>
        </w:rPr>
        <w:t>R5s230</w:t>
      </w:r>
      <w:r w:rsidR="00296855">
        <w:rPr>
          <w:rFonts w:cs="Arial"/>
          <w:b/>
          <w:bCs/>
          <w:i/>
          <w:iCs/>
          <w:sz w:val="24"/>
          <w:szCs w:val="24"/>
        </w:rPr>
        <w:t>821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60B3382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31</w:t>
            </w:r>
            <w:r w:rsidR="00871016">
              <w:rPr>
                <w:rFonts w:cs="Arial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496C1323" w:rsidR="00D86314" w:rsidRPr="003C4E4F" w:rsidRDefault="004B068E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EB24083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B068E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5268DBC" w:rsidR="00D86314" w:rsidRPr="003C4E4F" w:rsidRDefault="0087101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71016">
              <w:rPr>
                <w:rFonts w:cs="Arial"/>
              </w:rPr>
              <w:t>NR5GC FR1 : Addition of Rel-17 eCPSOR test case 6.3.2.3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031C14A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TEI17_Test, 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87153D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2023-07-2</w:t>
            </w:r>
            <w:r w:rsidR="008B72DD">
              <w:rPr>
                <w:rFonts w:cs="Arial"/>
              </w:rPr>
              <w:t>5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FD37B76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6.3.2.</w:t>
            </w:r>
            <w:r w:rsidR="001B76EA" w:rsidRPr="003C4E4F">
              <w:rPr>
                <w:rFonts w:ascii="Arial" w:hAnsi="Arial" w:cs="Arial"/>
                <w:noProof/>
                <w:lang w:val="en-SG"/>
              </w:rPr>
              <w:t>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9F816F4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6.3.2.</w:t>
            </w:r>
            <w:r w:rsidR="002E62AA" w:rsidRPr="003C4E4F">
              <w:rPr>
                <w:rFonts w:cs="Arial"/>
                <w:noProof/>
                <w:lang w:val="en-SG"/>
              </w:rPr>
              <w:t>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5E472C1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6.3.2.</w:t>
            </w:r>
            <w:r w:rsidR="001B76EA" w:rsidRPr="003C4E4F">
              <w:rPr>
                <w:rFonts w:cs="Arial"/>
                <w:szCs w:val="18"/>
              </w:rPr>
              <w:t>3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2CCF6F3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6.3.2.</w:t>
      </w:r>
      <w:r w:rsidR="002E62AA" w:rsidRPr="003C4E4F">
        <w:rPr>
          <w:rFonts w:ascii="Arial" w:hAnsi="Arial" w:cs="Arial"/>
        </w:rPr>
        <w:t>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34ECF9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6.3.2.</w:t>
      </w:r>
      <w:r w:rsidR="00871016">
        <w:rPr>
          <w:rFonts w:ascii="Arial" w:hAnsi="Arial" w:cs="Arial"/>
        </w:rPr>
        <w:t>3</w:t>
      </w:r>
    </w:p>
    <w:p w14:paraId="763E129C" w14:textId="65B1C62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7B7770" w:rsidRPr="0074044E">
        <w:rPr>
          <w:rFonts w:cs="Arial"/>
        </w:rPr>
        <w:t>iwd-TTCN3-B2022-09_D23wk</w:t>
      </w:r>
      <w:r w:rsidR="007B7770">
        <w:rPr>
          <w:rFonts w:cs="Arial"/>
        </w:rPr>
        <w:t>24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18BA3D8" w14:textId="552CC7E0" w:rsidR="00DE673C" w:rsidRPr="003C4E4F" w:rsidRDefault="00B84BC9" w:rsidP="00DE673C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Changes 2 and 3 </w:t>
      </w:r>
      <w:r w:rsidR="000C2F3F" w:rsidRPr="003C4E4F">
        <w:rPr>
          <w:rFonts w:ascii="Arial" w:hAnsi="Arial" w:cs="Arial"/>
        </w:rPr>
        <w:t xml:space="preserve">of </w:t>
      </w:r>
      <w:r w:rsidR="000C2F3F" w:rsidRPr="003C4E4F">
        <w:rPr>
          <w:rStyle w:val="ui-provider"/>
          <w:rFonts w:ascii="Arial" w:hAnsi="Arial" w:cs="Arial"/>
        </w:rPr>
        <w:t xml:space="preserve">R5s230554 </w:t>
      </w:r>
      <w:r w:rsidR="00871016">
        <w:rPr>
          <w:rStyle w:val="ui-provider"/>
          <w:rFonts w:ascii="Arial" w:hAnsi="Arial" w:cs="Arial"/>
        </w:rPr>
        <w:t>are also needed.</w:t>
      </w:r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D9E9E4D" w:rsidR="00574BDF" w:rsidRPr="003C4E4F" w:rsidRDefault="00807591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fl_TC_6_3_2_</w:t>
            </w:r>
            <w:r w:rsidR="002E719D">
              <w:rPr>
                <w:rFonts w:ascii="Arial" w:hAnsi="Arial" w:cs="Arial"/>
              </w:rPr>
              <w:t>3</w:t>
            </w:r>
            <w:r w:rsidRPr="003C4E4F">
              <w:rPr>
                <w:rFonts w:ascii="Arial" w:hAnsi="Arial" w:cs="Arial"/>
              </w:rPr>
              <w:t xml:space="preserve">_TestBody </w:t>
            </w:r>
            <w:r w:rsidR="001B4DAE" w:rsidRPr="003C4E4F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402697">
        <w:trPr>
          <w:trHeight w:val="32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4372996" w:rsidR="00C809BD" w:rsidRPr="003C4E4F" w:rsidRDefault="00483464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lang w:eastAsia="zh-CN"/>
              </w:rPr>
              <w:t>Current TTC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>ot implemented SOR</w:t>
            </w:r>
            <w:r w:rsidR="00B71D89" w:rsidRPr="003C4E4F">
              <w:rPr>
                <w:rFonts w:ascii="Arial" w:hAnsi="Arial" w:cs="Arial"/>
                <w:lang w:eastAsia="zh-CN"/>
              </w:rPr>
              <w:t>-</w:t>
            </w:r>
            <w:r w:rsidRPr="003C4E4F">
              <w:rPr>
                <w:rFonts w:ascii="Arial" w:hAnsi="Arial" w:cs="Arial"/>
                <w:lang w:eastAsia="zh-CN"/>
              </w:rPr>
              <w:t>CMCI container correctly. As per 24.501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 Figure: </w:t>
            </w:r>
            <w:r w:rsidR="00B71D89" w:rsidRPr="003C4E4F">
              <w:rPr>
                <w:rFonts w:ascii="Arial" w:hAnsi="Arial" w:cs="Arial"/>
                <w:color w:val="000000"/>
                <w:shd w:val="clear" w:color="auto" w:fill="FFFFFF"/>
              </w:rPr>
              <w:t>9.11.3.51.2A</w:t>
            </w:r>
            <w:r w:rsidRPr="003C4E4F">
              <w:rPr>
                <w:rFonts w:ascii="Arial" w:hAnsi="Arial" w:cs="Arial"/>
                <w:lang w:eastAsia="zh-CN"/>
              </w:rPr>
              <w:t xml:space="preserve"> it should be </w:t>
            </w:r>
            <w:r w:rsidR="00B71D89" w:rsidRPr="003C4E4F">
              <w:rPr>
                <w:rFonts w:ascii="Arial" w:hAnsi="Arial" w:cs="Arial"/>
                <w:lang w:eastAsia="zh-CN"/>
              </w:rPr>
              <w:t>like below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721"/>
              <w:gridCol w:w="721"/>
              <w:gridCol w:w="721"/>
              <w:gridCol w:w="721"/>
              <w:gridCol w:w="721"/>
              <w:gridCol w:w="721"/>
              <w:gridCol w:w="722"/>
              <w:gridCol w:w="1137"/>
            </w:tblGrid>
            <w:tr w:rsidR="00877AF2" w:rsidRPr="003C4E4F" w14:paraId="11DA5778" w14:textId="77777777" w:rsidTr="00877AF2"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6FE34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8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6E1CD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7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5530F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6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44F4F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5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0764AD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4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232E1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AD1E5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711F6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CFB18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</w:tr>
            <w:tr w:rsidR="00877AF2" w:rsidRPr="003C4E4F" w14:paraId="46C028D5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5A5EC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transparent container IEI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5F1C28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1</w:t>
                  </w:r>
                </w:p>
              </w:tc>
            </w:tr>
            <w:tr w:rsidR="00877AF2" w:rsidRPr="003C4E4F" w14:paraId="546E77FB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EB444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60A81E6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Length of SOR transparent container contents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A34CD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</w:t>
                  </w:r>
                </w:p>
                <w:p w14:paraId="0FC8359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0EBBC48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3</w:t>
                  </w:r>
                </w:p>
              </w:tc>
            </w:tr>
            <w:tr w:rsidR="00877AF2" w:rsidRPr="003C4E4F" w14:paraId="2C76C2B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FDC05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header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C8692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4</w:t>
                  </w:r>
                </w:p>
              </w:tc>
            </w:tr>
            <w:tr w:rsidR="00877AF2" w:rsidRPr="003C4E4F" w14:paraId="13323D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83C7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3D3BF1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SOR-MAC-I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AUSF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5617B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5</w:t>
                  </w:r>
                </w:p>
                <w:p w14:paraId="4AD7A85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61A63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20</w:t>
                  </w:r>
                </w:p>
              </w:tc>
            </w:tr>
            <w:tr w:rsidR="00877AF2" w:rsidRPr="003C4E4F" w14:paraId="0E1246A1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71606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D8C697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Counter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SOR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B70BD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21</w:t>
                  </w:r>
                </w:p>
                <w:p w14:paraId="7F4D27F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 </w:t>
                  </w:r>
                </w:p>
                <w:p w14:paraId="4E0417C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22</w:t>
                  </w:r>
                </w:p>
              </w:tc>
            </w:tr>
            <w:tr w:rsidR="00877AF2" w:rsidRPr="003C4E4F" w14:paraId="5232CFEF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2C4D9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yellow"/>
                      <w:lang w:eastAsia="en-IN"/>
                    </w:rPr>
                    <w:lastRenderedPageBreak/>
                    <w:t>Length of 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A8FE5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23*</w:t>
                  </w:r>
                </w:p>
              </w:tc>
            </w:tr>
            <w:tr w:rsidR="00877AF2" w:rsidRPr="003C4E4F" w14:paraId="612C880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5FECB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5095A7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DF3D6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24*</w:t>
                  </w:r>
                </w:p>
                <w:p w14:paraId="09426FA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4C33DF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m*</w:t>
                  </w:r>
                </w:p>
              </w:tc>
            </w:tr>
            <w:tr w:rsidR="00877AF2" w:rsidRPr="003C4E4F" w14:paraId="06FA692A" w14:textId="77777777" w:rsidTr="00877AF2">
              <w:tc>
                <w:tcPr>
                  <w:tcW w:w="7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46ADB2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1265DE2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0945F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23CE7BA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6AD53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7481879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3CE24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42C0F5C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FA20AD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0687C13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0D0BD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SSSI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8CFAC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SSCMI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7E31F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4F79A4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octet o</w:t>
                  </w:r>
                </w:p>
              </w:tc>
            </w:tr>
            <w:tr w:rsidR="00877AF2" w:rsidRPr="003C4E4F" w14:paraId="51ACF687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128E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69"/>
                    <w:gridCol w:w="1137"/>
                  </w:tblGrid>
                  <w:tr w:rsidR="007B6F3A" w:rsidRPr="003C4E4F" w14:paraId="5236C376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5145854" w14:textId="61C02F82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  <w:t>SOR-CMCI 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shd w:val="clear" w:color="auto" w:fill="D6EFD6"/>
                            <w:lang w:eastAsia="en-IN"/>
                          </w:rPr>
                          <w:t>12oct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88D52ED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(o+1)*</w:t>
                        </w:r>
                      </w:p>
                      <w:p w14:paraId="70B321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  <w:p w14:paraId="23215E98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p*</w:t>
                        </w:r>
                      </w:p>
                    </w:tc>
                  </w:tr>
                  <w:tr w:rsidR="007B6F3A" w:rsidRPr="003C4E4F" w14:paraId="7023BBF5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F56255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>SOR-CMCI is as below</w:t>
                        </w:r>
                      </w:p>
                      <w:tbl>
                        <w:tblPr>
                          <w:tblW w:w="0" w:type="auto"/>
                          <w:shd w:val="clear" w:color="auto" w:fill="FFFFFF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9"/>
                          <w:gridCol w:w="1137"/>
                        </w:tblGrid>
                        <w:tr w:rsidR="007B6F3A" w:rsidRPr="003C4E4F" w14:paraId="5B6BB653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5CA0FE5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63D0CD29" w14:textId="15183D62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lang w:eastAsia="en-IN"/>
                                </w:rPr>
                                <w:t>Length of SOR-CMCI contents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shd w:val="clear" w:color="auto" w:fill="D6EFD6"/>
                                  <w:lang w:eastAsia="en-IN"/>
                                </w:rPr>
                                <w:t>2oct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5C5B793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o+1</w:t>
                              </w:r>
                            </w:p>
                            <w:p w14:paraId="3C46B662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7FCFA14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o+2</w:t>
                              </w:r>
                            </w:p>
                          </w:tc>
                        </w:tr>
                        <w:tr w:rsidR="007B6F3A" w:rsidRPr="003C4E4F" w14:paraId="4277C6C6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E3E8690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SOR-CMCI rule 1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  <w:tbl>
                              <w:tblPr>
                                <w:tblW w:w="0" w:type="auto"/>
                                <w:shd w:val="clear" w:color="auto" w:fill="FFFFFF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2"/>
                                <w:gridCol w:w="1137"/>
                              </w:tblGrid>
                              <w:tr w:rsidR="007B6F3A" w:rsidRPr="003C4E4F" w14:paraId="4A9F00CC" w14:textId="77777777"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FBD182E" w14:textId="63511D2A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557CB2" w14:textId="296A051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E9D8649" w14:textId="0ECB5434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C35A59D" w14:textId="7E89FD6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311F650F" w14:textId="6219457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1C74AF04" w14:textId="4CA49C9E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36AF9A1" w14:textId="08F57C0C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2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9F772C5" w14:textId="2CEC86A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FAF53E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7B6F3A" w:rsidRPr="003C4E4F" w14:paraId="7EA7BB77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0EE7191" w14:textId="6339EE0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lang w:val="en-IN" w:eastAsia="en-IN"/>
                                      </w:rPr>
                                      <w:t>Length of SOR-CMCI rule contents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shd w:val="clear" w:color="auto" w:fill="D6EFD6"/>
                                        <w:lang w:val="en-IN" w:eastAsia="en-IN"/>
                                      </w:rPr>
                                      <w:t>2oct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6687B1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  <w:t>octet q+2</w:t>
                                    </w:r>
                                  </w:p>
                                </w:tc>
                              </w:tr>
                              <w:tr w:rsidR="007B6F3A" w:rsidRPr="003C4E4F" w14:paraId="297ED2D3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3CFAE8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Tsor-cm timer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val="en-IN" w:eastAsia="en-IN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1684DD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q+3</w:t>
                                    </w:r>
                                  </w:p>
                                </w:tc>
                              </w:tr>
                              <w:tr w:rsidR="007B6F3A" w:rsidRPr="003C4E4F" w14:paraId="1D64DA75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16AB87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Criterion type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eastAsia="en-IN"/>
                                      </w:rPr>
                                      <w:t>01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632FEC6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q+4</w:t>
                                    </w:r>
                                  </w:p>
                                </w:tc>
                              </w:tr>
                              <w:tr w:rsidR="007B6F3A" w:rsidRPr="003C4E4F" w14:paraId="0FE4E63E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11D8881" w14:textId="406C5F0D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Criterion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6oct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50A9A13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(q+5)*</w:t>
                                    </w:r>
                                  </w:p>
                                  <w:p w14:paraId="22C5A3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  <w:p w14:paraId="13146149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lastRenderedPageBreak/>
                                      <w:t>octet r*</w:t>
                                    </w:r>
                                  </w:p>
                                </w:tc>
                              </w:tr>
                            </w:tbl>
                            <w:p w14:paraId="5B619F41" w14:textId="77777777" w:rsidR="007B6F3A" w:rsidRPr="003C4E4F" w:rsidRDefault="007B6F3A" w:rsidP="007B6F3A">
                              <w:pPr>
                                <w:spacing w:after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276C6F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</w:tr>
                      </w:tbl>
                      <w:p w14:paraId="08117B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</w:tc>
                    <w:tc>
                      <w:tcPr>
                        <w:tcW w:w="1137" w:type="dxa"/>
                        <w:shd w:val="clear" w:color="auto" w:fill="FFFFFF"/>
                        <w:vAlign w:val="center"/>
                        <w:hideMark/>
                      </w:tcPr>
                      <w:p w14:paraId="21C3D088" w14:textId="77777777" w:rsidR="007B6F3A" w:rsidRPr="003C4E4F" w:rsidRDefault="007B6F3A" w:rsidP="007B6F3A">
                        <w:pPr>
                          <w:spacing w:after="0"/>
                          <w:rPr>
                            <w:rFonts w:ascii="Arial" w:eastAsia="Times New Roman" w:hAnsi="Arial" w:cs="Arial"/>
                            <w:lang w:val="en-IN" w:eastAsia="en-IN"/>
                          </w:rPr>
                        </w:pPr>
                      </w:p>
                    </w:tc>
                  </w:tr>
                </w:tbl>
                <w:p w14:paraId="74AB0C0B" w14:textId="223C50FA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F9F1F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(o+1)*</w:t>
                  </w:r>
                </w:p>
                <w:p w14:paraId="6FC36C6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722EB6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p*</w:t>
                  </w:r>
                </w:p>
              </w:tc>
            </w:tr>
            <w:tr w:rsidR="00877AF2" w:rsidRPr="003C4E4F" w14:paraId="607DF2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A706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B373E0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SOR-SNPN-SI</w:t>
                  </w:r>
                </w:p>
                <w:p w14:paraId="5153F40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4933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(p+1)*</w:t>
                  </w:r>
                </w:p>
                <w:p w14:paraId="3C4FADE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7CFF885" w14:textId="52B93F38" w:rsidR="00402697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u</w:t>
                  </w:r>
                </w:p>
              </w:tc>
            </w:tr>
          </w:tbl>
          <w:p w14:paraId="67B46CCE" w14:textId="77777777" w:rsidR="00877AF2" w:rsidRPr="003C4E4F" w:rsidRDefault="00877AF2" w:rsidP="00877AF2">
            <w:pPr>
              <w:rPr>
                <w:rFonts w:ascii="Arial" w:hAnsi="Arial" w:cs="Arial"/>
                <w:lang w:eastAsia="zh-CN"/>
              </w:rPr>
            </w:pPr>
          </w:p>
          <w:p w14:paraId="48AFD8F3" w14:textId="77777777" w:rsidR="00402697" w:rsidRPr="003C4E4F" w:rsidRDefault="00402697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Figure 9.11.3.51.2A: SOR transparentcontainer information element for list type with value "1", SOR datatype with value "0", additional parameters with value "1"</w:t>
            </w:r>
          </w:p>
          <w:p w14:paraId="56FCA611" w14:textId="77777777" w:rsidR="00B71D89" w:rsidRPr="003C4E4F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6C976AD1" w14:textId="0D6B6C14" w:rsidR="00B71D89" w:rsidRPr="003C4E4F" w:rsidRDefault="00B71D89" w:rsidP="00877AF2">
            <w:p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So updated variables and v_data variable according to figure Figure 9.11.3.51.2A.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08EAC771" w14:textId="39259FC9" w:rsidR="00F6639D" w:rsidRPr="003C4E4F" w:rsidRDefault="004C65CE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C4E4F">
              <w:rPr>
                <w:rFonts w:cs="Arial"/>
                <w:lang w:val="en-SG"/>
              </w:rPr>
              <w:t xml:space="preserve">Added variables for </w:t>
            </w:r>
            <w:r w:rsidR="00345746" w:rsidRPr="003C4E4F">
              <w:rPr>
                <w:rFonts w:cs="Arial"/>
                <w:lang w:val="en-SG"/>
              </w:rPr>
              <w:t xml:space="preserve"> </w:t>
            </w:r>
            <w:r w:rsidRPr="003C4E4F">
              <w:rPr>
                <w:rFonts w:cs="Arial"/>
                <w:lang w:val="en-SG"/>
              </w:rPr>
              <w:t>Length of PLMN ID and access technology list, Length of SOR-CMCI contents , Length of SOR-CMCI rule contents and modified v_Data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768E10A" w:rsidR="00574BDF" w:rsidRPr="003C4E4F" w:rsidRDefault="00943E17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SOR_CMCI_NR5GC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97D" w14:textId="77777777" w:rsidR="00E218F1" w:rsidRPr="003C4E4F" w:rsidRDefault="005B0E4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</w:t>
            </w:r>
            <w:r w:rsidR="0047783B" w:rsidRPr="003C4E4F">
              <w:rPr>
                <w:rFonts w:ascii="Arial" w:hAnsi="Arial" w:cs="Arial"/>
              </w:rPr>
              <w:t xml:space="preserve">  </w:t>
            </w:r>
            <w:r w:rsidR="00E3705C" w:rsidRPr="003C4E4F">
              <w:rPr>
                <w:rFonts w:ascii="Arial" w:hAnsi="Arial" w:cs="Arial"/>
              </w:rPr>
              <w:t xml:space="preserve">  </w:t>
            </w:r>
            <w:r w:rsidR="00E218F1" w:rsidRPr="003C4E4F">
              <w:rPr>
                <w:rFonts w:ascii="Arial" w:hAnsi="Arial" w:cs="Arial"/>
              </w:rPr>
              <w:t xml:space="preserve">  function fl_TC_6_3_2_3_TestBody() runs on NR5GC_PTC</w:t>
            </w:r>
          </w:p>
          <w:p w14:paraId="5678C3E3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{</w:t>
            </w:r>
          </w:p>
          <w:p w14:paraId="71FFAD22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octetstring v_Data;</w:t>
            </w:r>
          </w:p>
          <w:p w14:paraId="78A1F11A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NAS_PlmnId v_PlmnID := f_NR_Asn2Nas_PlmnId(f_NR_CellInfo_GetPLMN (nr_Cell11));</w:t>
            </w:r>
          </w:p>
          <w:p w14:paraId="77AB671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O2_Type v_AccessTechId :='0800'O;</w:t>
            </w:r>
          </w:p>
          <w:p w14:paraId="059F6FF9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O1_Type v_SORInfo :='01'O;//SI/SSCMI/SSSI//@sic R5-233458 sic@</w:t>
            </w:r>
          </w:p>
          <w:p w14:paraId="50974BF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octetstring  v_NAS_TxMsgContainer_SOR_CMCI;</w:t>
            </w:r>
          </w:p>
          <w:p w14:paraId="574B3360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O16_Type v_Mac;</w:t>
            </w:r>
          </w:p>
          <w:p w14:paraId="7AFEDD7C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B128_Type v_Mac_A17;</w:t>
            </w:r>
          </w:p>
          <w:p w14:paraId="1E83E8A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NG_NAS_SecurityParams_Type v_NAS_SecurityParams;</w:t>
            </w:r>
          </w:p>
          <w:p w14:paraId="45819D18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octetstring v_CriterionType:= 'FF'O;//@sic R5-233458 sic@</w:t>
            </w:r>
          </w:p>
          <w:p w14:paraId="18748BAC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O1_Type </w:t>
            </w:r>
            <w:r w:rsidRPr="003C4E4F">
              <w:rPr>
                <w:rFonts w:ascii="Arial" w:hAnsi="Arial" w:cs="Arial"/>
                <w:highlight w:val="yellow"/>
              </w:rPr>
              <w:t>v_Length :='03'O;</w:t>
            </w:r>
          </w:p>
          <w:p w14:paraId="4A1EF2D1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octetstring v_TsorcmTimer:= '21'O;</w:t>
            </w:r>
          </w:p>
          <w:p w14:paraId="205611A5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O2_Type v_CounterSOR :='0001'O;</w:t>
            </w:r>
          </w:p>
          <w:p w14:paraId="20EFB8FD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template (value) SOR_Header v_Header := crs_NG_SOR_Header('1'B,'1'B,'1'B,'0'B,'1'B);//@sic R5-233458 sic@</w:t>
            </w:r>
          </w:p>
          <w:p w14:paraId="279897C8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template (value) NG_NAS_DL_Pdu_Type v_PduToSend;</w:t>
            </w:r>
          </w:p>
          <w:p w14:paraId="24038D47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lastRenderedPageBreak/>
              <w:t xml:space="preserve">    //@siclog "Step 1" siclog@</w:t>
            </w:r>
          </w:p>
          <w:p w14:paraId="374FAA6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0649AB9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"Steps 2-21a1" siclog@</w:t>
            </w:r>
          </w:p>
          <w:p w14:paraId="53491FE4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37594BB7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 22-34b3a1" siclog@</w:t>
            </w:r>
          </w:p>
          <w:p w14:paraId="77BA75C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r w:rsidRPr="003C4E4F">
              <w:rPr>
                <w:rFonts w:ascii="Arial" w:hAnsi="Arial" w:cs="Arial"/>
                <w:highlight w:val="yellow"/>
              </w:rPr>
              <w:t>v_Data := v_PlmnID &amp; v_AccessTechId &amp; v_SORInfo&amp; v_Length &amp; v_TsorcmTimer &amp; v_CriterionType;</w:t>
            </w:r>
          </w:p>
          <w:p w14:paraId="4746673B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v_NAS_SecurityParams := f_NR5GC_Security_Get();</w:t>
            </w:r>
          </w:p>
          <w:p w14:paraId="72F324F6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v_Mac_A17 :=f_NG_Authentication_A17(bit2oct(encvalue(v_Header)),</w:t>
            </w:r>
          </w:p>
          <w:p w14:paraId="74DDEC19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v_NAS_SecurityParams.KAUSF,</w:t>
            </w:r>
          </w:p>
          <w:p w14:paraId="00B7694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v_CounterSOR,</w:t>
            </w:r>
          </w:p>
          <w:p w14:paraId="174F904F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v_Data,</w:t>
            </w:r>
          </w:p>
          <w:p w14:paraId="625FD84D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v_NAS_SecurityParams.KDF);</w:t>
            </w:r>
          </w:p>
          <w:p w14:paraId="11F9F0C2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v_Mac := bit2oct(v_Mac_A17);</w:t>
            </w:r>
          </w:p>
          <w:p w14:paraId="3C95F820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v_NAS_TxMsgContainer_SOR_CMCI := bit2oct(encvalue(crs_NG_SORTransparentContainerValue(v_Header, v_Mac, v_CounterSOR, v_Data, omit, int2oct(lengthof(v_Data) + 19, 2))));</w:t>
            </w:r>
          </w:p>
          <w:p w14:paraId="605CBF8F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v_PduToSend := f_Get_NG_DLNASTransport (cs_PayloadContainerType(tsc_PayloadContainerSORMsg),</w:t>
            </w:r>
          </w:p>
          <w:p w14:paraId="612DCC48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3502BF3F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cs_PayloadContainer(omit, v_NAS_TxMsgContainer_SOR_CMCI));</w:t>
            </w:r>
          </w:p>
          <w:p w14:paraId="456FAC9A" w14:textId="77777777" w:rsidR="00E218F1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f_NR5GC_TransportSorCmCheckfunction(nr_Cell12,nr_Cell11,v_PduToSend,-,"Step 26 PASS","Step 28 PASS");</w:t>
            </w:r>
          </w:p>
          <w:p w14:paraId="683D6C2E" w14:textId="77777777" w:rsidR="00E218F1" w:rsidRPr="003C4E4F" w:rsidRDefault="00E218F1" w:rsidP="00E218F1">
            <w:pPr>
              <w:rPr>
                <w:rFonts w:ascii="Arial" w:hAnsi="Arial" w:cs="Arial"/>
              </w:rPr>
            </w:pPr>
          </w:p>
          <w:p w14:paraId="22091826" w14:textId="176C118E" w:rsidR="00574BDF" w:rsidRPr="003C4E4F" w:rsidRDefault="00E218F1" w:rsidP="00E218F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}//End of fl_TC_6_3_2_3_TestBody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867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function fl_TC_6_3_2_3_TestBody() runs on NR5GC_PTC</w:t>
            </w:r>
          </w:p>
          <w:p w14:paraId="1D7969A1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{</w:t>
            </w:r>
          </w:p>
          <w:p w14:paraId="55D6116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octetstring v_Data;</w:t>
            </w:r>
          </w:p>
          <w:p w14:paraId="1066033F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NAS_PlmnId v_PlmnID := f_NR_Asn2Nas_PlmnId(f_NR_CellInfo_GetPLMN (nr_Cell11));</w:t>
            </w:r>
          </w:p>
          <w:p w14:paraId="34973A2A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O2_Type v_AccessTechId :='0800'O;</w:t>
            </w:r>
          </w:p>
          <w:p w14:paraId="289F3287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O1_Type v_SORInfo :='01'O;//SI/SSCMI/SSSI//@sic R5-233458 sic@</w:t>
            </w:r>
          </w:p>
          <w:p w14:paraId="7E6233A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octetstring  v_NAS_TxMsgContainer_SOR_CMCI;</w:t>
            </w:r>
          </w:p>
          <w:p w14:paraId="1864092D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O16_Type v_Mac;</w:t>
            </w:r>
          </w:p>
          <w:p w14:paraId="50C0BAB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B128_Type v_Mac_A17;</w:t>
            </w:r>
          </w:p>
          <w:p w14:paraId="0CC8079A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NG_NAS_SecurityParams_Type v_NAS_SecurityParams;</w:t>
            </w:r>
          </w:p>
          <w:p w14:paraId="70D861DB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lastRenderedPageBreak/>
              <w:t xml:space="preserve">    var octetstring v_CriterionType:= 'FF'O;//@sic R5-233458 sic@</w:t>
            </w:r>
          </w:p>
          <w:p w14:paraId="382EF044" w14:textId="77777777" w:rsidR="00A9670C" w:rsidRPr="003C4E4F" w:rsidRDefault="00A9670C" w:rsidP="00A9670C">
            <w:pPr>
              <w:rPr>
                <w:rFonts w:ascii="Arial" w:hAnsi="Arial" w:cs="Arial"/>
                <w:highlight w:val="yellow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r w:rsidRPr="003C4E4F">
              <w:rPr>
                <w:rFonts w:ascii="Arial" w:hAnsi="Arial" w:cs="Arial"/>
                <w:highlight w:val="yellow"/>
              </w:rPr>
              <w:t>var O1_Type v_Length_SOR_CMCI_rule_contents :=int2oct(2,2);</w:t>
            </w:r>
          </w:p>
          <w:p w14:paraId="7BC43525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highlight w:val="yellow"/>
              </w:rPr>
              <w:t xml:space="preserve">    var O1_Type v_Length_SOR_CMCI_contents :=int2oct(4,2);</w:t>
            </w:r>
          </w:p>
          <w:p w14:paraId="3137C17B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octetstring v_TsorcmTimer:= '21'O;</w:t>
            </w:r>
          </w:p>
          <w:p w14:paraId="43065B0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O2_Type v_CounterSOR :='0001'O;</w:t>
            </w:r>
          </w:p>
          <w:p w14:paraId="65DF2975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template (value) SOR_Header v_Header := crs_NG_SOR_Header('1'B,'1'B,'1'B,'0'B,'1'B);//@sic R5-233458 sic@</w:t>
            </w:r>
          </w:p>
          <w:p w14:paraId="3D46486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var template (value) NG_NAS_DL_Pdu_Type v_PduToSend;</w:t>
            </w:r>
          </w:p>
          <w:p w14:paraId="4C540AD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</w:t>
            </w:r>
            <w:r w:rsidRPr="003C4E4F">
              <w:rPr>
                <w:rFonts w:ascii="Arial" w:hAnsi="Arial" w:cs="Arial"/>
                <w:highlight w:val="yellow"/>
              </w:rPr>
              <w:t>var O1_Type v_Length_PlmnID_AccessTechId := int2oct(lengthof(v_PlmnID &amp; v_AccessTechId),1);</w:t>
            </w:r>
          </w:p>
          <w:p w14:paraId="4F30537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 1" siclog@</w:t>
            </w:r>
          </w:p>
          <w:p w14:paraId="0BFDC329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2134BCB6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"Steps 2-21a1" siclog@</w:t>
            </w:r>
          </w:p>
          <w:p w14:paraId="7F384A29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//Void//@sic R5-233458 sic@</w:t>
            </w:r>
          </w:p>
          <w:p w14:paraId="2D820201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//@siclog "Step 22-34b3a1" siclog@</w:t>
            </w:r>
          </w:p>
          <w:p w14:paraId="6F93A49F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v_Data := </w:t>
            </w:r>
            <w:r w:rsidRPr="003C4E4F">
              <w:rPr>
                <w:rFonts w:ascii="Arial" w:hAnsi="Arial" w:cs="Arial"/>
                <w:highlight w:val="yellow"/>
              </w:rPr>
              <w:t>v_Length_PlmnID_AccessTechId &amp;</w:t>
            </w:r>
            <w:r w:rsidRPr="003C4E4F">
              <w:rPr>
                <w:rFonts w:ascii="Arial" w:hAnsi="Arial" w:cs="Arial"/>
              </w:rPr>
              <w:t xml:space="preserve"> v_PlmnID &amp; v_AccessTechId &amp; v_SORInfo </w:t>
            </w:r>
            <w:r w:rsidRPr="003C4E4F">
              <w:rPr>
                <w:rFonts w:ascii="Arial" w:hAnsi="Arial" w:cs="Arial"/>
                <w:highlight w:val="yellow"/>
              </w:rPr>
              <w:t>&amp; v_Length_SOR_CMCI_contents &amp; v_Length_SOR_CMCI_rule_contents &amp;</w:t>
            </w:r>
            <w:r w:rsidRPr="003C4E4F">
              <w:rPr>
                <w:rFonts w:ascii="Arial" w:hAnsi="Arial" w:cs="Arial"/>
              </w:rPr>
              <w:t xml:space="preserve"> v_TsorcmTimer &amp; v_CriterionType;</w:t>
            </w:r>
          </w:p>
          <w:p w14:paraId="0E1F53D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v_NAS_SecurityParams := f_NR5GC_Security_Get();</w:t>
            </w:r>
          </w:p>
          <w:p w14:paraId="62DF0357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v_Mac_A17 :=f_NG_Authentication_A17(bit2oct(encvalue(v_Header)),</w:t>
            </w:r>
          </w:p>
          <w:p w14:paraId="209003F6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v_NAS_SecurityParams.KAUSF,</w:t>
            </w:r>
          </w:p>
          <w:p w14:paraId="4FF4C8A9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v_CounterSOR,</w:t>
            </w:r>
          </w:p>
          <w:p w14:paraId="7CC2E27E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v_Data,</w:t>
            </w:r>
          </w:p>
          <w:p w14:paraId="5B77F994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v_NAS_SecurityParams.KDF);</w:t>
            </w:r>
          </w:p>
          <w:p w14:paraId="24AE7BB5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v_Mac := bit2oct(v_Mac_A17);</w:t>
            </w:r>
          </w:p>
          <w:p w14:paraId="54CC998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v_NAS_TxMsgContainer_SOR_CMCI := bit2oct(encvalue(crs_NG_SORTransparentContainerValue(v_Header, v_Mac, v_CounterSOR, v_Data, omit, int2oct(lengthof(v_Data) + 19, 2))));</w:t>
            </w:r>
          </w:p>
          <w:p w14:paraId="482ADAE3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v_PduToSend := f_Get_NG_DLNASTransport (cs_PayloadContainerType(tsc_PayloadContainerSORMsg),</w:t>
            </w:r>
          </w:p>
          <w:p w14:paraId="2F1C0032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60404DD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                                        cs_PayloadContainer(omit, v_NAS_TxMsgContainer_SOR_CMCI));</w:t>
            </w:r>
          </w:p>
          <w:p w14:paraId="1DF601A0" w14:textId="77777777" w:rsidR="00A9670C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  f_NR5GC_TransportSorCmCheckfunction(nr_Cell12,nr_Cell11,v_PduToSend,-,"Step 26 PASS","Step 28 PASS");</w:t>
            </w:r>
          </w:p>
          <w:p w14:paraId="01A92188" w14:textId="77777777" w:rsidR="00A9670C" w:rsidRPr="003C4E4F" w:rsidRDefault="00A9670C" w:rsidP="00A9670C">
            <w:pPr>
              <w:rPr>
                <w:rFonts w:ascii="Arial" w:hAnsi="Arial" w:cs="Arial"/>
              </w:rPr>
            </w:pPr>
          </w:p>
          <w:p w14:paraId="4C11665C" w14:textId="5078200B" w:rsidR="00574BDF" w:rsidRPr="003C4E4F" w:rsidRDefault="00A9670C" w:rsidP="00A9670C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 xml:space="preserve">  }//End of fl_TC_6_3_2_3_TestBody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lastRenderedPageBreak/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6F2CA270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r w:rsidRPr="003C4E4F">
        <w:rPr>
          <w:rFonts w:cs="Arial"/>
          <w:b/>
        </w:rPr>
        <w:t>Mediatek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F7348F3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</w:t>
      </w:r>
      <w:r w:rsidR="00F53941" w:rsidRPr="003C4E4F">
        <w:rPr>
          <w:rFonts w:ascii="Arial" w:hAnsi="Arial" w:cs="Arial"/>
        </w:rPr>
        <w:t>_2_</w:t>
      </w:r>
      <w:r w:rsidR="0076084B"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A5B67BC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6_3_2_</w:t>
      </w:r>
      <w:r w:rsidR="007C454C" w:rsidRPr="003C4E4F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A74E061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501096">
              <w:rPr>
                <w:rFonts w:ascii="Arial" w:hAnsi="Arial" w:cs="Arial"/>
                <w:bCs/>
                <w:szCs w:val="22"/>
              </w:rPr>
              <w:t>591</w:t>
            </w:r>
            <w:r w:rsidRPr="003C4E4F">
              <w:rPr>
                <w:rFonts w:ascii="Arial" w:hAnsi="Arial" w:cs="Arial"/>
                <w:bCs/>
                <w:szCs w:val="22"/>
              </w:rPr>
              <w:t>: NR5GC FR1: Supporting information for addition of Rel-17 eCPSOR test case 6.3.2.</w:t>
            </w:r>
            <w:r w:rsidR="007C454C" w:rsidRPr="003C4E4F">
              <w:rPr>
                <w:rFonts w:ascii="Arial" w:hAnsi="Arial" w:cs="Arial"/>
                <w:bCs/>
                <w:szCs w:val="22"/>
              </w:rPr>
              <w:t>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E40D9" w14:textId="77777777" w:rsidR="00003ED2" w:rsidRDefault="00003ED2">
      <w:r>
        <w:separator/>
      </w:r>
    </w:p>
  </w:endnote>
  <w:endnote w:type="continuationSeparator" w:id="0">
    <w:p w14:paraId="4A33DAFB" w14:textId="77777777" w:rsidR="00003ED2" w:rsidRDefault="00003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DD1ED" w14:textId="77777777" w:rsidR="00003ED2" w:rsidRDefault="00003ED2">
      <w:r>
        <w:separator/>
      </w:r>
    </w:p>
  </w:footnote>
  <w:footnote w:type="continuationSeparator" w:id="0">
    <w:p w14:paraId="60DF75FB" w14:textId="77777777" w:rsidR="00003ED2" w:rsidRDefault="00003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3ED2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7696"/>
    <w:rsid w:val="00110B45"/>
    <w:rsid w:val="00113E39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9333C"/>
    <w:rsid w:val="00294AD2"/>
    <w:rsid w:val="00296855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2E719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068E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1096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B7770"/>
    <w:rsid w:val="007C2097"/>
    <w:rsid w:val="007C454C"/>
    <w:rsid w:val="007C6A25"/>
    <w:rsid w:val="007D14CB"/>
    <w:rsid w:val="007D59D9"/>
    <w:rsid w:val="007D5CF1"/>
    <w:rsid w:val="007D6A07"/>
    <w:rsid w:val="007E0BF4"/>
    <w:rsid w:val="007E198F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1016"/>
    <w:rsid w:val="008736E6"/>
    <w:rsid w:val="00877AF2"/>
    <w:rsid w:val="00881C47"/>
    <w:rsid w:val="008863B9"/>
    <w:rsid w:val="00886692"/>
    <w:rsid w:val="00894033"/>
    <w:rsid w:val="00895872"/>
    <w:rsid w:val="00897AF8"/>
    <w:rsid w:val="008A0D7B"/>
    <w:rsid w:val="008A45A6"/>
    <w:rsid w:val="008B0222"/>
    <w:rsid w:val="008B3C01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7471C"/>
    <w:rsid w:val="00A7671C"/>
    <w:rsid w:val="00A7737A"/>
    <w:rsid w:val="00A82FF7"/>
    <w:rsid w:val="00A86B64"/>
    <w:rsid w:val="00A94FC1"/>
    <w:rsid w:val="00A9670C"/>
    <w:rsid w:val="00AA2CBC"/>
    <w:rsid w:val="00AB03AB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68C8"/>
    <w:rsid w:val="00B976D4"/>
    <w:rsid w:val="00BA177E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D094C"/>
    <w:rsid w:val="00DE1CC8"/>
    <w:rsid w:val="00DE34CF"/>
    <w:rsid w:val="00DE673C"/>
    <w:rsid w:val="00DE7B22"/>
    <w:rsid w:val="00DF3D68"/>
    <w:rsid w:val="00DF6ED7"/>
    <w:rsid w:val="00E020D6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0A69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986</Words>
  <Characters>8557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2023-07-25T13:15:00Z</dcterms:created>
  <dcterms:modified xsi:type="dcterms:W3CDTF">2023-11-06T11:56:00Z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