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5340F2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0CC" w:rsidRPr="00DE30CC">
        <w:rPr>
          <w:b/>
          <w:i/>
          <w:iCs/>
          <w:noProof/>
          <w:sz w:val="24"/>
        </w:rPr>
        <w:t>R5s230810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0F2A81D" w:rsidR="000460FA" w:rsidRPr="00DE30CC" w:rsidRDefault="00DE30CC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E30CC">
              <w:rPr>
                <w:rFonts w:cs="Arial"/>
                <w:b/>
                <w:bCs/>
                <w:color w:val="000000"/>
                <w:sz w:val="24"/>
                <w:szCs w:val="24"/>
              </w:rPr>
              <w:t>3262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2B34060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AB256E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50FD0D7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>to NR MAC test case 7.1.1.6.</w:t>
            </w:r>
            <w:r w:rsidR="00AB256E">
              <w:t>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4CCB894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B256E">
              <w:t>1</w:t>
            </w:r>
            <w:r w:rsidR="0009406A">
              <w:t>1-02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BD242" w14:textId="77777777" w:rsidR="00D115C6" w:rsidRDefault="00310F72" w:rsidP="00310F72">
            <w:pPr>
              <w:pStyle w:val="CRCoverPage"/>
              <w:spacing w:after="0"/>
            </w:pPr>
            <w:r w:rsidRPr="00310F72">
              <w:t>Previous meeting agreed that TC 7.1.1.6.1 as currently defined doesn’t verify TP4 correctly, which must be addressed. A PICS based solution based on pc_dl_SchedulingOffset_PDSCH_TypeA is proposed.</w:t>
            </w:r>
          </w:p>
          <w:p w14:paraId="17534A13" w14:textId="77777777" w:rsidR="00310F72" w:rsidRDefault="00310F72" w:rsidP="00310F72">
            <w:pPr>
              <w:pStyle w:val="CRCoverPage"/>
              <w:spacing w:after="0"/>
            </w:pPr>
          </w:p>
          <w:p w14:paraId="17AD471D" w14:textId="26D6FB2E" w:rsidR="00310F72" w:rsidRPr="00D268E5" w:rsidRDefault="00310F72" w:rsidP="00310F72">
            <w:pPr>
              <w:pStyle w:val="CRCoverPage"/>
              <w:spacing w:after="0"/>
            </w:pPr>
            <w:r w:rsidRPr="007B066F">
              <w:rPr>
                <w:b/>
                <w:bCs/>
              </w:rPr>
              <w:t>Note:</w:t>
            </w:r>
            <w:r>
              <w:t xml:space="preserve"> </w:t>
            </w:r>
            <w:r w:rsidR="00A17A9D">
              <w:t>P</w:t>
            </w:r>
            <w:r>
              <w:t xml:space="preserve">roseCR </w:t>
            </w:r>
            <w:r w:rsidR="00A17A9D">
              <w:t>(</w:t>
            </w:r>
            <w:r w:rsidR="00A17A9D" w:rsidRPr="00A17A9D">
              <w:t>R5-236565</w:t>
            </w:r>
            <w:r w:rsidR="00A17A9D">
              <w:t xml:space="preserve">) </w:t>
            </w:r>
            <w:r>
              <w:t>would be raised for the RAN5#101 meeting</w:t>
            </w:r>
            <w:r w:rsidR="00A17A9D">
              <w:t xml:space="preserve"> [1]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05D0ABA" w:rsidR="000C4114" w:rsidRPr="00D268E5" w:rsidRDefault="00310F72" w:rsidP="000C4114">
            <w:pPr>
              <w:pStyle w:val="CRCoverPage"/>
              <w:spacing w:after="0"/>
              <w:rPr>
                <w:noProof/>
              </w:rPr>
            </w:pPr>
            <w:r w:rsidRPr="00310F72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7.1.1.6.1</w:t>
            </w:r>
            <w:r w:rsidRPr="00310F72">
              <w:rPr>
                <w:noProof/>
              </w:rPr>
              <w:t xml:space="preserve"> required for </w:t>
            </w:r>
            <w:r>
              <w:rPr>
                <w:noProof/>
              </w:rPr>
              <w:t>the correction</w:t>
            </w:r>
            <w:r w:rsidRPr="00310F72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1391CFDE" w:rsidR="000460FA" w:rsidRPr="00D268E5" w:rsidRDefault="00310F72" w:rsidP="000460FA">
            <w:pPr>
              <w:pStyle w:val="CRCoverPage"/>
              <w:spacing w:after="0"/>
              <w:rPr>
                <w:noProof/>
              </w:rPr>
            </w:pPr>
            <w:r w:rsidRPr="00310F72">
              <w:rPr>
                <w:noProof/>
                <w:lang w:eastAsia="zh-CN"/>
              </w:rPr>
              <w:t>TP4 will not be properly tested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9FCB6E1" w:rsidR="000460FA" w:rsidRDefault="00D115C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</w:t>
            </w:r>
            <w:r w:rsidR="00310F72">
              <w:rPr>
                <w:noProof/>
              </w:rPr>
              <w:t>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ENDC, 7.1.1.6.</w:t>
            </w:r>
            <w:r w:rsidR="00310F7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460FA">
              <w:rPr>
                <w:noProof/>
              </w:rPr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6D6C126" w:rsidR="000460FA" w:rsidRDefault="00310F7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128015F3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5461777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310F72">
              <w:rPr>
                <w:noProof/>
              </w:rPr>
              <w:t>38-523-1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58697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60FCDD" w14:textId="65D4B5F2" w:rsidR="00310F72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10F72" w:rsidRPr="00672A28">
        <w:rPr>
          <w:rFonts w:ascii="Arial" w:hAnsi="Arial" w:cs="Arial"/>
          <w:iCs/>
        </w:rPr>
        <w:t>Table of Contents</w:t>
      </w:r>
      <w:r w:rsidR="00310F72">
        <w:tab/>
      </w:r>
      <w:r w:rsidR="00310F72">
        <w:fldChar w:fldCharType="begin"/>
      </w:r>
      <w:r w:rsidR="00310F72">
        <w:instrText xml:space="preserve"> PAGEREF _Toc149586974 \h </w:instrText>
      </w:r>
      <w:r w:rsidR="00310F72">
        <w:fldChar w:fldCharType="separate"/>
      </w:r>
      <w:r w:rsidR="00310F72">
        <w:t>2</w:t>
      </w:r>
      <w:r w:rsidR="00310F72">
        <w:fldChar w:fldCharType="end"/>
      </w:r>
    </w:p>
    <w:p w14:paraId="1ED17DAF" w14:textId="3D9AB1AF" w:rsidR="00310F72" w:rsidRDefault="00310F7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72A28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72A2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_Toc149586975 \h </w:instrText>
      </w:r>
      <w:r>
        <w:fldChar w:fldCharType="separate"/>
      </w:r>
      <w:r>
        <w:t>3</w:t>
      </w:r>
      <w:r>
        <w:fldChar w:fldCharType="end"/>
      </w:r>
    </w:p>
    <w:p w14:paraId="65CF5C6B" w14:textId="0260A062" w:rsidR="00310F72" w:rsidRDefault="00310F7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72A28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72A2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_Toc149586976 \h </w:instrText>
      </w:r>
      <w:r>
        <w:fldChar w:fldCharType="separate"/>
      </w:r>
      <w:r>
        <w:t>3</w:t>
      </w:r>
      <w:r>
        <w:fldChar w:fldCharType="end"/>
      </w:r>
    </w:p>
    <w:p w14:paraId="5F195766" w14:textId="623594EF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_Toc149586977 \h </w:instrText>
      </w:r>
      <w:r>
        <w:fldChar w:fldCharType="separate"/>
      </w:r>
      <w:r>
        <w:t>3</w:t>
      </w:r>
      <w:r>
        <w:fldChar w:fldCharType="end"/>
      </w:r>
    </w:p>
    <w:p w14:paraId="6A3ADEC9" w14:textId="5AE1A457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_Toc149586978 \h </w:instrText>
      </w:r>
      <w:r>
        <w:fldChar w:fldCharType="separate"/>
      </w:r>
      <w:r>
        <w:t>3</w:t>
      </w:r>
      <w:r>
        <w:fldChar w:fldCharType="end"/>
      </w:r>
    </w:p>
    <w:p w14:paraId="6F81B316" w14:textId="34E01444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_Toc149586979 \h </w:instrText>
      </w:r>
      <w:r>
        <w:fldChar w:fldCharType="separate"/>
      </w:r>
      <w:r>
        <w:t>7</w:t>
      </w:r>
      <w:r>
        <w:fldChar w:fldCharType="end"/>
      </w:r>
    </w:p>
    <w:p w14:paraId="5DC04CAD" w14:textId="0D311258" w:rsidR="00310F72" w:rsidRDefault="00310F7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72A28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72A28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_Toc149586980 \h </w:instrText>
      </w:r>
      <w:r>
        <w:fldChar w:fldCharType="separate"/>
      </w:r>
      <w:r>
        <w:t>11</w:t>
      </w:r>
      <w:r>
        <w:fldChar w:fldCharType="end"/>
      </w:r>
    </w:p>
    <w:p w14:paraId="33D17DF6" w14:textId="354A621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958697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69796882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6C26E1">
        <w:t>37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958697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958697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50BF2E2A" w:rsidR="005A1E3D" w:rsidRDefault="0069640C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template</w:t>
            </w:r>
          </w:p>
        </w:tc>
        <w:tc>
          <w:tcPr>
            <w:tcW w:w="7654" w:type="dxa"/>
          </w:tcPr>
          <w:p w14:paraId="1BE6B413" w14:textId="26BFDAEF" w:rsidR="005A1E3D" w:rsidRDefault="0069640C" w:rsidP="005A1E3D">
            <w:pPr>
              <w:spacing w:after="0"/>
            </w:pPr>
            <w:r w:rsidRPr="0069640C">
              <w:rPr>
                <w:rFonts w:ascii="Arial" w:hAnsi="Arial"/>
              </w:rPr>
              <w:t>template (value) PDSCH_TimeDomainResourceAllocationList cs_NR_PDSCH_TimeDomainResourceAllocationList_71161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15FE2D" w14:textId="52C4E215" w:rsidR="007B066F" w:rsidRDefault="007B066F" w:rsidP="007B066F">
            <w:pPr>
              <w:pStyle w:val="CRCoverPage"/>
              <w:spacing w:after="0"/>
              <w:rPr>
                <w:noProof/>
              </w:rPr>
            </w:pPr>
            <w:r>
              <w:t xml:space="preserve">To properly test TP4, a PICS based solution based on pc_dl_SchedulingOffset_PDSCH_TypeA is proposed. Configure UE with two entries in </w:t>
            </w:r>
            <w:r w:rsidRPr="0065267A">
              <w:rPr>
                <w:noProof/>
              </w:rPr>
              <w:t>PDSCH-TimeDomainResourceAllocationList</w:t>
            </w:r>
            <w:r>
              <w:rPr>
                <w:noProof/>
              </w:rPr>
              <w:t>—one for K0=0 (default) and K0=4 (for TP4).</w:t>
            </w:r>
          </w:p>
          <w:p w14:paraId="4B0DFD28" w14:textId="77777777" w:rsidR="007B066F" w:rsidRDefault="007B066F" w:rsidP="007B066F">
            <w:pPr>
              <w:pStyle w:val="CRCoverPage"/>
              <w:spacing w:after="0"/>
            </w:pPr>
          </w:p>
          <w:p w14:paraId="6C7D0B60" w14:textId="72B5D466" w:rsidR="00FE12B4" w:rsidRPr="00FA46AD" w:rsidRDefault="007B066F" w:rsidP="007B066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7B066F">
              <w:rPr>
                <w:b/>
                <w:bCs/>
              </w:rPr>
              <w:t>Note:</w:t>
            </w:r>
            <w:r>
              <w:t xml:space="preserve"> A proseCR would be raised for the RAN5#101 meeting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1F228EF" w:rsidR="0079109A" w:rsidRPr="00FA46AD" w:rsidRDefault="007B066F" w:rsidP="0079109A">
            <w:pPr>
              <w:pStyle w:val="CRCoverPage"/>
              <w:spacing w:after="0"/>
              <w:rPr>
                <w:lang w:val="en-SG"/>
              </w:rPr>
            </w:pPr>
            <w:r>
              <w:t xml:space="preserve">A new template </w:t>
            </w:r>
            <w:r w:rsidRPr="007B066F">
              <w:t>cs_NR_PDSCH_TimeDomainResourceAllocationList_</w:t>
            </w:r>
            <w:r>
              <w:t>71161 is defined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AAA078A" w:rsidR="0079109A" w:rsidRPr="00880368" w:rsidRDefault="00C826E6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r w:rsidR="0079109A"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3B1999B4" w:rsidR="00213FE3" w:rsidRPr="00FE12B4" w:rsidRDefault="00AB256E" w:rsidP="00213FE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1E41CF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template (value) PDSCH_TimeDomainResourceAllocationList cs_NR_PDSCH_TimeDomainResourceAllocationList_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71161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=</w:t>
            </w:r>
          </w:p>
          <w:p w14:paraId="4736EC8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{ /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* @status    APPROVED (ENDC, NR5GC) */</w:t>
            </w:r>
          </w:p>
          <w:p w14:paraId="211BF3B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Acc to 38.523-1 Table 7.1.1.4.1.0-1: PDSCH-TimeDomainResourceAllocationList</w:t>
            </w:r>
          </w:p>
          <w:p w14:paraId="48622D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R5-190677 sic@</w:t>
            </w:r>
          </w:p>
          <w:p w14:paraId="7976201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cs_NR_PDSCH_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TimeDomainResourceAllocation(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0, typeA, 53),    // S=2, L=12</w:t>
            </w:r>
          </w:p>
          <w:p w14:paraId="43B9FC9B" w14:textId="5A207D81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cs_NR_PDSCH_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TimeDomainResourceAllocation(</w:t>
            </w:r>
            <w:proofErr w:type="gramEnd"/>
            <w:r w:rsidR="0004220C">
              <w:rPr>
                <w:rFonts w:ascii="Courier New" w:hAnsi="Courier New" w:cs="Courier New"/>
                <w:color w:val="000000"/>
                <w:lang w:val="en-IN" w:eastAsia="de-DE"/>
              </w:rPr>
              <w:t>4</w:t>
            </w: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>, typeA, 53)   // S=2, L=12</w:t>
            </w:r>
          </w:p>
          <w:p w14:paraId="511C8FA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107124E4" w14:textId="4FC03FED" w:rsidR="00213FE3" w:rsidRPr="00847BF2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256E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</w:p>
        </w:tc>
      </w:tr>
    </w:tbl>
    <w:p w14:paraId="49088C6A" w14:textId="63A28F4F" w:rsidR="00213FE3" w:rsidRDefault="00213FE3" w:rsidP="00213FE3"/>
    <w:p w14:paraId="02FFDA8E" w14:textId="68B462DF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49586978"/>
      <w:bookmarkEnd w:id="10"/>
      <w:bookmarkEnd w:id="11"/>
      <w:bookmarkEnd w:id="12"/>
      <w:r>
        <w:rPr>
          <w:b/>
          <w:lang w:val="pt-BR"/>
        </w:rPr>
        <w:t xml:space="preserve">Change </w:t>
      </w:r>
      <w:r w:rsidR="00626C1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7DD0473E" w:rsidR="00C826E6" w:rsidRDefault="0069640C" w:rsidP="00206B23">
            <w:pPr>
              <w:spacing w:after="0"/>
            </w:pPr>
            <w:r w:rsidRPr="0069640C">
              <w:rPr>
                <w:rFonts w:ascii="Arial" w:hAnsi="Arial"/>
              </w:rPr>
              <w:t>function f_TC_7_1_1_6_1_ENDC_NR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9EFE5" w14:textId="79ECBBE8" w:rsidR="0069640C" w:rsidRPr="0069640C" w:rsidRDefault="0069640C" w:rsidP="0069640C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2B5D2" w14:textId="58F8A71D" w:rsidR="00626C15" w:rsidRPr="0069640C" w:rsidRDefault="0069640C" w:rsidP="0069640C">
            <w:pPr>
              <w:pStyle w:val="CRCoverPage"/>
              <w:numPr>
                <w:ilvl w:val="0"/>
                <w:numId w:val="45"/>
              </w:numPr>
              <w:spacing w:after="0"/>
              <w:rPr>
                <w:highlight w:val="yellow"/>
              </w:rPr>
            </w:pPr>
            <w:r w:rsidRPr="0069640C">
              <w:rPr>
                <w:highlight w:val="yellow"/>
              </w:rPr>
              <w:t>Step 0A-0B is updated so that RRC Reconfiguration includes ReconfigurationWithSync for the modification of PDSCH-TimeDomainResourceAllocationList to include K0=0 and K0=4 based on PICS.</w:t>
            </w:r>
          </w:p>
          <w:p w14:paraId="24CC818F" w14:textId="77777777" w:rsidR="0069640C" w:rsidRDefault="0069640C" w:rsidP="0069640C">
            <w:pPr>
              <w:pStyle w:val="CRCoverPage"/>
              <w:spacing w:after="0"/>
            </w:pPr>
          </w:p>
          <w:p w14:paraId="0934D08C" w14:textId="2E17D0C2" w:rsidR="0069640C" w:rsidRPr="0069640C" w:rsidRDefault="0069640C" w:rsidP="0069640C">
            <w:pPr>
              <w:pStyle w:val="CRCoverPage"/>
              <w:numPr>
                <w:ilvl w:val="0"/>
                <w:numId w:val="45"/>
              </w:numPr>
              <w:spacing w:after="0"/>
              <w:rPr>
                <w:highlight w:val="green"/>
              </w:rPr>
            </w:pPr>
            <w:r w:rsidRPr="0069640C">
              <w:rPr>
                <w:highlight w:val="green"/>
              </w:rPr>
              <w:t>For the Reconfiguration in Step 29, the ReconfigurationWithSync is cleared to keep the step as SPS reconfiguration only</w:t>
            </w:r>
          </w:p>
          <w:p w14:paraId="33358D4C" w14:textId="77777777" w:rsidR="00C826E6" w:rsidRPr="00FA46AD" w:rsidRDefault="00C826E6" w:rsidP="00206B2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5D2A769" w14:textId="76C01459" w:rsidR="00C826E6" w:rsidRPr="00880368" w:rsidRDefault="00D518D1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518D1">
              <w:rPr>
                <w:rFonts w:ascii="Arial" w:hAnsi="Arial" w:cs="Arial"/>
                <w:lang w:val="en-IN" w:eastAsia="en-GB"/>
              </w:rPr>
              <w:t>MAC_SPS_</w:t>
            </w:r>
            <w:r w:rsidR="0069640C">
              <w:rPr>
                <w:rFonts w:ascii="Arial" w:hAnsi="Arial" w:cs="Arial"/>
                <w:lang w:val="en-IN" w:eastAsia="en-GB"/>
              </w:rPr>
              <w:t>ENDC</w:t>
            </w:r>
            <w:r w:rsidRPr="00D518D1">
              <w:rPr>
                <w:rFonts w:ascii="Arial" w:hAnsi="Arial" w:cs="Arial"/>
                <w:lang w:val="en-IN" w:eastAsia="en-GB"/>
              </w:rPr>
              <w:t>_</w:t>
            </w:r>
            <w:proofErr w:type="gramStart"/>
            <w:r w:rsidRPr="00D518D1">
              <w:rPr>
                <w:rFonts w:ascii="Arial" w:hAnsi="Arial" w:cs="Arial"/>
                <w:lang w:val="en-IN" w:eastAsia="en-GB"/>
              </w:rPr>
              <w:t>NR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  <w:proofErr w:type="gramEnd"/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DA7BD4" w14:textId="77777777" w:rsidR="00C826E6" w:rsidRDefault="00C826E6" w:rsidP="00206B23">
            <w:pPr>
              <w:rPr>
                <w:rFonts w:ascii="Arial" w:hAnsi="Arial"/>
                <w:highlight w:val="cyan"/>
              </w:rPr>
            </w:pP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:rsidRPr="0069640C" w14:paraId="37C38243" w14:textId="77777777" w:rsidTr="00206B23">
        <w:tc>
          <w:tcPr>
            <w:tcW w:w="9855" w:type="dxa"/>
          </w:tcPr>
          <w:p w14:paraId="056B49C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ENDC_NR_PTC</w:t>
            </w:r>
          </w:p>
          <w:p w14:paraId="7FFB3D8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Correct handling of DL assignment / Semi-persistent case</w:t>
            </w:r>
          </w:p>
          <w:p w14:paraId="64743EC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A98FB4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ECF2B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DRB_Identity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=tsc_NR_DRB2;</w:t>
            </w:r>
          </w:p>
          <w:p w14:paraId="52273B9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PhysicalCellGroupConfig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;</w:t>
            </w:r>
            <w:proofErr w:type="gramEnd"/>
          </w:p>
          <w:p w14:paraId="462671D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4BEA18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value)  NR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_RadioBearerList_Type v_SS_Drb_ConfigList  := {cs_NR_SS_RadioBearer_MAC_TestMode(tsc_NR_DRB2, cs_NR_MAC_TestModeInfo_NormalMode)};</w:t>
            </w:r>
          </w:p>
          <w:p w14:paraId="6EB506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CellGroupConfig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CellGroupConfig;</w:t>
            </w:r>
            <w:proofErr w:type="gramEnd"/>
          </w:p>
          <w:p w14:paraId="31D91C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SpCellConfig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;</w:t>
            </w:r>
            <w:proofErr w:type="gramEnd"/>
          </w:p>
          <w:p w14:paraId="7127548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NR_DownlinkBWP_List_Type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List;</w:t>
            </w:r>
            <w:proofErr w:type="gramEnd"/>
          </w:p>
          <w:p w14:paraId="0CE3C7A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196FBD2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ServingCellConfig v_ServingCellConfig; //@sic R5s221195 sic@</w:t>
            </w:r>
          </w:p>
          <w:p w14:paraId="6EB8F07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 Cell parameters</w:t>
            </w:r>
          </w:p>
          <w:p w14:paraId="47EECB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f_ENDC_NR_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EFDAF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3E770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NR cell1</w:t>
            </w:r>
          </w:p>
          <w:p w14:paraId="5869305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5671646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725D6F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61B41B1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PreambleOnEUTRA(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MCG_Only);</w:t>
            </w:r>
          </w:p>
          <w:p w14:paraId="557F3F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f_NR_AS_CipheringAlgorithm_Set(nea0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DB41A0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15709B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 on SS the SCG DRB in No MAC header manipulation in DL and RLC and PDCP in transparent mode</w:t>
            </w:r>
          </w:p>
          <w:p w14:paraId="131C411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f_NR_ENDC_ConfigAM_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UM(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0, 1, v_SS_Drb_ConfigList);</w:t>
            </w:r>
          </w:p>
          <w:p w14:paraId="3DF8FAA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B3909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for Trigger from EUTRA indicating start of Test Body</w:t>
            </w:r>
          </w:p>
          <w:p w14:paraId="6ABF8B4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EUTRA);</w:t>
            </w:r>
          </w:p>
          <w:p w14:paraId="514E53F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44F827A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F156A2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0A-0B logsic@</w:t>
            </w:r>
          </w:p>
          <w:p w14:paraId="7397825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f_NR_GetServinCellConfig(nr_Cell1);</w:t>
            </w:r>
          </w:p>
          <w:p w14:paraId="1670016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f_NR_GetSpCellConfigDef(nr_Cell1, v_ServingCellConfig);</w:t>
            </w:r>
          </w:p>
          <w:p w14:paraId="61F3608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50CB022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f_NR_CellInfo_GetDownlinkBWP_List(nr_Cell1);</w:t>
            </w:r>
          </w:p>
          <w:p w14:paraId="171E1CE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7946E2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2F7E07E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f_NR_CellInfo_GetPhysicalCellGroupConfig(nr_Cell1);</w:t>
            </w:r>
          </w:p>
          <w:p w14:paraId="110211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v_PhysicalCellGroupConfig.cs_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setup := tsc_RNTI_Value_CS_RNTI};</w:t>
            </w:r>
          </w:p>
          <w:p w14:paraId="1769C48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4FA5D78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omit;</w:t>
            </w:r>
          </w:p>
          <w:p w14:paraId="284AE18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v_SpCellConfig.rlf_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TimersAndConstants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omit;</w:t>
            </w:r>
          </w:p>
          <w:p w14:paraId="5BBB302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32BA1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(tsc_NR_CellGroupId_SCG ,//@sic R5s221195 sic@</w:t>
            </w:r>
          </w:p>
          <w:p w14:paraId="30198B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5F1404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DEDEC6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4B9303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v_PhysicalCellGroupConfig,</w:t>
            </w:r>
          </w:p>
          <w:p w14:paraId="61FB699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050FE43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4DB2B13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5B45CE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f_NR_SendRRCReconfigurationContentsToEUTRA (omit, v_CellGroupConfig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2000484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-, cs_NR_ServingCellConfig_SpCell(cs_NR_SS_SpCellConfig(omit, omit, omit, v_PhysicalCellGroupConfig)));</w:t>
            </w:r>
          </w:p>
          <w:p w14:paraId="45E0E82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603670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 R5s230087 sic@</w:t>
            </w:r>
          </w:p>
          <w:p w14:paraId="238A1D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={cs_NR_SS_RadioBearer_MAC_TestMode(tsc_NR_DRB2, cs_NR_MAC_TestModeInfo_NoHeaderManipulationDL_UL)};</w:t>
            </w:r>
          </w:p>
          <w:p w14:paraId="049DB6F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318119C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1 - 28" siclog@</w:t>
            </w:r>
          </w:p>
          <w:p w14:paraId="40C64D9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f_TC_7_1_1_6_1_NR_TestBody1(v_DRBId);</w:t>
            </w:r>
          </w:p>
          <w:p w14:paraId="129B8E7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4B4772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A4C78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logsic@</w:t>
            </w:r>
          </w:p>
          <w:p w14:paraId="72BB669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1A5C777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 := omit;</w:t>
            </w:r>
          </w:p>
          <w:p w14:paraId="6860EA5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(tsc_NR_CellGroupId_SCG , //@sic R5s221195 sic@</w:t>
            </w:r>
          </w:p>
          <w:p w14:paraId="690A4BE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B0F411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340536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75CCD75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4E6EB3B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07F094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3379D3A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f_NR_SendRRCReconfigurationContentsToEUTRA (omit, v_CellGroupConfig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3B8F21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//@siclog steps 31-32 logsic@</w:t>
            </w:r>
          </w:p>
          <w:p w14:paraId="492C99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_TimingDL,10); //10*80 =800 ms is assumed to be sufficient to perfor RRC Reconfiguration</w:t>
            </w:r>
          </w:p>
          <w:p w14:paraId="4F1421F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5267BCD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70C3B80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F78BCE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5F42FF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Send Trigger to EUTRA indicating Finish of Test Body</w:t>
            </w:r>
          </w:p>
          <w:p w14:paraId="33E0806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SendCoOrd(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cms_EUTRA_NR_Trigger);</w:t>
            </w:r>
          </w:p>
          <w:p w14:paraId="46AAC47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3FC2E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from coordination AFTER the connection is released in E-UTRA</w:t>
            </w:r>
          </w:p>
          <w:p w14:paraId="4925D2B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"Postamble");</w:t>
            </w:r>
          </w:p>
          <w:p w14:paraId="4B10ACE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//Postamble</w:t>
            </w:r>
          </w:p>
          <w:p w14:paraId="59C653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ReleaseAllCells(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33A89C1" w14:textId="382045CE" w:rsidR="00C826E6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6FEC2BA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NR_Parameters 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52544B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603293B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ENDC_NR_PTC</w:t>
            </w:r>
          </w:p>
          <w:p w14:paraId="0F58B86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Correct handling of DL assignment / Semi-persistent case</w:t>
            </w:r>
          </w:p>
          <w:p w14:paraId="59A63B3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93AFFA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6F875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DRB_Identity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=tsc_NR_DRB2;</w:t>
            </w:r>
          </w:p>
          <w:p w14:paraId="1CA8A3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PhysicalCellGroupConfig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;</w:t>
            </w:r>
            <w:proofErr w:type="gramEnd"/>
          </w:p>
          <w:p w14:paraId="0C9144C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3C07DC5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value)  NR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_RadioBearerList_Type v_SS_Drb_ConfigList  := {cs_NR_SS_RadioBearer_MAC_TestMode(tsc_NR_DRB2, cs_NR_MAC_TestModeInfo_NormalMode)};</w:t>
            </w:r>
          </w:p>
          <w:p w14:paraId="149C8D8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CellGroupConfig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CellGroupConfig;</w:t>
            </w:r>
            <w:proofErr w:type="gramEnd"/>
          </w:p>
          <w:p w14:paraId="54ED8BE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SpCellConfig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;</w:t>
            </w:r>
            <w:proofErr w:type="gramEnd"/>
          </w:p>
          <w:p w14:paraId="381C979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NR_DownlinkBWP_List_Type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List;</w:t>
            </w:r>
            <w:proofErr w:type="gramEnd"/>
          </w:p>
          <w:p w14:paraId="3BF0A66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1A2C340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ServingCellConfig v_ServingCellConfig; //@sic R5s221195 sic@</w:t>
            </w:r>
          </w:p>
          <w:p w14:paraId="2CD5BBE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 Cell parameters</w:t>
            </w:r>
          </w:p>
          <w:p w14:paraId="1E95627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f_ENDC_NR_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3EEF36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FD7D0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NR cell1</w:t>
            </w:r>
          </w:p>
          <w:p w14:paraId="77B26CF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30BA13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0339DB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1735F87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f_NR_ENDC_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PreambleOnEUTRA(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MCG_Only);</w:t>
            </w:r>
          </w:p>
          <w:p w14:paraId="0C8A44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f_NR_AS_CipheringAlgorithm_Set(nea0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2F6CF6F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4BBD3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 on SS the SCG DRB in No MAC header manipulation in DL and RLC and PDCP in transparent mode</w:t>
            </w:r>
          </w:p>
          <w:p w14:paraId="2EA601F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f_NR_ENDC_ConfigAM_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UM(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0, 1, v_SS_Drb_ConfigList);</w:t>
            </w:r>
          </w:p>
          <w:p w14:paraId="31A6B35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3B8B3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for Trigger from EUTRA indicating start of Test Body</w:t>
            </w:r>
          </w:p>
          <w:p w14:paraId="7E59938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EUTRA);</w:t>
            </w:r>
          </w:p>
          <w:p w14:paraId="4D7E73B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072B330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F51D98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0A-0B logsic@</w:t>
            </w:r>
          </w:p>
          <w:p w14:paraId="2211FFA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f_NR_GetServinCellConfig(nr_Cell1);</w:t>
            </w:r>
          </w:p>
          <w:p w14:paraId="2789A90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f_NR_GetSpCellConfigDef(nr_Cell1, v_ServingCellConfig);</w:t>
            </w:r>
          </w:p>
          <w:p w14:paraId="6727031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5EAF032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f_NR_CellInfo_GetDownlinkBWP_List(nr_Cell1);</w:t>
            </w:r>
          </w:p>
          <w:p w14:paraId="7B1952B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158775B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(pc_dl_SchedulingOffset_PDSCH_TypeA) {</w:t>
            </w:r>
          </w:p>
          <w:p w14:paraId="08BB1C7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0].Pdsch.ConfigCommon.R15.pdsch_TimeDomainAllocationList := cs_NR_PDSCH_TimeDomainResourceAllocationList_71161;</w:t>
            </w:r>
          </w:p>
          <w:p w14:paraId="0D408D5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007A7F8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767BE1E4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f_NR_CellInfo_GetPhysicalCellGroupConfig(nr_Cell1);</w:t>
            </w:r>
          </w:p>
          <w:p w14:paraId="0995E55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v_PhysicalCellGroupConfig.cs_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setup := tsc_RNTI_Value_CS_RNTI};</w:t>
            </w:r>
          </w:p>
          <w:p w14:paraId="568BDCD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4EA44B0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(pc_dl_SchedulingOffset_PDSCH_TypeA) {</w:t>
            </w:r>
          </w:p>
          <w:p w14:paraId="0FDFD98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SpCellConfig.reconfigurationWithSync.spCellConfigCommon.downlinkConfigCommon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.initialDownlinkBWP.pdsch_ConfigCommon.setup.pdsch_TimeDomainAllocationList := cs_NR_PDSCH_TimeDomainResourceAllocationList_71161;</w:t>
            </w:r>
          </w:p>
          <w:p w14:paraId="19A83B6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 else {</w:t>
            </w:r>
          </w:p>
          <w:p w14:paraId="65FAA1F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SpCellConfig.reconfigurationWithSync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omit;</w:t>
            </w:r>
          </w:p>
          <w:p w14:paraId="5B24ADF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2932B4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v_SpCellConfig.rlf_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TimersAndConstants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omit;</w:t>
            </w:r>
          </w:p>
          <w:p w14:paraId="194DD3D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9C3C22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(tsc_NR_CellGroupId_SCG ,//@sic R5s221195 sic@</w:t>
            </w:r>
          </w:p>
          <w:p w14:paraId="45FB579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565BE90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F07EC6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E0578C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v_PhysicalCellGroupConfig,</w:t>
            </w:r>
          </w:p>
          <w:p w14:paraId="02F7FF3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7F073B18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5372FE8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R5s221195 sic@</w:t>
            </w:r>
          </w:p>
          <w:p w14:paraId="7D9C81A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f_NR_SendRRCReconfigurationContentsToEUTRA (omit, v_CellGroupConfig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826A5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-, cs_NR_ServingCellConfig_SpCell(cs_NR_SS_SpCellConfig(omit, omit, omit, v_PhysicalCellGroupConfig)));</w:t>
            </w:r>
          </w:p>
          <w:p w14:paraId="7D95002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58350FC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R5s230087 sic@</w:t>
            </w:r>
          </w:p>
          <w:p w14:paraId="06AAECC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={cs_NR_SS_RadioBearer_MAC_TestMode(tsc_NR_DRB2, cs_NR_MAC_TestModeInfo_NoHeaderManipulationDL_UL)};</w:t>
            </w:r>
          </w:p>
          <w:p w14:paraId="664A83E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53B4220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1 - 28" siclog@</w:t>
            </w:r>
          </w:p>
          <w:p w14:paraId="408ADF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f_TC_7_1_1_6_1_NR_TestBody1(v_DRBId);</w:t>
            </w:r>
          </w:p>
          <w:p w14:paraId="2A9A0F7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511E5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A064AC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logsic@</w:t>
            </w:r>
          </w:p>
          <w:p w14:paraId="2E6F4CF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if (pc_dl_SchedulingOffset_PDSCH_TypeA) {</w:t>
            </w:r>
          </w:p>
          <w:p w14:paraId="7EE7B08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SpCellConfig.reconfigurationWithSync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= omit;</w:t>
            </w:r>
          </w:p>
          <w:p w14:paraId="196C62B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}</w:t>
            </w:r>
          </w:p>
          <w:p w14:paraId="6E1301E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A3DFB4C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66DE8BE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 := omit;</w:t>
            </w:r>
          </w:p>
          <w:p w14:paraId="02AA932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(tsc_NR_CellGroupId_SCG , //@sic R5s221195 sic@</w:t>
            </w:r>
          </w:p>
          <w:p w14:paraId="64DB543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D3BC70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94E8B9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54D0C7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17E44CC9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2C6271C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                                   );</w:t>
            </w:r>
          </w:p>
          <w:p w14:paraId="57B44A1E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f_NR_SendRRCReconfigurationContentsToEUTRA (omit, v_CellGroupConfig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3A8C44C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//@siclog steps 31-32 logsic@</w:t>
            </w:r>
          </w:p>
          <w:p w14:paraId="3237650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_TimingDL,10); //10*80 =800 ms is assumed to be sufficient to perfor RRC Reconfiguration</w:t>
            </w:r>
          </w:p>
          <w:p w14:paraId="122AA19F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08870477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3EC30972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B4E2770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04BE966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Send Trigger to EUTRA indicating Finish of Test Body</w:t>
            </w:r>
          </w:p>
          <w:p w14:paraId="5B45D59B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SendCoOrd(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cms_EUTRA_NR_Trigger);</w:t>
            </w:r>
          </w:p>
          <w:p w14:paraId="21207633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6342AA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from coordination AFTER the connection is released in E-UTRA</w:t>
            </w:r>
          </w:p>
          <w:p w14:paraId="7C01602D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f_EUTRA_NR_WaitForCoOrd_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Trigger(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EUTRA, "Postamble");</w:t>
            </w:r>
          </w:p>
          <w:p w14:paraId="5BD39841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//Postamble</w:t>
            </w:r>
          </w:p>
          <w:p w14:paraId="5F84E3D5" w14:textId="77777777" w:rsidR="0069640C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ReleaseAllCells(</w:t>
            </w:r>
            <w:proofErr w:type="gramEnd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50FE8AC" w14:textId="082543A4" w:rsidR="00AB256E" w:rsidRPr="0069640C" w:rsidRDefault="0069640C" w:rsidP="006964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  <w:p w14:paraId="601D9258" w14:textId="6623DD8E" w:rsidR="00C826E6" w:rsidRDefault="00C826E6" w:rsidP="00D518D1">
            <w:pPr>
              <w:autoSpaceDE w:val="0"/>
              <w:autoSpaceDN w:val="0"/>
              <w:adjustRightInd w:val="0"/>
              <w:spacing w:after="0"/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</w:tc>
      </w:tr>
    </w:tbl>
    <w:p w14:paraId="0BC7B490" w14:textId="77777777" w:rsidR="00C826E6" w:rsidRDefault="00C826E6" w:rsidP="00C826E6"/>
    <w:p w14:paraId="5AA573B8" w14:textId="48945440" w:rsidR="00190172" w:rsidRDefault="00190172" w:rsidP="001901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49586979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90172" w14:paraId="0D73DFE8" w14:textId="77777777" w:rsidTr="000B16D0">
        <w:trPr>
          <w:trHeight w:val="447"/>
        </w:trPr>
        <w:tc>
          <w:tcPr>
            <w:tcW w:w="1985" w:type="dxa"/>
          </w:tcPr>
          <w:p w14:paraId="185536AF" w14:textId="77777777" w:rsidR="00190172" w:rsidRDefault="00190172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1F8D13" w14:textId="77777777" w:rsidR="00190172" w:rsidRDefault="00190172" w:rsidP="000B16D0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>
              <w:rPr>
                <w:rFonts w:ascii="Arial" w:hAnsi="Arial"/>
              </w:rPr>
              <w:t>2</w:t>
            </w:r>
          </w:p>
        </w:tc>
      </w:tr>
      <w:tr w:rsidR="00190172" w14:paraId="4F4C4A83" w14:textId="77777777" w:rsidTr="000B16D0">
        <w:trPr>
          <w:trHeight w:val="452"/>
        </w:trPr>
        <w:tc>
          <w:tcPr>
            <w:tcW w:w="1985" w:type="dxa"/>
          </w:tcPr>
          <w:p w14:paraId="31617E21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1DC646" w14:textId="69E94AD3" w:rsidR="00190172" w:rsidRPr="00190172" w:rsidRDefault="00190172" w:rsidP="00190172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190172" w14:paraId="2FB30D56" w14:textId="77777777" w:rsidTr="000B16D0">
        <w:tc>
          <w:tcPr>
            <w:tcW w:w="1985" w:type="dxa"/>
          </w:tcPr>
          <w:p w14:paraId="3CD370B0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EF651A" w14:textId="2D5B728A" w:rsidR="00190172" w:rsidRDefault="00190172" w:rsidP="00190172">
            <w:pPr>
              <w:pStyle w:val="CRCoverPage"/>
              <w:spacing w:after="0"/>
              <w:rPr>
                <w:lang w:val="en-SG"/>
              </w:rPr>
            </w:pPr>
            <w:r w:rsidRPr="00190172">
              <w:rPr>
                <w:lang w:val="en-SG"/>
              </w:rPr>
              <w:t>In the NR</w:t>
            </w:r>
            <w:r>
              <w:rPr>
                <w:lang w:val="en-SG"/>
              </w:rPr>
              <w:t>5GC</w:t>
            </w:r>
            <w:r w:rsidRPr="00190172">
              <w:rPr>
                <w:lang w:val="en-SG"/>
              </w:rPr>
              <w:t xml:space="preserve"> case, SIB1 is updated to include 2 entries of PDSCH-TimeDomainResourceAllocationList (K0=0 and K0=4) based on PICS.</w:t>
            </w:r>
          </w:p>
          <w:p w14:paraId="209282DD" w14:textId="7E6AD732" w:rsidR="00190172" w:rsidRPr="00FA46AD" w:rsidRDefault="00190172" w:rsidP="00190172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190172" w14:paraId="40D862AB" w14:textId="77777777" w:rsidTr="000B16D0">
        <w:tc>
          <w:tcPr>
            <w:tcW w:w="1985" w:type="dxa"/>
          </w:tcPr>
          <w:p w14:paraId="031366CD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5B6FB0" w14:textId="1032A85D" w:rsidR="00190172" w:rsidRPr="00880368" w:rsidRDefault="00190172" w:rsidP="00190172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MAC_SPS_NR5GC.ttcn</w:t>
            </w:r>
          </w:p>
        </w:tc>
      </w:tr>
      <w:tr w:rsidR="00190172" w14:paraId="25515DF8" w14:textId="77777777" w:rsidTr="000B16D0">
        <w:tc>
          <w:tcPr>
            <w:tcW w:w="1985" w:type="dxa"/>
          </w:tcPr>
          <w:p w14:paraId="484E1FA6" w14:textId="77777777" w:rsidR="00190172" w:rsidRDefault="00190172" w:rsidP="001901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2101DC" w14:textId="77777777" w:rsidR="00190172" w:rsidRDefault="00190172" w:rsidP="00190172">
            <w:pPr>
              <w:rPr>
                <w:rFonts w:ascii="Arial" w:hAnsi="Arial"/>
                <w:highlight w:val="cyan"/>
              </w:rPr>
            </w:pPr>
          </w:p>
        </w:tc>
      </w:tr>
    </w:tbl>
    <w:p w14:paraId="3D8EAF1D" w14:textId="77777777" w:rsidR="00190172" w:rsidRDefault="00190172" w:rsidP="00190172"/>
    <w:p w14:paraId="25E0B1F8" w14:textId="77777777" w:rsidR="00190172" w:rsidRPr="00FE12B4" w:rsidRDefault="00190172" w:rsidP="00190172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172" w:rsidRPr="00190172" w14:paraId="13CF95EC" w14:textId="77777777" w:rsidTr="000B16D0">
        <w:tc>
          <w:tcPr>
            <w:tcW w:w="9855" w:type="dxa"/>
          </w:tcPr>
          <w:p w14:paraId="3818470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f_TC_7_1_1_6_1_NR5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GC(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NR5GC_PTC</w:t>
            </w:r>
          </w:p>
          <w:p w14:paraId="166A43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 Correct handling of DL assignment / Semi-persistent case</w:t>
            </w:r>
          </w:p>
          <w:p w14:paraId="05AEF1F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3852D8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DRB_Identity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DRBId;</w:t>
            </w:r>
            <w:proofErr w:type="gramEnd"/>
          </w:p>
          <w:p w14:paraId="472F7E1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PhysicalCellGroupConfig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;</w:t>
            </w:r>
            <w:proofErr w:type="gramEnd"/>
          </w:p>
          <w:p w14:paraId="0405E69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6D0B3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CellGroupConfig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CellGroupConfig;</w:t>
            </w:r>
            <w:proofErr w:type="gramEnd"/>
          </w:p>
          <w:p w14:paraId="7F53682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SpCellConfig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;</w:t>
            </w:r>
            <w:proofErr w:type="gramEnd"/>
          </w:p>
          <w:p w14:paraId="3DCFD56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NR_DownlinkBWP_List_Type 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List;</w:t>
            </w:r>
            <w:proofErr w:type="gramEnd"/>
          </w:p>
          <w:p w14:paraId="693B52B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(omit) RRCReconfiguration_v1530_IEs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V1530Ext;</w:t>
            </w:r>
            <w:proofErr w:type="gramEnd"/>
          </w:p>
          <w:p w14:paraId="23E054E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NR_RLC_BearerToAddModList_Type v_RLC_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BearerConfigList;</w:t>
            </w:r>
            <w:proofErr w:type="gramEnd"/>
          </w:p>
          <w:p w14:paraId="7026CEE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NR_RadioBearerList_Type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ConfigList;</w:t>
            </w:r>
            <w:proofErr w:type="gramEnd"/>
          </w:p>
          <w:p w14:paraId="1BDC66B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715D121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ServingCellConfig v_ServingCellConfig; //@sic R5s221197 sic@</w:t>
            </w:r>
          </w:p>
          <w:p w14:paraId="1A8B91C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</w:p>
          <w:p w14:paraId="7764A40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F6BDB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//Init Cell parameters</w:t>
            </w:r>
          </w:p>
          <w:p w14:paraId="16D8456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NR_1);</w:t>
            </w:r>
          </w:p>
          <w:p w14:paraId="01EA93D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36BE1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//Create and configure NR cell1</w:t>
            </w:r>
          </w:p>
          <w:p w14:paraId="1227D63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f_NR_CellConfig_Def(nr_Cell1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1D520CF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FC84BC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720FE84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STATE_IDLE_1A, TESTModeA_ON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674F0E0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null cipher Algorithm</w:t>
            </w:r>
          </w:p>
          <w:p w14:paraId="5ED96CA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f_NR_AS_CipheringAlgorithm_Set(nea0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562AC55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//Retrieve DRB Id of the first PDU session</w:t>
            </w:r>
          </w:p>
          <w:p w14:paraId="41E0B58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f_NR_GetDefaultDRB_ForFirstPDUSession();</w:t>
            </w:r>
          </w:p>
          <w:p w14:paraId="64A0D4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//Initialise for No Header Manipulation DL only.</w:t>
            </w:r>
          </w:p>
          <w:p w14:paraId="090932F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40F54D2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v_RLC_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f_NR_ReconfigureRLC_UM (v_DRBId, -, -, f_NR_DL_UM_T_Reassembly(f_NR_CellInfo_GetIsFR1(nr_Cell1)));</w:t>
            </w:r>
          </w:p>
          <w:p w14:paraId="1D9EA5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A428CE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</w:t>
            </w:r>
          </w:p>
          <w:p w14:paraId="16257DD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Def(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</w:t>
            </w:r>
          </w:p>
          <w:p w14:paraId="3758C8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TEST_LOOPModeA_ON,</w:t>
            </w:r>
          </w:p>
          <w:p w14:paraId="6417FB4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cs_UE_TestLoopModeA_NR_LB_Setup_1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0, v_DRBId),</w:t>
            </w:r>
          </w:p>
          <w:p w14:paraId="070EB4F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/p_IpPduDelayTime</w:t>
            </w:r>
          </w:p>
          <w:p w14:paraId="5A425FF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v_RLC_BearerConfigList,</w:t>
            </w:r>
          </w:p>
          <w:p w14:paraId="3F67A16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/MAC_CellGroupConfig</w:t>
            </w:r>
          </w:p>
          <w:p w14:paraId="05A8BCA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-,</w:t>
            </w:r>
          </w:p>
          <w:p w14:paraId="3558FA6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v_SS_Drb_ConfigList</w:t>
            </w:r>
          </w:p>
          <w:p w14:paraId="318BF93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);</w:t>
            </w:r>
          </w:p>
          <w:p w14:paraId="61E3C59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</w:t>
            </w:r>
          </w:p>
          <w:p w14:paraId="7A1FDDD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338E4C7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step 0A-0B sic@</w:t>
            </w:r>
          </w:p>
          <w:p w14:paraId="751900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R5s221197 sic@</w:t>
            </w:r>
          </w:p>
          <w:p w14:paraId="5B3C89B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f_NR_GetServinCellConfig(nr_Cell1);</w:t>
            </w:r>
          </w:p>
          <w:p w14:paraId="3C7C6F20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f_NR_GetSpCellConfigDef(nr_Cell1, v_ServingCellConfig);</w:t>
            </w:r>
          </w:p>
          <w:p w14:paraId="0CBFEE3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3A21F09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f_NR_CellInfo_GetDownlinkBWP_List(nr_Cell1);</w:t>
            </w:r>
          </w:p>
          <w:p w14:paraId="4318D24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2A48222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f_NR_CellInfo_GetPhysicalCellGroupConfig(nr_Cell1);</w:t>
            </w:r>
          </w:p>
          <w:p w14:paraId="2C52C74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v_PhysicalCellGroupConfig.cs_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setup := tsc_RNTI_Value_CS_RNTI};</w:t>
            </w:r>
          </w:p>
          <w:p w14:paraId="7EB490F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(tsc_NR_CellGroupId_MCG ,</w:t>
            </w:r>
          </w:p>
          <w:p w14:paraId="702B26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278BD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D12750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3820C18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v_PhysicalCellGroupConfig,</w:t>
            </w:r>
          </w:p>
          <w:p w14:paraId="5BACF0B1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149AAD4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0CF6B47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6F7534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 (nr_Cell1,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7E700B2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-, cs_NR_ServingCellConfig_SpCell(cs_NR_SS_SpCellConfig(omit, omit, omit, v_PhysicalCellGroupConfig)));</w:t>
            </w:r>
          </w:p>
          <w:p w14:paraId="2B69BAB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122C60E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4B8DA1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7D998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"Steps 1 - 28" siclog@</w:t>
            </w:r>
          </w:p>
          <w:p w14:paraId="547821F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cs_NR_MAC_TestModeInfo_NoHeaderManipulationDL_UL)};</w:t>
            </w:r>
          </w:p>
          <w:p w14:paraId="1FBCE57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2CBBD80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f_TC_7_1_1_6_1_NR_TestBody1(v_DRBId);</w:t>
            </w:r>
          </w:p>
          <w:p w14:paraId="3D5C520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9C482B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logsic@</w:t>
            </w:r>
          </w:p>
          <w:p w14:paraId="22D7264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32E376E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5B55A6A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7FE8397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 := omit;</w:t>
            </w:r>
          </w:p>
          <w:p w14:paraId="0AF1D61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(tsc_NR_CellGroupId_MCG ,</w:t>
            </w:r>
          </w:p>
          <w:p w14:paraId="7AAFD37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464FD677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7FE37E7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576FF3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12970CA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3DD8DBB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437299C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1E82695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 (nr_Cell1, 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0C11219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0841E9D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31-32 logsic@</w:t>
            </w:r>
          </w:p>
          <w:p w14:paraId="63B54E26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cs_NR_MAC_TestModeInfo_NoHeaderManipulationDL_UL)};</w:t>
            </w:r>
          </w:p>
          <w:p w14:paraId="3D83EE9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0965923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A8178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_TimingDL,10); //10*80 =800 ms is assumed to be sufficient to perfor RRC Reconfiguration</w:t>
            </w:r>
          </w:p>
          <w:p w14:paraId="039ABEE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629A743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5A6A3D92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38C8FC1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17B76A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8833038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//Postamble</w:t>
            </w:r>
          </w:p>
          <w:p w14:paraId="6BDDA87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f_NR_ULGrantConfiguration_Start(nr_Cell1); // Def UL Grant Config</w:t>
            </w:r>
          </w:p>
          <w:p w14:paraId="31959C93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to configure SS to stop report reception of HARQ ACK or NACK</w:t>
            </w:r>
          </w:p>
          <w:p w14:paraId="53A4933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cds_NR_SystemIndCtrl_UL_HARQ(disable));</w:t>
            </w:r>
          </w:p>
          <w:p w14:paraId="6BB14AD9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SS Mac IN NORMAL TEST MODE.</w:t>
            </w:r>
          </w:p>
          <w:p w14:paraId="0B914FCF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60AF7E1B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4785BDB5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0CB91CE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R5s230130 sic@</w:t>
            </w:r>
          </w:p>
          <w:p w14:paraId="4CA58FDC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//f_NR5GC_OpenUE_TestLoopMode_Deactivate_TestMode(nr_Cell1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68CC6DD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Postamble(</w:t>
            </w:r>
            <w:proofErr w:type="gramEnd"/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STATE_CONNECTED_3A);</w:t>
            </w:r>
          </w:p>
          <w:p w14:paraId="61B5BAE4" w14:textId="77777777" w:rsidR="00190172" w:rsidRPr="00190172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190172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 </w:t>
            </w:r>
          </w:p>
        </w:tc>
      </w:tr>
    </w:tbl>
    <w:p w14:paraId="1DB73117" w14:textId="77777777" w:rsidR="00190172" w:rsidRDefault="00190172" w:rsidP="00190172"/>
    <w:p w14:paraId="17E2F53B" w14:textId="77777777" w:rsidR="00190172" w:rsidRPr="00FE12B4" w:rsidRDefault="00190172" w:rsidP="00190172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172" w:rsidRPr="00DC0819" w14:paraId="018E0D46" w14:textId="77777777" w:rsidTr="000B16D0">
        <w:tc>
          <w:tcPr>
            <w:tcW w:w="9855" w:type="dxa"/>
          </w:tcPr>
          <w:p w14:paraId="6908E4C5" w14:textId="77777777" w:rsidR="00DC0819" w:rsidRPr="0069640C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NR_Parameters </w:t>
            </w:r>
            <w:proofErr w:type="gramStart"/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153D441E" w14:textId="77777777" w:rsidR="00DC0819" w:rsidRPr="0069640C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78E6A2E9" w14:textId="77777777" w:rsidR="00190172" w:rsidRPr="00DC0819" w:rsidRDefault="00190172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val="en-IN" w:eastAsia="de-DE"/>
              </w:rPr>
            </w:pPr>
          </w:p>
          <w:p w14:paraId="2BD2616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f_TC_7_1_1_6_1_NR5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GC(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runs on NR5GC_PTC</w:t>
            </w:r>
          </w:p>
          <w:p w14:paraId="40EFCC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 Correct handling of DL assignment / Semi-persistent case</w:t>
            </w:r>
          </w:p>
          <w:p w14:paraId="4A9509B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2A1BF9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DRB_Identity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DRBId;</w:t>
            </w:r>
            <w:proofErr w:type="gramEnd"/>
          </w:p>
          <w:p w14:paraId="223FDA1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PhysicalCellGroupConfig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;</w:t>
            </w:r>
            <w:proofErr w:type="gramEnd"/>
          </w:p>
          <w:p w14:paraId="069ECD8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5402CE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CellGroupConfig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CellGroupConfig;</w:t>
            </w:r>
            <w:proofErr w:type="gramEnd"/>
          </w:p>
          <w:p w14:paraId="5A06965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SpCellConfig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;</w:t>
            </w:r>
            <w:proofErr w:type="gramEnd"/>
          </w:p>
          <w:p w14:paraId="49C2894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NR_DownlinkBWP_List_Type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List;</w:t>
            </w:r>
            <w:proofErr w:type="gramEnd"/>
          </w:p>
          <w:p w14:paraId="471A5F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(omit) RRCReconfiguration_v1530_IEs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V1530Ext;</w:t>
            </w:r>
            <w:proofErr w:type="gramEnd"/>
          </w:p>
          <w:p w14:paraId="59C6473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NR_RLC_BearerToAddModList_Type v_RLC_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BearerConfigList;</w:t>
            </w:r>
            <w:proofErr w:type="gramEnd"/>
          </w:p>
          <w:p w14:paraId="26A6DEB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NR_RadioBearerList_Type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ConfigList;</w:t>
            </w:r>
            <w:proofErr w:type="gramEnd"/>
          </w:p>
          <w:p w14:paraId="6ABA4B1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07DEEDC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ServingCellConfig v_ServingCellConfig; //@sic R5s221197 sic@</w:t>
            </w:r>
          </w:p>
          <w:p w14:paraId="0E547E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</w:t>
            </w:r>
          </w:p>
          <w:p w14:paraId="5A87B4D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31C99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//Init Cell parameters</w:t>
            </w:r>
          </w:p>
          <w:p w14:paraId="480E864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Init(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NR_1);</w:t>
            </w:r>
          </w:p>
          <w:p w14:paraId="70416F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94D712" w14:textId="2EBA59DA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(pc_dl_SchedulingOffset_PDSCH_TypeA) {</w:t>
            </w:r>
          </w:p>
          <w:p w14:paraId="7F0B89A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f_NR_CellInfo_SetSIB1_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TimeDomainAllocation(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nr_Cell1, cs_NR_PDSCH_TimeDomainResourceAllocationList_71161);</w:t>
            </w:r>
          </w:p>
          <w:p w14:paraId="78ABD94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</w:p>
          <w:p w14:paraId="73BA5E8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//Create and configure NR cell1</w:t>
            </w:r>
          </w:p>
          <w:p w14:paraId="4FC8C7F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f_NR_CellConfig_Def(nr_Cell1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64AB483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</w:t>
            </w:r>
          </w:p>
          <w:p w14:paraId="19FEFD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f_NR_CellInfo_GetDownlinkBWP_List(nr_Cell1);</w:t>
            </w:r>
          </w:p>
          <w:p w14:paraId="665FC4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0].Pdsch.ConfigCommon.R15.pdsch_TimeDomainAllocationList := cs_NR_PDSCH_TimeDomainResourceAllocationList_71161;</w:t>
            </w:r>
          </w:p>
          <w:p w14:paraId="0310176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0].Sps.R15 := cs_SPS_Config_711161;</w:t>
            </w:r>
          </w:p>
          <w:p w14:paraId="1B5D5D1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</w:p>
          <w:p w14:paraId="67CA3E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List(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nr_Cell1, v_NR_DownlinkBWP_List);</w:t>
            </w:r>
          </w:p>
          <w:p w14:paraId="54C4671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CommonCellConfig(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nr_Cell1, cads_NR_DownlinkBWP_ConfigCommon_REQ(nr_Cell1, -, v_NR_DownlinkBWP_List));</w:t>
            </w:r>
          </w:p>
          <w:p w14:paraId="0DB2A3E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 else {</w:t>
            </w:r>
          </w:p>
          <w:p w14:paraId="1946E5F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lastRenderedPageBreak/>
              <w:t xml:space="preserve">      //Create and configure NR cell1</w:t>
            </w:r>
          </w:p>
          <w:p w14:paraId="4FF19AD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f_NR_CellConfig_Def(nr_Cell1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  <w:proofErr w:type="gramEnd"/>
          </w:p>
          <w:p w14:paraId="02CDD69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2DAF1AD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1A510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Get NR capabilities sent during EUTRA preamble</w:t>
            </w:r>
          </w:p>
          <w:p w14:paraId="2464EBA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STATE_IDLE_1A, TESTModeA_ON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EB1635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null cipher Algorithm</w:t>
            </w:r>
          </w:p>
          <w:p w14:paraId="063C321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f_NR_AS_CipheringAlgorithm_Set(nea0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E5A1BA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//Retrieve DRB Id of the first PDU session</w:t>
            </w:r>
          </w:p>
          <w:p w14:paraId="71E4CA0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f_NR_GetDefaultDRB_ForFirstPDUSession();</w:t>
            </w:r>
          </w:p>
          <w:p w14:paraId="7128983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//Initialise for No Header Manipulation DL only.</w:t>
            </w:r>
          </w:p>
          <w:p w14:paraId="3D6425B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460785B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v_RLC_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BearerConfigList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f_NR_ReconfigureRLC_UM (v_DRBId, -, -, f_NR_DL_UM_T_Reassembly(f_NR_CellInfo_GetIsFR1(nr_Cell1)));</w:t>
            </w:r>
          </w:p>
          <w:p w14:paraId="29A1AC1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A5332A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//Configure</w:t>
            </w:r>
          </w:p>
          <w:p w14:paraId="24CA79F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Def(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</w:t>
            </w:r>
          </w:p>
          <w:p w14:paraId="06B6085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TEST_LOOPModeA_ON,</w:t>
            </w:r>
          </w:p>
          <w:p w14:paraId="106BDFD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cs_UE_TestLoopModeA_NR_LB_Setup_1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0, v_DRBId),</w:t>
            </w:r>
          </w:p>
          <w:p w14:paraId="1577A90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/p_IpPduDelayTime</w:t>
            </w:r>
          </w:p>
          <w:p w14:paraId="2A9B5A0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v_RLC_BearerConfigList,</w:t>
            </w:r>
          </w:p>
          <w:p w14:paraId="24DA00D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 /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/MAC_CellGroupConfig</w:t>
            </w:r>
          </w:p>
          <w:p w14:paraId="5A5EC4F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-,</w:t>
            </w:r>
          </w:p>
          <w:p w14:paraId="00B8276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v_SS_Drb_ConfigList</w:t>
            </w:r>
          </w:p>
          <w:p w14:paraId="33CC802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);</w:t>
            </w:r>
          </w:p>
          <w:p w14:paraId="475DE51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</w:t>
            </w:r>
          </w:p>
          <w:p w14:paraId="782A5EC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C841D3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step 0A-0B sic@</w:t>
            </w:r>
          </w:p>
          <w:p w14:paraId="436298A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R5s221197 sic@</w:t>
            </w:r>
          </w:p>
          <w:p w14:paraId="38883E2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f_NR_GetServinCellConfig(nr_Cell1);</w:t>
            </w:r>
          </w:p>
          <w:p w14:paraId="5DC52A1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SpCellConfig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f_NR_GetSpCellConfigDef(nr_Cell1, v_ServingCellConfig);</w:t>
            </w:r>
          </w:p>
          <w:p w14:paraId="6FEBCE73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{setup := cs_SPS_Config_711161};</w:t>
            </w:r>
          </w:p>
          <w:p w14:paraId="445C10C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f_NR_CellInfo_GetDownlinkBWP_List(nr_Cell1);</w:t>
            </w:r>
          </w:p>
          <w:p w14:paraId="1AFC9E0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0].Sps.R15 := cs_SPS_Config_711161;</w:t>
            </w:r>
          </w:p>
          <w:p w14:paraId="68463B9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PhysicalCellGroupConfig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f_NR_CellInfo_GetPhysicalCellGroupConfig(nr_Cell1);</w:t>
            </w:r>
          </w:p>
          <w:p w14:paraId="6968142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v_PhysicalCellGroupConfig.cs_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RNTI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setup := tsc_RNTI_Value_CS_RNTI};</w:t>
            </w:r>
          </w:p>
          <w:p w14:paraId="58D9D3E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(tsc_NR_CellGroupId_MCG ,</w:t>
            </w:r>
          </w:p>
          <w:p w14:paraId="37A3973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19EDFA3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59A40D6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05A22B71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v_PhysicalCellGroupConfig,</w:t>
            </w:r>
          </w:p>
          <w:p w14:paraId="3969426D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1626282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50DFA18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2E45BDA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 (nr_Cell1,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448A375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ServingCellConfig(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-, cs_NR_ServingCellConfig_SpCell(cs_NR_SS_SpCellConfig(omit, omit, omit, v_PhysicalCellGroupConfig)));</w:t>
            </w:r>
          </w:p>
          <w:p w14:paraId="0579E5D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307420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720751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DD0A7E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"Steps 1 - 28" siclog@</w:t>
            </w:r>
          </w:p>
          <w:p w14:paraId="68C6115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cs_NR_MAC_TestModeInfo_NoHeaderManipulationDL_UL)};</w:t>
            </w:r>
          </w:p>
          <w:p w14:paraId="11955C2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29FD1A9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f_TC_7_1_1_6_1_NR_TestBody1(v_DRBId);</w:t>
            </w:r>
          </w:p>
          <w:p w14:paraId="6DF0CA5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8F8F7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29-30 logsic@</w:t>
            </w:r>
          </w:p>
          <w:p w14:paraId="237FF86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7F68C93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71FC990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v_SpCellConfig.spCellConfigDedicated.initialDownlinkBWP.sps_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{release := NULL};</w:t>
            </w:r>
          </w:p>
          <w:p w14:paraId="02885F9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v_NR_DownlinkBWP_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List[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0].Sps := omit;</w:t>
            </w:r>
          </w:p>
          <w:p w14:paraId="44C8E66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CellGroupConfig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cs_38508_CellGroupConfig (tsc_NR_CellGroupId_MCG ,</w:t>
            </w:r>
          </w:p>
          <w:p w14:paraId="6A3C95A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omit,</w:t>
            </w:r>
          </w:p>
          <w:p w14:paraId="3145FF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6555CE2A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27D30F8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omit,</w:t>
            </w:r>
          </w:p>
          <w:p w14:paraId="67087C7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v_SpCellConfig</w:t>
            </w:r>
          </w:p>
          <w:p w14:paraId="4B9B14A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);</w:t>
            </w:r>
          </w:p>
          <w:p w14:paraId="17743272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v_V1530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cs_NR_RRCReconfiguration_v1530_IEs(bit2oct(encvalue(v_CellGroupConfig)));</w:t>
            </w:r>
          </w:p>
          <w:p w14:paraId="5FC008D8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f_NR_SendRRCReconfiguration (nr_Cell1, 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-,-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v_V1530Ext);</w:t>
            </w:r>
          </w:p>
          <w:p w14:paraId="6520209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C8FC7D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steps 31-32 logsic@</w:t>
            </w:r>
          </w:p>
          <w:p w14:paraId="52F2E57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cs_NR_MAC_TestModeInfo_NoHeaderManipulationDL_UL)};</w:t>
            </w:r>
          </w:p>
          <w:p w14:paraId="4B59D5F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5071D5A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A1EEDC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f_TC_7_1_1_6_1_NR_TestBody2(v_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DRBId,v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_TimingDL,10); //10*80 =800 ms is assumed to be sufficient to perfor RRC Reconfiguration</w:t>
            </w:r>
          </w:p>
          <w:p w14:paraId="4F94609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0A49E89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f_NR_CellInfo_SetDownlinkBWP_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List(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v_NR_DownlinkBWP_List);</w:t>
            </w:r>
          </w:p>
          <w:p w14:paraId="506C554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CommonCellConfig(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cads_NR_DownlinkBWP_ConfigCommon_REQ(nr_Cell1, -, v_NR_DownlinkBWP_List));</w:t>
            </w:r>
          </w:p>
          <w:p w14:paraId="67113526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1A30EC4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1E4B10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//Postamble</w:t>
            </w:r>
          </w:p>
          <w:p w14:paraId="1D689949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f_NR_ULGrantConfiguration_Start(nr_Cell1); // Def UL Grant Config</w:t>
            </w:r>
          </w:p>
          <w:p w14:paraId="50CD5864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to configure SS to stop report reception of HARQ ACK or NACK</w:t>
            </w:r>
          </w:p>
          <w:p w14:paraId="70C4CA1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cds_NR_SystemIndCtrl_UL_HARQ(disable));</w:t>
            </w:r>
          </w:p>
          <w:p w14:paraId="488AE047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SS Mac IN NORMAL TEST MODE.</w:t>
            </w:r>
          </w:p>
          <w:p w14:paraId="12CAD58B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v_SS_Drb_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ConfigList :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{cs_NR_SS_RadioBearer_MAC_TestMode(v_DRBId, cs_NR_MAC_TestModeInfo_NormalMode)};</w:t>
            </w:r>
          </w:p>
          <w:p w14:paraId="0A6EEF7F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CommonRadioBearerConfig(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v_SS_Drb_ConfigList);</w:t>
            </w:r>
          </w:p>
          <w:p w14:paraId="5CE67EE0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19E49DE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R5s230130 sic@</w:t>
            </w:r>
          </w:p>
          <w:p w14:paraId="0084921C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//f_NR5GC_OpenUE_TestLoopMode_Deactivate_TestMode(nr_Cell1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78E5E215" w14:textId="77777777" w:rsidR="00DC0819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Postamble(</w:t>
            </w:r>
            <w:proofErr w:type="gramEnd"/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STATE_CONNECTED_3A);</w:t>
            </w:r>
          </w:p>
          <w:p w14:paraId="266B6853" w14:textId="261F3C63" w:rsidR="00190172" w:rsidRPr="00DC0819" w:rsidRDefault="00DC0819" w:rsidP="00DC081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  <w:r w:rsidR="00190172" w:rsidRPr="00DC081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419FF718" w14:textId="77777777" w:rsidR="00190172" w:rsidRDefault="00190172" w:rsidP="00190172"/>
    <w:p w14:paraId="7CB8DA8E" w14:textId="77777777" w:rsidR="00190172" w:rsidRDefault="00190172" w:rsidP="00C826E6"/>
    <w:p w14:paraId="4D71493D" w14:textId="61954F0A" w:rsidR="00AB256E" w:rsidRDefault="00AB256E" w:rsidP="00AB256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9586980"/>
      <w:r>
        <w:rPr>
          <w:b/>
          <w:lang w:val="pt-BR"/>
        </w:rPr>
        <w:t xml:space="preserve">Change </w:t>
      </w:r>
      <w:r w:rsidR="00190172"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B256E" w14:paraId="4854657A" w14:textId="77777777" w:rsidTr="000B16D0">
        <w:trPr>
          <w:trHeight w:val="447"/>
        </w:trPr>
        <w:tc>
          <w:tcPr>
            <w:tcW w:w="1985" w:type="dxa"/>
          </w:tcPr>
          <w:p w14:paraId="0E1397D5" w14:textId="77777777" w:rsidR="00AB256E" w:rsidRDefault="00AB256E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B484B9" w14:textId="43CC9020" w:rsidR="00AB256E" w:rsidRDefault="007B1862" w:rsidP="000B16D0">
            <w:pPr>
              <w:spacing w:after="0"/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_TC_7_1_1_6_1_NR_TestBody1</w:t>
            </w:r>
          </w:p>
        </w:tc>
      </w:tr>
      <w:tr w:rsidR="00AB256E" w14:paraId="1DB37E30" w14:textId="77777777" w:rsidTr="000B16D0">
        <w:trPr>
          <w:trHeight w:val="452"/>
        </w:trPr>
        <w:tc>
          <w:tcPr>
            <w:tcW w:w="1985" w:type="dxa"/>
          </w:tcPr>
          <w:p w14:paraId="68C5E2F8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8523B9" w14:textId="7F749479" w:rsidR="00004041" w:rsidRDefault="00004041" w:rsidP="00004041">
            <w:pPr>
              <w:pStyle w:val="CRCoverPage"/>
              <w:spacing w:after="0"/>
            </w:pPr>
            <w:r>
              <w:t>To properly test TP4, a PICS based solution based on pc_dl_SchedulingOffset_PDSCH_TypeA is proposed.</w:t>
            </w:r>
            <w:r w:rsidR="00DD6312">
              <w:t xml:space="preserve"> Steps 11a1-11b2 are introduced to handle the step differently depending o</w:t>
            </w:r>
            <w:r w:rsidR="00DD6312" w:rsidRPr="00DD6312">
              <w:t>n UE support of K0 greater than 0 for PDSCH mapping type A.</w:t>
            </w:r>
          </w:p>
          <w:p w14:paraId="6CD39B7B" w14:textId="77777777" w:rsidR="00DD6312" w:rsidRDefault="00DD6312" w:rsidP="00004041">
            <w:pPr>
              <w:pStyle w:val="CRCoverPage"/>
              <w:spacing w:after="0"/>
            </w:pPr>
          </w:p>
          <w:p w14:paraId="47B74159" w14:textId="2B6CA3D9" w:rsidR="00DD6312" w:rsidRDefault="00DD6312" w:rsidP="00004041">
            <w:pPr>
              <w:pStyle w:val="CRCoverPage"/>
              <w:spacing w:after="0"/>
            </w:pPr>
            <w:r>
              <w:rPr>
                <w:b/>
                <w:bCs/>
              </w:rPr>
              <w:t xml:space="preserve">Note: </w:t>
            </w:r>
            <w:r>
              <w:t xml:space="preserve">A proseCR </w:t>
            </w:r>
            <w:r w:rsidR="00A17A9D">
              <w:t>(</w:t>
            </w:r>
            <w:r w:rsidR="00A17A9D" w:rsidRPr="00A17A9D">
              <w:t>R5-236565</w:t>
            </w:r>
            <w:r w:rsidR="00A17A9D">
              <w:t xml:space="preserve">) </w:t>
            </w:r>
            <w:r>
              <w:t>would be raised for the RAN5#101 meeting</w:t>
            </w:r>
            <w:r w:rsidR="00A17A9D">
              <w:t xml:space="preserve"> [1]</w:t>
            </w:r>
          </w:p>
          <w:p w14:paraId="62ACE3FE" w14:textId="19B83345" w:rsidR="00004041" w:rsidRPr="00FA46AD" w:rsidRDefault="00004041" w:rsidP="00DD631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AB256E" w14:paraId="01BFAD8C" w14:textId="77777777" w:rsidTr="000B16D0">
        <w:tc>
          <w:tcPr>
            <w:tcW w:w="1985" w:type="dxa"/>
          </w:tcPr>
          <w:p w14:paraId="09FCB508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B9B339" w14:textId="0D2348AB" w:rsidR="00AB256E" w:rsidRDefault="00004041" w:rsidP="00FF0896">
            <w:pPr>
              <w:pStyle w:val="CRCoverPage"/>
              <w:numPr>
                <w:ilvl w:val="0"/>
                <w:numId w:val="47"/>
              </w:numPr>
              <w:spacing w:after="0"/>
            </w:pPr>
            <w:r w:rsidRPr="00DD6312">
              <w:rPr>
                <w:highlight w:val="yellow"/>
              </w:rPr>
              <w:t>Introduce Steps 11a1 – 11a3: If pc_dl_SchedulingOffset_PDSCH_</w:t>
            </w:r>
            <w:proofErr w:type="gramStart"/>
            <w:r w:rsidRPr="00DD6312">
              <w:rPr>
                <w:highlight w:val="yellow"/>
              </w:rPr>
              <w:t>TypeA  is</w:t>
            </w:r>
            <w:proofErr w:type="gramEnd"/>
            <w:r w:rsidRPr="00DD6312">
              <w:rPr>
                <w:highlight w:val="yellow"/>
              </w:rPr>
              <w:t xml:space="preserve"> TRUE, a</w:t>
            </w:r>
            <w:r w:rsidR="00FF0896" w:rsidRPr="00DD6312">
              <w:rPr>
                <w:highlight w:val="yellow"/>
              </w:rPr>
              <w:t xml:space="preserve">djust the timing of v_TimingDL_CRNTI to make </w:t>
            </w:r>
            <w:r w:rsidR="00BF1B38">
              <w:rPr>
                <w:highlight w:val="yellow"/>
              </w:rPr>
              <w:t>PDSCH</w:t>
            </w:r>
            <w:r w:rsidR="00FF0896"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 w:rsidR="00FF0896">
              <w:br/>
            </w:r>
          </w:p>
          <w:p w14:paraId="79CB3F78" w14:textId="3D572BAE" w:rsidR="00FF0896" w:rsidRPr="00DD6312" w:rsidRDefault="00004041" w:rsidP="00FF0896">
            <w:pPr>
              <w:pStyle w:val="CRCoverPage"/>
              <w:numPr>
                <w:ilvl w:val="0"/>
                <w:numId w:val="47"/>
              </w:numPr>
              <w:spacing w:after="0"/>
              <w:rPr>
                <w:highlight w:val="green"/>
              </w:rPr>
            </w:pPr>
            <w:r w:rsidRPr="00DD6312">
              <w:rPr>
                <w:highlight w:val="green"/>
              </w:rPr>
              <w:t>Configure SS to use K0=4 and K1=8 for Steps 11a1 – 11a3, then configure it back to original value before Step 14.</w:t>
            </w:r>
          </w:p>
          <w:p w14:paraId="03278AD1" w14:textId="77777777" w:rsidR="00004041" w:rsidRDefault="00004041" w:rsidP="00004041">
            <w:pPr>
              <w:pStyle w:val="CRCoverPage"/>
              <w:spacing w:after="0"/>
            </w:pPr>
          </w:p>
          <w:p w14:paraId="3256F5EE" w14:textId="6BD57D48" w:rsidR="00004041" w:rsidRPr="00DD6312" w:rsidRDefault="00004041" w:rsidP="00004041">
            <w:pPr>
              <w:pStyle w:val="CRCoverPage"/>
              <w:numPr>
                <w:ilvl w:val="0"/>
                <w:numId w:val="47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>Introduce Steps 11b1 – 11b2: If pc_dl_SchedulingOffset_PDSCH_</w:t>
            </w:r>
            <w:proofErr w:type="gramStart"/>
            <w:r w:rsidRPr="00DD6312">
              <w:rPr>
                <w:highlight w:val="cyan"/>
              </w:rPr>
              <w:t>TypeA  is</w:t>
            </w:r>
            <w:proofErr w:type="gramEnd"/>
            <w:r w:rsidRPr="00DD6312">
              <w:rPr>
                <w:highlight w:val="cyan"/>
              </w:rPr>
              <w:t xml:space="preserve"> FALSE, then a normal DL SPS transmission is made instead of a C-RNTI </w:t>
            </w:r>
            <w:r w:rsidRPr="00DD6312">
              <w:rPr>
                <w:highlight w:val="cyan"/>
              </w:rPr>
              <w:lastRenderedPageBreak/>
              <w:t xml:space="preserve">transmission. This is done so that the timing of succeeding steps </w:t>
            </w:r>
            <w:proofErr w:type="gramStart"/>
            <w:r w:rsidRPr="00DD6312">
              <w:rPr>
                <w:highlight w:val="cyan"/>
              </w:rPr>
              <w:t>do</w:t>
            </w:r>
            <w:proofErr w:type="gramEnd"/>
            <w:r w:rsidRPr="00DD6312">
              <w:rPr>
                <w:highlight w:val="cyan"/>
              </w:rPr>
              <w:t xml:space="preserve"> not need to be modified.</w:t>
            </w:r>
          </w:p>
          <w:p w14:paraId="751D57D6" w14:textId="77777777" w:rsidR="00AB256E" w:rsidRPr="00FA46AD" w:rsidRDefault="00AB256E" w:rsidP="00DD6312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AB256E" w14:paraId="0A27AED9" w14:textId="77777777" w:rsidTr="000B16D0">
        <w:tc>
          <w:tcPr>
            <w:tcW w:w="1985" w:type="dxa"/>
          </w:tcPr>
          <w:p w14:paraId="317190A1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6CC62FE1" w14:textId="77777777" w:rsidR="00AB256E" w:rsidRPr="00880368" w:rsidRDefault="00AB256E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AB256E" w14:paraId="5B59FE45" w14:textId="77777777" w:rsidTr="000B16D0">
        <w:tc>
          <w:tcPr>
            <w:tcW w:w="1985" w:type="dxa"/>
          </w:tcPr>
          <w:p w14:paraId="2F6B61B9" w14:textId="77777777" w:rsidR="00AB256E" w:rsidRDefault="00AB256E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590B419" w14:textId="77777777" w:rsidR="00AB256E" w:rsidRDefault="00AB256E" w:rsidP="000B16D0">
            <w:pPr>
              <w:rPr>
                <w:rFonts w:ascii="Arial" w:hAnsi="Arial"/>
                <w:highlight w:val="cyan"/>
              </w:rPr>
            </w:pPr>
          </w:p>
        </w:tc>
      </w:tr>
    </w:tbl>
    <w:p w14:paraId="267C7915" w14:textId="77777777" w:rsidR="00AB256E" w:rsidRDefault="00AB256E" w:rsidP="00AB256E"/>
    <w:p w14:paraId="103DD035" w14:textId="77777777" w:rsidR="00AB256E" w:rsidRPr="00FE12B4" w:rsidRDefault="00AB256E" w:rsidP="00AB256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256E" w:rsidRPr="00AB256E" w14:paraId="145DE404" w14:textId="77777777" w:rsidTr="000B16D0">
        <w:tc>
          <w:tcPr>
            <w:tcW w:w="9855" w:type="dxa"/>
          </w:tcPr>
          <w:p w14:paraId="24647A91" w14:textId="06516930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f_TC_7_1_1_6_1_NR_TestBody1(DRB_Identity p_NR_DRB_Id) runs on NR_BASE_PTC return SubFrameTiming_Type</w:t>
            </w:r>
          </w:p>
          <w:p w14:paraId="3DBEC9F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5B56F8E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const integer const_SPS_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Period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=80; // period in milli seconds</w:t>
            </w:r>
          </w:p>
          <w:p w14:paraId="3297662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const integer const_HARQ_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Id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1; //arbitrarily selected in steps 17 and 20</w:t>
            </w:r>
          </w:p>
          <w:p w14:paraId="75377EE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NR_MAC_SDU_Type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EncodedRlcPdu1;</w:t>
            </w:r>
            <w:proofErr w:type="gramEnd"/>
          </w:p>
          <w:p w14:paraId="6D0D14E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NR_MAC_SDU_SubPDU_List_Type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SubPDUListDL;</w:t>
            </w:r>
            <w:proofErr w:type="gramEnd"/>
          </w:p>
          <w:p w14:paraId="29E6BA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NR_MAC_PDUList_Type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PDUListDL;</w:t>
            </w:r>
            <w:proofErr w:type="gramEnd"/>
          </w:p>
          <w:p w14:paraId="137A901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5FF72A2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281A26C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1;</w:t>
            </w:r>
            <w:proofErr w:type="gramEnd"/>
          </w:p>
          <w:p w14:paraId="0E4DF0F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2;</w:t>
            </w:r>
            <w:proofErr w:type="gramEnd"/>
          </w:p>
          <w:p w14:paraId="5F2108D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3;</w:t>
            </w:r>
            <w:proofErr w:type="gramEnd"/>
          </w:p>
          <w:p w14:paraId="115C2DC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4;</w:t>
            </w:r>
            <w:proofErr w:type="gramEnd"/>
          </w:p>
          <w:p w14:paraId="18548B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v_TimingUL_5_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7E654DD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6;</w:t>
            </w:r>
            <w:proofErr w:type="gramEnd"/>
          </w:p>
          <w:p w14:paraId="0F6774C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7;</w:t>
            </w:r>
            <w:proofErr w:type="gramEnd"/>
          </w:p>
          <w:p w14:paraId="0EF83A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8;</w:t>
            </w:r>
            <w:proofErr w:type="gramEnd"/>
          </w:p>
          <w:p w14:paraId="63F5C1D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9;</w:t>
            </w:r>
            <w:proofErr w:type="gramEnd"/>
          </w:p>
          <w:p w14:paraId="661B15D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10;</w:t>
            </w:r>
            <w:proofErr w:type="gramEnd"/>
          </w:p>
          <w:p w14:paraId="3822FD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11;</w:t>
            </w:r>
            <w:proofErr w:type="gramEnd"/>
          </w:p>
          <w:p w14:paraId="3150E5E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SubcarrierSpacing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SCS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f_NR_CellInfo_GetSCS(nr_Cell1);</w:t>
            </w:r>
          </w:p>
          <w:p w14:paraId="0790C74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MCS;   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Modulation and Coding Scehme Index</w:t>
            </w:r>
          </w:p>
          <w:p w14:paraId="5838D78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v_N_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PRB;   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Number of physical resource Blocks</w:t>
            </w:r>
          </w:p>
          <w:p w14:paraId="17B0A0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E1199E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44A8A4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timer t_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Watchdog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10.0;</w:t>
            </w:r>
          </w:p>
          <w:p w14:paraId="2AA707A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4DE61C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for indication of UL HARQ ACK/NACK</w:t>
            </w:r>
          </w:p>
          <w:p w14:paraId="425AA2C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cds_NR_SystemIndCtrl_UL_HARQ(enable));</w:t>
            </w:r>
          </w:p>
          <w:p w14:paraId="2A248E8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Initialise Nprb and Imcs for TBsize=352</w:t>
            </w:r>
          </w:p>
          <w:p w14:paraId="577DAFA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R5s230300 sic@</w:t>
            </w:r>
          </w:p>
          <w:p w14:paraId="0BC7AFB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if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f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_NR_CellInfo_GetIsFR1(nr_Cell1)) {v_N_PRB := 7; v_I_MCS:= 3;} //TS 38.508-1 Table 4.6.3-51 Table 4.6.3-51 =1, so 38.523-3 Table B.1.1.2-3</w:t>
            </w:r>
          </w:p>
          <w:p w14:paraId="06AD05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else {v_N_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=11 ; v_I_MCS:= 0}//TS 38.508-1 Table 4.6.3-51 Table 4.6.3-51 =0, so 38.523-3 Table B.1.1.1-3</w:t>
            </w:r>
          </w:p>
          <w:p w14:paraId="36C563A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D8C6B4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f_NR_GetNextSendOccasion_DL(nr_Cell1, 480);</w:t>
            </w:r>
          </w:p>
          <w:p w14:paraId="1EFDA2A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1:=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v_TimingDL;</w:t>
            </w:r>
          </w:p>
          <w:p w14:paraId="035571D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1.Symbol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valueof(cs_SymbolTimingInfo_Any); //@sic R5s230088 sic@</w:t>
            </w:r>
          </w:p>
          <w:p w14:paraId="7FFC9C5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select(v_SCS) {</w:t>
            </w:r>
          </w:p>
          <w:p w14:paraId="1906B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328DA27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7E9E4D3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9;</w:t>
            </w:r>
          </w:p>
          <w:p w14:paraId="1A0490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C29F7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310686D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626EAE7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:= 0;</w:t>
            </w:r>
          </w:p>
          <w:p w14:paraId="4B2790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4;</w:t>
            </w:r>
          </w:p>
          <w:p w14:paraId="47E426F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.Numerology1 := 0;</w:t>
            </w:r>
          </w:p>
          <w:p w14:paraId="16B7873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9CBB07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363C6F8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478FB31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:= 1;</w:t>
            </w:r>
          </w:p>
          <w:p w14:paraId="6ED718E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4CE441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.Numerology3 := 1;</w:t>
            </w:r>
          </w:p>
          <w:p w14:paraId="6BB35EA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B43928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FatalError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"Invalid SubCarrierSapcing"); }</w:t>
            </w:r>
          </w:p>
          <w:p w14:paraId="4A59E93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}</w:t>
            </w:r>
          </w:p>
          <w:p w14:paraId="7653B89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f_NR_SS_CellConfig_DciDlInfo_NoRetransmission(nr_Cell1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04DD771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1 - 2" siclog@</w:t>
            </w:r>
          </w:p>
          <w:p w14:paraId="3F2F498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1425CB5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t_Watchdog.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start;</w:t>
            </w:r>
            <w:proofErr w:type="gramEnd"/>
          </w:p>
          <w:p w14:paraId="08F795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1D2F9D8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(0, crs_NR_PDCP_SDU_38B, 1)));//@sic R5-227518 sic@</w:t>
            </w:r>
          </w:p>
          <w:p w14:paraId="46BC17B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38E5C99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6273ECC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144FE50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8127A7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siclog@</w:t>
            </w:r>
          </w:p>
          <w:p w14:paraId="57EFF14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f_SubFrameTiming_AddMilliSeconds(v_TimingDL,const_SPS_Period);</w:t>
            </w:r>
          </w:p>
          <w:p w14:paraId="2B09164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f_SubFrameTiming_AddMilliSeconds(v_TimingUL_1,const_SPS_Period);</w:t>
            </w:r>
          </w:p>
          <w:p w14:paraId="16A86C9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65A01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(1, crs_NR_PDCP_SDU_38B, 1)));//@sic R5-227518 sic@</w:t>
            </w:r>
          </w:p>
          <w:p w14:paraId="55F9150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4FA93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2A9652C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63F2D9C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699DC0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6-7" siclog@</w:t>
            </w:r>
          </w:p>
          <w:p w14:paraId="079A8A2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4EB2C80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f_SubFrameTiming_AddMilliSeconds(v_TimingUL_2,const_SPS_Period/2);</w:t>
            </w:r>
          </w:p>
          <w:p w14:paraId="3BB0371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723E4DE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(2, crs_NR_PDCP_SDU_38B, 1)));//@sic R5-227518 sic@</w:t>
            </w:r>
          </w:p>
          <w:p w14:paraId="5B40CF3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6059974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680DE1D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779D43B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673C1BD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062A0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9" siclog@</w:t>
            </w:r>
          </w:p>
          <w:p w14:paraId="6F873D9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325284A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f_SubFrameTiming_AddMilliSeconds(v_TimingUL_3,const_SPS_Period/2);</w:t>
            </w:r>
          </w:p>
          <w:p w14:paraId="22B8AAF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1831EC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crs_NR_PDCP_SDU_38B, 1)));//@sic R5-227518 sic@</w:t>
            </w:r>
          </w:p>
          <w:p w14:paraId="3E4034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4018967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0A50DCE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5B37279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F6A2F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11-12" siclog@</w:t>
            </w:r>
          </w:p>
          <w:p w14:paraId="29D7F3F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//C-RNTI grant auto transferred by SS</w:t>
            </w:r>
          </w:p>
          <w:p w14:paraId="5CB82BB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221197  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5s230088 sic@</w:t>
            </w:r>
          </w:p>
          <w:p w14:paraId="2072008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select(v_SCS) {</w:t>
            </w:r>
          </w:p>
          <w:p w14:paraId="508ABD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75954A9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const_SPS_Period/2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B5A7FCD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v_TimingDL_CRNTI;</w:t>
            </w:r>
          </w:p>
          <w:p w14:paraId="59E5E7A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lastRenderedPageBreak/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</w:t>
            </w:r>
          </w:p>
          <w:p w14:paraId="63F538E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+ 7;    //FDD K1 =7</w:t>
            </w:r>
          </w:p>
          <w:p w14:paraId="5194CF1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4D9385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2C522D2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const_SPS_Period/2 + 1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79C0890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v_TimingDL_CRNTI;</w:t>
            </w:r>
          </w:p>
          <w:p w14:paraId="680167C2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</w:t>
            </w:r>
          </w:p>
          <w:p w14:paraId="18F66973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+ 2;    //TDD K1 =5</w:t>
            </w:r>
          </w:p>
          <w:p w14:paraId="403830C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1 := 1;</w:t>
            </w:r>
          </w:p>
          <w:p w14:paraId="46B5020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}</w:t>
            </w:r>
          </w:p>
          <w:p w14:paraId="291B094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0D3EC62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const_SPS_Period/2 + 1</w:t>
            </w: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43865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v_TimingDL_CRNTI;</w:t>
            </w:r>
          </w:p>
          <w:p w14:paraId="0586048A" w14:textId="77777777" w:rsidR="00AB256E" w:rsidRPr="00FF0896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</w:t>
            </w:r>
          </w:p>
          <w:p w14:paraId="0168CD7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FF089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+ 1;    //FR2 K1 =8</w:t>
            </w:r>
          </w:p>
          <w:p w14:paraId="2C9E417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}</w:t>
            </w:r>
          </w:p>
          <w:p w14:paraId="4E415A4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FatalError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"Invalid SubCarrierSapcing"); }</w:t>
            </w:r>
          </w:p>
          <w:p w14:paraId="3C312D0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459A00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FFFB7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3A1FB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60DF81D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79846D6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68658B3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1A99A60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DRB.send(cas_NR_DRB_COMMON_REQ_MAC_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v_TimingDL_CRNTI), v_MAC_PDUListDL));</w:t>
            </w:r>
          </w:p>
          <w:p w14:paraId="1382279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3695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14 " siclog@</w:t>
            </w:r>
          </w:p>
          <w:p w14:paraId="600552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f_SubFrameTiming_AddMilliSeconds(v_TimingDL,const_SPS_Period+const_SPS_Period/2);</w:t>
            </w:r>
          </w:p>
          <w:p w14:paraId="47280A3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f_SubFrameTiming_AddMilliSeconds(v_TimingUL_4,const_SPS_Period+const_SPS_Period/2);</w:t>
            </w:r>
          </w:p>
          <w:p w14:paraId="661BE71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77E6A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(4, crs_NR_PDCP_SDU_38B, 1)));//@sic R5-227518 sic@</w:t>
            </w:r>
          </w:p>
          <w:p w14:paraId="27CD583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0BBDF28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110DCF8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59DF478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5C71B6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16-17" siclog@</w:t>
            </w:r>
          </w:p>
          <w:p w14:paraId="2273C5D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4E7AA2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f_NR_SS_L1_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TestModeConfig(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cas_NR_L1_TestModeCRC_CSRNTI_REQ(nr_Cell1, cs_TimingInfo_NR( v_TimingDL), Error1AndNormal));</w:t>
            </w:r>
          </w:p>
          <w:p w14:paraId="51A5B75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5D782AB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f_SubFrameTiming_AddMilliSeconds(v_TimingUL_6,const_SPS_Period);</w:t>
            </w:r>
          </w:p>
          <w:p w14:paraId="660AEC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4C21705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(5, crs_NR_PDCP_SDU_38B, 1)));//@sic R5-227518 sic@</w:t>
            </w:r>
          </w:p>
          <w:p w14:paraId="39DF2C9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41BD9FA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22A28F8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5168066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v_MAC_PDUListDL,cs_NR_HarqProcessAssignment_Explicit(const_HARQ_Id)));</w:t>
            </w:r>
          </w:p>
          <w:p w14:paraId="1ECB772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EA656F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19-20" siclog@</w:t>
            </w:r>
          </w:p>
          <w:p w14:paraId="4E647A4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7FB5045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f_SubFrameTiming_AddMilliSeconds(v_TimingUL_7,const_SPS_Period/2);</w:t>
            </w:r>
          </w:p>
          <w:p w14:paraId="5E7436B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v_TimingDL),v_N_PRB,v_I_MCS,true);//NDI=1</w:t>
            </w:r>
          </w:p>
          <w:p w14:paraId="2B635AC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v_MAC_PDUListDL,cs_NR_HarqProcessAssignment_Explicit(const_HARQ_Id)));</w:t>
            </w:r>
          </w:p>
          <w:p w14:paraId="1D9D5CE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 " siclog@</w:t>
            </w:r>
          </w:p>
          <w:p w14:paraId="3901EC0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f_SubFrameTiming_AddMilliSeconds(v_TimingDL,const_SPS_Period/2-10); // 10 ms earlier</w:t>
            </w:r>
          </w:p>
          <w:p w14:paraId="19C78CED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f_SubFrameTiming_AddMilliSeconds(v_TimingUL_8,const_SPS_Period/2-10);</w:t>
            </w:r>
          </w:p>
          <w:p w14:paraId="17761A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SpsCgDeactivate(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cs_TimingInfo_NR( v_TimingDL),cs_NR_SpsCgDeactivate_Pdcch_DL);</w:t>
            </w:r>
          </w:p>
          <w:p w14:paraId="28D6B4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24 " siclog@</w:t>
            </w:r>
          </w:p>
          <w:p w14:paraId="4FDED8A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f_SubFrameTiming_AddMilliSeconds(v_TimingDL,10+const_SPS_Period);</w:t>
            </w:r>
          </w:p>
          <w:p w14:paraId="332B0751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f_SubFrameTiming_AddMilliSeconds(v_TimingUL_9,10+const_SPS_Period);</w:t>
            </w:r>
          </w:p>
          <w:p w14:paraId="14C4772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01D07D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(6, crs_NR_PDCP_SDU_38B,1)));//@sic R5-227518 sic@</w:t>
            </w:r>
          </w:p>
          <w:p w14:paraId="04C36F3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588D96B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4ADB1A1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5284754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26-27 " siclog@</w:t>
            </w:r>
          </w:p>
          <w:p w14:paraId="3E9473A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f_SubFrameTiming_AddMilliSeconds(v_TimingDL,const_SPS_Period);</w:t>
            </w:r>
          </w:p>
          <w:p w14:paraId="6026548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 :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f_SubFrameTiming_AddMilliSeconds(v_TimingUL_10,const_SPS_Period);</w:t>
            </w:r>
          </w:p>
          <w:p w14:paraId="39852D4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4527217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093C755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F6DE4D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5F0F75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3" siclog@</w:t>
            </w:r>
          </w:p>
          <w:p w14:paraId="684D28A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v_TimingUL_1) ));</w:t>
            </w:r>
          </w:p>
          <w:p w14:paraId="731D986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3");</w:t>
            </w:r>
          </w:p>
          <w:p w14:paraId="516BE24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5" siclog@</w:t>
            </w:r>
          </w:p>
          <w:p w14:paraId="32D3E52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v_TimingUL_2) ));</w:t>
            </w:r>
          </w:p>
          <w:p w14:paraId="060AE7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5");</w:t>
            </w:r>
          </w:p>
          <w:p w14:paraId="6B62ED8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8" siclog@</w:t>
            </w:r>
          </w:p>
          <w:p w14:paraId="4D3E7EC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v_TimingUL_3) ));</w:t>
            </w:r>
          </w:p>
          <w:p w14:paraId="7192572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8");</w:t>
            </w:r>
          </w:p>
          <w:p w14:paraId="162682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6C5B1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10 and 13" siclog@</w:t>
            </w:r>
          </w:p>
          <w:p w14:paraId="7DEEFD02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546D216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79A720A4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v_TimingUL_4) ))</w:t>
            </w:r>
          </w:p>
          <w:p w14:paraId="1B9C249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5033CB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10");</w:t>
            </w:r>
          </w:p>
          <w:p w14:paraId="6E15E51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5902E55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F25452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v_TimingUL_5_CRNTI) ))</w:t>
            </w:r>
          </w:p>
          <w:p w14:paraId="33DA970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63E0A15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13");</w:t>
            </w:r>
          </w:p>
          <w:p w14:paraId="3B9955A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476B39F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}</w:t>
            </w:r>
          </w:p>
          <w:p w14:paraId="58D57BB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F88B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15" siclog@</w:t>
            </w:r>
          </w:p>
          <w:p w14:paraId="2A1718C7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v_TimingUL_6) ));</w:t>
            </w:r>
          </w:p>
          <w:p w14:paraId="531E48B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15");</w:t>
            </w:r>
          </w:p>
          <w:p w14:paraId="4BD82D5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18" siclog@</w:t>
            </w:r>
          </w:p>
          <w:p w14:paraId="3F50E19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nack, cr_TimingInfo_NR( v_TimingUL_7) ));</w:t>
            </w:r>
          </w:p>
          <w:p w14:paraId="1CEB160E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18");</w:t>
            </w:r>
          </w:p>
          <w:p w14:paraId="01B9D36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21" siclog@</w:t>
            </w:r>
          </w:p>
          <w:p w14:paraId="50EFF8B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v_TimingUL_8) ));</w:t>
            </w:r>
          </w:p>
          <w:p w14:paraId="2125B70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21");</w:t>
            </w:r>
          </w:p>
          <w:p w14:paraId="3EEBBF5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23" siclog@</w:t>
            </w:r>
          </w:p>
          <w:p w14:paraId="75185C1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v_TimingUL_9) ));</w:t>
            </w:r>
          </w:p>
          <w:p w14:paraId="42920FB6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23");</w:t>
            </w:r>
          </w:p>
          <w:p w14:paraId="787190D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25 and 28" siclog@</w:t>
            </w:r>
          </w:p>
          <w:p w14:paraId="37CF164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1E973B7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v_TimingUL_10) ))</w:t>
            </w:r>
          </w:p>
          <w:p w14:paraId="2AD07C7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B43212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25");</w:t>
            </w:r>
          </w:p>
          <w:p w14:paraId="795C3CD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62971C95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5A30728B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v_TimingUL_11) ))</w:t>
            </w:r>
          </w:p>
          <w:p w14:paraId="0FA7265A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A76F4BC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28");</w:t>
            </w:r>
          </w:p>
          <w:p w14:paraId="60977FF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F147B33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FC718E9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f_NR_SS_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cds_NR_SystemIndCtrl_UL_HARQ(disable));</w:t>
            </w:r>
          </w:p>
          <w:p w14:paraId="54138420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t_Watchdog.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stop;</w:t>
            </w:r>
            <w:proofErr w:type="gramEnd"/>
          </w:p>
          <w:p w14:paraId="0BC0A588" w14:textId="77777777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return v_</w:t>
            </w:r>
            <w:proofErr w:type="gramStart"/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2E692FDC" w14:textId="789B0714" w:rsidR="00AB256E" w:rsidRPr="00AB256E" w:rsidRDefault="00AB256E" w:rsidP="00AB25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</w:t>
            </w:r>
          </w:p>
        </w:tc>
      </w:tr>
    </w:tbl>
    <w:p w14:paraId="71011FCD" w14:textId="77777777" w:rsidR="00AB256E" w:rsidRDefault="00AB256E" w:rsidP="00AB256E"/>
    <w:p w14:paraId="532DFE12" w14:textId="77777777" w:rsidR="00AB256E" w:rsidRPr="00FE12B4" w:rsidRDefault="00AB256E" w:rsidP="00AB256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256E" w:rsidRPr="00AB256E" w14:paraId="07A0FD15" w14:textId="77777777" w:rsidTr="000B16D0">
        <w:tc>
          <w:tcPr>
            <w:tcW w:w="9855" w:type="dxa"/>
          </w:tcPr>
          <w:p w14:paraId="48714F59" w14:textId="1BA88180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import from NR_Parameters </w:t>
            </w:r>
            <w:proofErr w:type="gramStart"/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all;</w:t>
            </w:r>
            <w:proofErr w:type="gramEnd"/>
          </w:p>
          <w:p w14:paraId="01CF50B4" w14:textId="64FD9CC4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…</w:t>
            </w:r>
          </w:p>
          <w:p w14:paraId="2DA474F0" w14:textId="77777777" w:rsidR="00223DB3" w:rsidRDefault="00223DB3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82DCFB" w14:textId="71E06436" w:rsidR="00004041" w:rsidRPr="00004041" w:rsidRDefault="00AB256E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AB256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004041"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f_TC_7_1_1_6_1_NR_TestBody1(DRB_Identity p_NR_DRB_Id) runs on NR_BASE_PTC return SubFrameTiming_Type</w:t>
            </w:r>
          </w:p>
          <w:p w14:paraId="1F64468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4F35FF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const integer const_SPS_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Period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=80; // period in milli seconds</w:t>
            </w:r>
          </w:p>
          <w:p w14:paraId="67B68C2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const integer const_HARQ_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Id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1; //arbitrarily selected in steps 17 and 20</w:t>
            </w:r>
          </w:p>
          <w:p w14:paraId="612ACDA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NR_MAC_SDU_Type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EncodedRlcPdu1;</w:t>
            </w:r>
            <w:proofErr w:type="gramEnd"/>
          </w:p>
          <w:p w14:paraId="4220E06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NR_MAC_SDU_SubPDU_List_Type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SubPDUListDL;</w:t>
            </w:r>
            <w:proofErr w:type="gramEnd"/>
          </w:p>
          <w:p w14:paraId="024CB9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NR_MAC_PDUList_Type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PDUListDL;</w:t>
            </w:r>
            <w:proofErr w:type="gramEnd"/>
          </w:p>
          <w:p w14:paraId="5466592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757678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5CEB17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var SubFrameTiming_Type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Step11b;</w:t>
            </w:r>
            <w:proofErr w:type="gramEnd"/>
          </w:p>
          <w:p w14:paraId="41DF326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1;</w:t>
            </w:r>
            <w:proofErr w:type="gramEnd"/>
          </w:p>
          <w:p w14:paraId="2A9D38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2;</w:t>
            </w:r>
            <w:proofErr w:type="gramEnd"/>
          </w:p>
          <w:p w14:paraId="6C7F82A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3;</w:t>
            </w:r>
            <w:proofErr w:type="gramEnd"/>
          </w:p>
          <w:p w14:paraId="72C569F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4;</w:t>
            </w:r>
            <w:proofErr w:type="gramEnd"/>
          </w:p>
          <w:p w14:paraId="1A7EDBE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CRNTI;</w:t>
            </w:r>
            <w:proofErr w:type="gramEnd"/>
          </w:p>
          <w:p w14:paraId="0FC72F8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6;</w:t>
            </w:r>
            <w:proofErr w:type="gramEnd"/>
          </w:p>
          <w:p w14:paraId="6776CBC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7;</w:t>
            </w:r>
            <w:proofErr w:type="gramEnd"/>
          </w:p>
          <w:p w14:paraId="537519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8;</w:t>
            </w:r>
            <w:proofErr w:type="gramEnd"/>
          </w:p>
          <w:p w14:paraId="4E685B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9;</w:t>
            </w:r>
            <w:proofErr w:type="gramEnd"/>
          </w:p>
          <w:p w14:paraId="149289D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10;</w:t>
            </w:r>
            <w:proofErr w:type="gramEnd"/>
          </w:p>
          <w:p w14:paraId="54BDDBB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SubFrameTiming_Type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11;</w:t>
            </w:r>
            <w:proofErr w:type="gramEnd"/>
          </w:p>
          <w:p w14:paraId="12A2A53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SubcarrierSpacing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SCS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f_NR_CellInfo_GetSCS(nr_Cell1);</w:t>
            </w:r>
          </w:p>
          <w:p w14:paraId="04A90F7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MCS;   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Modulation and Coding Scehme Index</w:t>
            </w:r>
          </w:p>
          <w:p w14:paraId="64C4067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v_N_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PRB;   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Number of physical resource Blocks</w:t>
            </w:r>
          </w:p>
          <w:p w14:paraId="4F3854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EFC59C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720BDFF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timer t_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Watchdog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10.0;</w:t>
            </w:r>
          </w:p>
          <w:p w14:paraId="4C9C9A1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2ED0529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Configure for indication of UL HARQ ACK/NACK</w:t>
            </w:r>
          </w:p>
          <w:p w14:paraId="08FCB2A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cds_NR_SystemIndCtrl_UL_HARQ(enable));</w:t>
            </w:r>
          </w:p>
          <w:p w14:paraId="615ECE6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Initialise Nprb and Imcs for TBsize=352</w:t>
            </w:r>
          </w:p>
          <w:p w14:paraId="0D20B9B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R5s230300 sic@</w:t>
            </w:r>
          </w:p>
          <w:p w14:paraId="3B8207E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if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 f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_NR_CellInfo_GetIsFR1(nr_Cell1)) {v_N_PRB := 7; v_I_MCS:= 3;} //TS 38.508-1 Table 4.6.3-51 Table 4.6.3-51 =1, so 38.523-3 Table B.1.1.2-3</w:t>
            </w:r>
          </w:p>
          <w:p w14:paraId="067557D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else {v_N_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PRB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=11 ; v_I_MCS:= 0}//TS 38.508-1 Table 4.6.3-51 Table 4.6.3-51 =0, so 38.523-3 Table B.1.1.1-3</w:t>
            </w:r>
          </w:p>
          <w:p w14:paraId="5EB7E5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DE70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f_NR_GetNextSendOccasion_DL(nr_Cell1, 480);</w:t>
            </w:r>
          </w:p>
          <w:p w14:paraId="23923AE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1:=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v_TimingDL;</w:t>
            </w:r>
          </w:p>
          <w:p w14:paraId="3BE9A46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1.Symbol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valueof(cs_SymbolTimingInfo_Any); //@sic R5s230088 sic@</w:t>
            </w:r>
          </w:p>
          <w:p w14:paraId="0D54D50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select(v_SCS) {</w:t>
            </w:r>
          </w:p>
          <w:p w14:paraId="0A7CCCE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case(kHz15) {</w:t>
            </w:r>
          </w:p>
          <w:p w14:paraId="70CC7FB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704CA7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9;</w:t>
            </w:r>
          </w:p>
          <w:p w14:paraId="47C5F5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05A433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case(kHz30) {</w:t>
            </w:r>
          </w:p>
          <w:p w14:paraId="71D1665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09506E9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:= 0;</w:t>
            </w:r>
          </w:p>
          <w:p w14:paraId="6DAEDC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4;</w:t>
            </w:r>
          </w:p>
          <w:p w14:paraId="6841EE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.Numerology1 := 0;</w:t>
            </w:r>
          </w:p>
          <w:p w14:paraId="446D9F5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C868D3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case(kHz120) {</w:t>
            </w:r>
          </w:p>
          <w:p w14:paraId="10E380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</w:t>
            </w:r>
          </w:p>
          <w:p w14:paraId="02CC013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:= 1;</w:t>
            </w:r>
          </w:p>
          <w:p w14:paraId="6757F77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1;</w:t>
            </w:r>
          </w:p>
          <w:p w14:paraId="34BE8C6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1.Slot.SlotOffset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.Numerology3 := 1;</w:t>
            </w:r>
          </w:p>
          <w:p w14:paraId="0D1DC81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4A916D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case else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{ FatalError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"Invalid SubCarrierSapcing"); }</w:t>
            </w:r>
          </w:p>
          <w:p w14:paraId="48275C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9054E8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f_NR_SS_CellConfig_DciDlInfo_NoRetransmission(nr_Cell1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  <w:proofErr w:type="gramEnd"/>
          </w:p>
          <w:p w14:paraId="4BA1646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"Steps 1 - 2" siclog@</w:t>
            </w:r>
          </w:p>
          <w:p w14:paraId="0995D6C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545E5B5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t_Watchdog.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start;</w:t>
            </w:r>
            <w:proofErr w:type="gramEnd"/>
          </w:p>
          <w:p w14:paraId="42E26BB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034B799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(0, crs_NR_PDCP_SDU_38B, 1)));//@sic R5-227518 sic@</w:t>
            </w:r>
          </w:p>
          <w:p w14:paraId="01855AF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73FFBB4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34BF915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343675A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84CDF2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siclog@</w:t>
            </w:r>
          </w:p>
          <w:p w14:paraId="281A110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f_SubFrameTiming_AddMilliSeconds(v_TimingDL,const_SPS_Period);</w:t>
            </w:r>
          </w:p>
          <w:p w14:paraId="0B0BC0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f_SubFrameTiming_AddMilliSeconds(v_TimingUL_1,const_SPS_Period);</w:t>
            </w:r>
          </w:p>
          <w:p w14:paraId="5CE8172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4ECE0DA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(1, crs_NR_PDCP_SDU_38B, 1)));//@sic R5-227518 sic@</w:t>
            </w:r>
          </w:p>
          <w:p w14:paraId="51EDFC7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31FAF0F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02FB131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7519222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3F9A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6-7" siclog@</w:t>
            </w:r>
          </w:p>
          <w:p w14:paraId="0313D57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2AF0DA7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3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f_SubFrameTiming_AddMilliSeconds(v_TimingUL_2,const_SPS_Period/2);</w:t>
            </w:r>
          </w:p>
          <w:p w14:paraId="74FB10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EBBCC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(2, crs_NR_PDCP_SDU_38B, 1)));//@sic R5-227518 sic@</w:t>
            </w:r>
          </w:p>
          <w:p w14:paraId="6595135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231402D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51BEC7B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1F00220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6327288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049F0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9" siclog@</w:t>
            </w:r>
          </w:p>
          <w:p w14:paraId="5FA0E51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3A81A1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4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f_SubFrameTiming_AddMilliSeconds(v_TimingUL_3,const_SPS_Period/2);</w:t>
            </w:r>
          </w:p>
          <w:p w14:paraId="1A2779B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77759DC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crs_NR_PDCP_SDU_38B, 1)));//@sic R5-227518 sic@</w:t>
            </w:r>
          </w:p>
          <w:p w14:paraId="7632A08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0F452E9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6C191EB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1ABC0D6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59ED0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//C-RNTI grant auto transferred by SS</w:t>
            </w:r>
          </w:p>
          <w:p w14:paraId="03E6CE2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221197  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5s230088 sic@</w:t>
            </w:r>
          </w:p>
          <w:p w14:paraId="487F993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(pc_dl_SchedulingOffset_PDSCH_TypeA) {</w:t>
            </w:r>
          </w:p>
          <w:p w14:paraId="6226A8A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//@siclog "Step 11a1-11a2" siclog@</w:t>
            </w:r>
          </w:p>
          <w:p w14:paraId="0020F34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select(v_SCS) {</w:t>
            </w:r>
          </w:p>
          <w:p w14:paraId="0B22824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case(kHz15) {</w:t>
            </w:r>
          </w:p>
          <w:p w14:paraId="45ECA533" w14:textId="2C0627C0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f_SubFrameTiming_AddMilliSeconds(v_TimingDL,const_SPS_Period/2 - </w:t>
            </w:r>
            <w:r w:rsidR="003D65A0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4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 // C-RNTI ActTime with k0=4 -- k1 needs to be adjusted to 8</w:t>
            </w:r>
          </w:p>
          <w:p w14:paraId="228A81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369F1F2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 // REMOVED</w:t>
            </w:r>
          </w:p>
          <w:p w14:paraId="1179D9B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+ 7;    //FDD K1 =7  // REMOVED</w:t>
            </w:r>
          </w:p>
          <w:p w14:paraId="0AA1A86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}</w:t>
            </w:r>
          </w:p>
          <w:p w14:paraId="76C570D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case(kHz30) {</w:t>
            </w:r>
          </w:p>
          <w:p w14:paraId="0F8705FC" w14:textId="57DCB5AC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= f_SubFrameTiming_AddMilliSeconds(v_TimingDL,const_SPS_Period/2 - </w:t>
            </w:r>
            <w:r w:rsidR="003D65A0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2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 // C-RNTI ActTime with k0=4 -- k1 needs to be adjusted to 8</w:t>
            </w:r>
          </w:p>
          <w:p w14:paraId="1322F27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3EBCF75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  // REMOVED</w:t>
            </w:r>
          </w:p>
          <w:p w14:paraId="7269368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+ 2;    //TDD K1 =5  // REMOVED</w:t>
            </w:r>
          </w:p>
          <w:p w14:paraId="495D60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1 := 1;  // REMOVED</w:t>
            </w:r>
          </w:p>
          <w:p w14:paraId="1E4A681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}</w:t>
            </w:r>
          </w:p>
          <w:p w14:paraId="2788BA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case(kHz120) {</w:t>
            </w:r>
          </w:p>
          <w:p w14:paraId="436614D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f_SubFrameTiming_AddMilliSeconds(v_TimingDL,const_SPS_Period/2 - 1); // C-RNTI ActTime with k0=4 -- k1 needs to be adjusted to 8</w:t>
            </w:r>
          </w:p>
          <w:p w14:paraId="3E3B2D8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CRNTI.Slot.SlotOffset.Numerology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3 := 5;</w:t>
            </w:r>
          </w:p>
          <w:p w14:paraId="7F4DE28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f_SubFrameTiming_AddMilliSeconds(v_TimingUL_4,const_SPS_Period/2); // Receive C-RNTI HARQ with same timing as SPS HARQ</w:t>
            </w:r>
          </w:p>
          <w:p w14:paraId="69F7B95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CRNTI.Symbol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= valueof(cs_SymbolTimingInfo_Any);  // REMOVED</w:t>
            </w:r>
          </w:p>
          <w:p w14:paraId="5F8D50D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//v_TimingUL_5_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CRNTI.Subframe.Number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:= v_TimingDL_CRNTI.Subframe.Number + 1;    //FR2 K1 =8  // REMOVED</w:t>
            </w:r>
          </w:p>
          <w:p w14:paraId="4B62F79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}</w:t>
            </w:r>
          </w:p>
          <w:p w14:paraId="2EC1FB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case else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{ FatalError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(__FILE__, __LINE__, "Invalid SubCarrierSapcing"); }</w:t>
            </w:r>
          </w:p>
          <w:p w14:paraId="62E029A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}</w:t>
            </w:r>
          </w:p>
          <w:p w14:paraId="4CAAF2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300FC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//Change k0 and k1 just for the step 11</w:t>
            </w:r>
          </w:p>
          <w:p w14:paraId="2FDA6FE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CommonCellConfig(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nr_Cell1, cas_NR_DciDlInfo_REQ(nr_Cell1, cs_TimingInfo_NR( v_TimingDL_CRNTI),</w:t>
            </w:r>
          </w:p>
          <w:p w14:paraId="6A03E19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cs_NR_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DciDlInfo(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cs_NR_DciFormat_1_X_ResourceAssignment(-, -, cs_NR_DciCommon_TimeDomainResourceAssignment('1'B))</w:t>
            </w:r>
          </w:p>
          <w:p w14:paraId="31F2FEB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, -, cds_NR_DciFormat_1_0_Params_SetPDSCHarqIndicator(v_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SCS,cs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_NR_DciFormat_1_X_PdschHarqTimingIndicator('111'B)))));</w:t>
            </w:r>
          </w:p>
          <w:p w14:paraId="522221D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794F3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02E17CA1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1F76D91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2D727B4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1BF0FD2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DRB.send(cas_NR_DRB_COMMON_REQ_MAC_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v_TimingDL_CRNTI), v_MAC_PDUListDL));</w:t>
            </w:r>
          </w:p>
          <w:p w14:paraId="08B1AF9E" w14:textId="77777777" w:rsidR="00213155" w:rsidRPr="00213155" w:rsidRDefault="00004041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}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213155"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else {</w:t>
            </w:r>
          </w:p>
          <w:p w14:paraId="23AAF2D4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//@siclog "Step 11b1" siclog@</w:t>
            </w:r>
          </w:p>
          <w:p w14:paraId="70326BDB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v_TimingDL_Step11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b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f_SubFrameTiming_AddMilliSeconds(v_TimingDL,const_SPS_Period/2); // Normal SPS transmission</w:t>
            </w:r>
          </w:p>
          <w:p w14:paraId="59609D47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v_TimingUL_5_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CRNTI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f_SubFrameTiming_AddMilliSeconds(v_TimingUL_4,const_SPS_Period/2); // Receive HARQ with same timing as SPS HARQ</w:t>
            </w:r>
          </w:p>
          <w:p w14:paraId="6A7E9C36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163BA148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v_EncodedRlcPdu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1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f_NR_RLC_UMD_FullPDU_Encvalue(f_NR_PDCP_PDU_Encvalue(f_NR_ReturnDefaultPDCP_PDU (3, crs_NR_PDCP_SDU_36B, 1)));//@sic R5-227518 sic@</w:t>
            </w:r>
          </w:p>
          <w:p w14:paraId="08A6FC95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v_SDU_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SubPDUListDL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{ cs_NR_MAC_SDU_SubPDU_LI8(tsc_LCID_SCG_Bearer, v_EncodedRlcPdu1) };</w:t>
            </w:r>
          </w:p>
          <w:p w14:paraId="0934A72A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v_MAC_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PDUListDL :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= { cs_NR_DL_MAC_PDU_SDU_SubPDU_Padding(v_SDU_SubPDUListDL) };</w:t>
            </w:r>
          </w:p>
          <w:p w14:paraId="43FDB13A" w14:textId="77777777" w:rsidR="00213155" w:rsidRPr="00213155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DRB.send(cads_NR_DRB_COMMON_REQ_MAC_PDUList_NoCRNTI_</w:t>
            </w:r>
            <w:proofErr w:type="gramStart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Grant(</w:t>
            </w:r>
            <w:proofErr w:type="gramEnd"/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nr_Cell1, p_NR_DRB_Id, cs_TimingInfo_NR( v_TimingDL_Step11b), v_MAC_PDUListDL));</w:t>
            </w:r>
          </w:p>
          <w:p w14:paraId="41E7F760" w14:textId="7684D608" w:rsidR="00004041" w:rsidRPr="00004041" w:rsidRDefault="00213155" w:rsidP="002131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13155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}</w:t>
            </w:r>
          </w:p>
          <w:p w14:paraId="7B09EEB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1808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14 " siclog@</w:t>
            </w:r>
          </w:p>
          <w:p w14:paraId="001183D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f_SubFrameTiming_AddMilliSeconds(v_TimingDL,const_SPS_Period+const_SPS_Period/2);</w:t>
            </w:r>
          </w:p>
          <w:p w14:paraId="3AFB319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6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f_SubFrameTiming_AddMilliSeconds(v_TimingUL_4,const_SPS_Period+const_SPS_Period/2);</w:t>
            </w:r>
          </w:p>
          <w:p w14:paraId="51AA0B9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put k0 and k1 back to original values</w:t>
            </w:r>
          </w:p>
          <w:p w14:paraId="038BFE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if (pc_dl_SchedulingOffset_PDSCH_TypeA) {</w:t>
            </w:r>
          </w:p>
          <w:p w14:paraId="2CB6ADC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CommonCellConfig(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nr_Cell1, cas_NR_DciDlInfo_REQ(nr_Cell1, cs_TimingInfo_NR( v_TimingDL),</w:t>
            </w:r>
          </w:p>
          <w:p w14:paraId="7735B78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cs_NR_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DciDlInfo(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cs_NR_DciFormat_1_X_ResourceAssignment(-, -, cs_NR_DciCommon_TimeDomainResourceAssignment('0'B))</w:t>
            </w:r>
          </w:p>
          <w:p w14:paraId="62CFC3F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                                    , -, cds_NR_DciFormat_1_0_Params_SetPDSCHarqIndicator(v_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SCS,cs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_NR_DciFormat_1_X_PdschHarqTimingIndicator('100'B)))));</w:t>
            </w:r>
          </w:p>
          <w:p w14:paraId="579E8F0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   }</w:t>
            </w:r>
          </w:p>
          <w:p w14:paraId="78E31D9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BF346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(4, crs_NR_PDCP_SDU_38B, 1)));//@sic R5-227518 sic@</w:t>
            </w:r>
          </w:p>
          <w:p w14:paraId="7EEB61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271387C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334BDD3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00735D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4C7968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16-17" siclog@</w:t>
            </w:r>
          </w:p>
          <w:p w14:paraId="57E6519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39D615E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f_NR_SS_L1_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TestModeConfig(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cas_NR_L1_TestModeCRC_CSRNTI_REQ(nr_Cell1, cs_TimingInfo_NR( v_TimingDL), Error1AndNormal));</w:t>
            </w:r>
          </w:p>
          <w:p w14:paraId="65123F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082512A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7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f_SubFrameTiming_AddMilliSeconds(v_TimingUL_6,const_SPS_Period);</w:t>
            </w:r>
          </w:p>
          <w:p w14:paraId="114A53D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6B7EFC2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(5, crs_NR_PDCP_SDU_38B, 1)));//@sic R5-227518 sic@</w:t>
            </w:r>
          </w:p>
          <w:p w14:paraId="019D36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073F77A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28DD33C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4917576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v_MAC_PDUListDL,cs_NR_HarqProcessAssignment_Explicit(const_HARQ_Id)));</w:t>
            </w:r>
          </w:p>
          <w:p w14:paraId="1F80FC4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25AD02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19-20" siclog@</w:t>
            </w:r>
          </w:p>
          <w:p w14:paraId="60F0A0B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f_SubFrameTiming_AddMilliSeconds(v_TimingDL,const_SPS_Period/2);</w:t>
            </w:r>
          </w:p>
          <w:p w14:paraId="0A5274E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8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f_SubFrameTiming_AddMilliSeconds(v_TimingUL_7,const_SPS_Period/2);</w:t>
            </w:r>
          </w:p>
          <w:p w14:paraId="185CB03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v_TimingDL),v_N_PRB,v_I_MCS,true);//NDI=1</w:t>
            </w:r>
          </w:p>
          <w:p w14:paraId="36E215F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v_MAC_PDUListDL,cs_NR_HarqProcessAssignment_Explicit(const_HARQ_Id)));</w:t>
            </w:r>
          </w:p>
          <w:p w14:paraId="1A7062B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 " siclog@</w:t>
            </w:r>
          </w:p>
          <w:p w14:paraId="6488E29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f_SubFrameTiming_AddMilliSeconds(v_TimingDL,const_SPS_Period/2-10); // 10 ms earlier</w:t>
            </w:r>
          </w:p>
          <w:p w14:paraId="7269DD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9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f_SubFrameTiming_AddMilliSeconds(v_TimingUL_8,const_SPS_Period/2-10);</w:t>
            </w:r>
          </w:p>
          <w:p w14:paraId="626A045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SpsCgDeactivate(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cs_TimingInfo_NR( v_TimingDL),cs_NR_SpsCgDeactivate_Pdcch_DL);</w:t>
            </w:r>
          </w:p>
          <w:p w14:paraId="1836982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24 " siclog@</w:t>
            </w:r>
          </w:p>
          <w:p w14:paraId="0177589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f_SubFrameTiming_AddMilliSeconds(v_TimingDL,10+const_SPS_Period);</w:t>
            </w:r>
          </w:p>
          <w:p w14:paraId="5A8DBB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10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f_SubFrameTiming_AddMilliSeconds(v_TimingUL_9,10+const_SPS_Period);</w:t>
            </w:r>
          </w:p>
          <w:p w14:paraId="0A5BE4A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02604F8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v_EncodedRlcPdu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f_NR_RLC_UMD_FullPDU_Encvalue(f_NR_PDCP_PDU_Encvalue(f_NR_ReturnDefaultPDCP_PDU (6, crs_NR_PDCP_SDU_38B,1)));//@sic R5-227518 sic@</w:t>
            </w:r>
          </w:p>
          <w:p w14:paraId="43D8055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v_SDU_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cs_NR_MAC_SDU_SubPDU_LI8(tsc_LCID_SCG_Bearer, v_EncodedRlcPdu1) };</w:t>
            </w:r>
          </w:p>
          <w:p w14:paraId="515110B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v_MAC_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PDUListDL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{ cs_NR_DL_MAC_PDU_SDU_SubPDU_Padding(v_SDU_SubPDUListDL) };</w:t>
            </w:r>
          </w:p>
          <w:p w14:paraId="2DFB9CA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28B611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26-27 " siclog@</w:t>
            </w:r>
          </w:p>
          <w:p w14:paraId="6BCD433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f_SubFrameTiming_AddMilliSeconds(v_TimingDL,const_SPS_Period);</w:t>
            </w:r>
          </w:p>
          <w:p w14:paraId="3C9876C3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v_TimingUL_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11 :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= f_SubFrameTiming_AddMilliSeconds(v_TimingUL_10,const_SPS_Period);</w:t>
            </w:r>
          </w:p>
          <w:p w14:paraId="4010F25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f_NR_DL_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SpsAssignmentConfiguration(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nr_Cell1,cs_TimingInfo_NR( v_TimingDL),v_N_PRB,v_I_MCS);</w:t>
            </w:r>
          </w:p>
          <w:p w14:paraId="652D52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DRB.send(cads_NR_DRB_COMMON_REQ_MAC_PDUList_NoCRNTI_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Grant(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p_NR_DRB_Id, cs_TimingInfo_NR( v_TimingDL), v_MAC_PDUListDL));</w:t>
            </w:r>
          </w:p>
          <w:p w14:paraId="16B1151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82C3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D9150E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3" siclog@</w:t>
            </w:r>
          </w:p>
          <w:p w14:paraId="1AD84E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v_TimingUL_1) ));</w:t>
            </w:r>
          </w:p>
          <w:p w14:paraId="77366CA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3");</w:t>
            </w:r>
          </w:p>
          <w:p w14:paraId="7DF279F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5" siclog@</w:t>
            </w:r>
          </w:p>
          <w:p w14:paraId="5A3EB18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v_TimingUL_2) ));</w:t>
            </w:r>
          </w:p>
          <w:p w14:paraId="322E7BE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5");</w:t>
            </w:r>
          </w:p>
          <w:p w14:paraId="3C5485F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8" siclog@</w:t>
            </w:r>
          </w:p>
          <w:p w14:paraId="11A52DC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v_TimingUL_3) ));</w:t>
            </w:r>
          </w:p>
          <w:p w14:paraId="08D9F03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8");</w:t>
            </w:r>
          </w:p>
          <w:p w14:paraId="2BE1BF1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6D471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// @siclog "Step 10, 11a3, or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11b2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" siclog@</w:t>
            </w:r>
          </w:p>
          <w:p w14:paraId="114C7CB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 R5s230088 sic@</w:t>
            </w:r>
          </w:p>
          <w:p w14:paraId="3E58758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62A0C29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v_TimingUL_4) ))</w:t>
            </w:r>
          </w:p>
          <w:p w14:paraId="4C55BD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052A1A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10");</w:t>
            </w:r>
          </w:p>
          <w:p w14:paraId="4D103D3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03092DA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228AB1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v_TimingUL_5_CRNTI) ))</w:t>
            </w:r>
          </w:p>
          <w:p w14:paraId="3D3797C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8C572CD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 (pc_dl_SchedulingOffset_PDSCH_TypeA) {</w:t>
            </w:r>
          </w:p>
          <w:p w14:paraId="69D1D1F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__FILE__, __LINE__, "Step 11a3");</w:t>
            </w:r>
          </w:p>
          <w:p w14:paraId="317143C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            }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else {</w:t>
            </w:r>
          </w:p>
          <w:p w14:paraId="6143037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__FILE__, __LINE__, "Step 11b2");</w:t>
            </w:r>
          </w:p>
          <w:p w14:paraId="62E8A69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}</w:t>
            </w:r>
          </w:p>
          <w:p w14:paraId="124C288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EBBA0E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4F1994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6DEA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15" siclog@</w:t>
            </w:r>
          </w:p>
          <w:p w14:paraId="4AC6C6F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v_TimingUL_6) ));</w:t>
            </w:r>
          </w:p>
          <w:p w14:paraId="46CBBF22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15");</w:t>
            </w:r>
          </w:p>
          <w:p w14:paraId="1170472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18" siclog@</w:t>
            </w:r>
          </w:p>
          <w:p w14:paraId="1B6782A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nack, cr_TimingInfo_NR( v_TimingUL_7) ));</w:t>
            </w:r>
          </w:p>
          <w:p w14:paraId="6D0C43CA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18");</w:t>
            </w:r>
          </w:p>
          <w:p w14:paraId="0A9197A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21" siclog@</w:t>
            </w:r>
          </w:p>
          <w:p w14:paraId="0E7340C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v_TimingUL_8) ));</w:t>
            </w:r>
          </w:p>
          <w:p w14:paraId="7688CFB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21");</w:t>
            </w:r>
          </w:p>
          <w:p w14:paraId="7996370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23" siclog@</w:t>
            </w:r>
          </w:p>
          <w:p w14:paraId="12CA4916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v_TimingUL_9) ));</w:t>
            </w:r>
          </w:p>
          <w:p w14:paraId="75628B5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23");</w:t>
            </w:r>
          </w:p>
          <w:p w14:paraId="6089355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@siclog "Step 25 and 28" siclog@</w:t>
            </w:r>
          </w:p>
          <w:p w14:paraId="0AD1353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alt {</w:t>
            </w:r>
          </w:p>
          <w:p w14:paraId="16F22458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v_TimingUL_10) ))</w:t>
            </w:r>
          </w:p>
          <w:p w14:paraId="6268F66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6FC163E5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SetVerdictFailOrInconc(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25");</w:t>
            </w:r>
          </w:p>
          <w:p w14:paraId="692234E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repeat;</w:t>
            </w:r>
            <w:proofErr w:type="gramEnd"/>
          </w:p>
          <w:p w14:paraId="6054BE10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E0C4979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[] SYSIND.receive(car_NR_SYSTEM_UL_HARQ_IND_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ack, cr_TimingInfo_NR( v_TimingUL_11) ))</w:t>
            </w:r>
          </w:p>
          <w:p w14:paraId="286B82BF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3F83A06B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PreliminaryPass(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__FILE__, __LINE__, "Step 28");</w:t>
            </w:r>
          </w:p>
          <w:p w14:paraId="37AE0A34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ACA44DC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CC068D7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f_NR_SS_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SystemIndCtrlConfig(</w:t>
            </w:r>
            <w:proofErr w:type="gramEnd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nr_Cell1, cds_NR_SystemIndCtrl_UL_HARQ(disable));</w:t>
            </w:r>
          </w:p>
          <w:p w14:paraId="6C82CD6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t_Watchdog.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stop;</w:t>
            </w:r>
            <w:proofErr w:type="gramEnd"/>
          </w:p>
          <w:p w14:paraId="710FE02E" w14:textId="77777777" w:rsidR="00004041" w:rsidRPr="00004041" w:rsidRDefault="00004041" w:rsidP="000040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return v_</w:t>
            </w:r>
            <w:proofErr w:type="gramStart"/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TimingDL;</w:t>
            </w:r>
            <w:proofErr w:type="gramEnd"/>
          </w:p>
          <w:p w14:paraId="2678E975" w14:textId="09184238" w:rsidR="00AB256E" w:rsidRPr="00AB256E" w:rsidRDefault="00004041" w:rsidP="00004041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004041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</w:t>
            </w:r>
          </w:p>
        </w:tc>
      </w:tr>
    </w:tbl>
    <w:p w14:paraId="2BDEF7AF" w14:textId="77777777" w:rsidR="00A17A9D" w:rsidRPr="003C4E4F" w:rsidRDefault="00A17A9D" w:rsidP="00A17A9D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3D0D0D0" w14:textId="77777777" w:rsidR="00A17A9D" w:rsidRPr="003C4E4F" w:rsidRDefault="00A17A9D" w:rsidP="00A17A9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49744448"/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7A9D" w:rsidRPr="003C4E4F" w14:paraId="2D6C1A29" w14:textId="77777777" w:rsidTr="000B16D0">
        <w:tc>
          <w:tcPr>
            <w:tcW w:w="709" w:type="dxa"/>
            <w:hideMark/>
          </w:tcPr>
          <w:p w14:paraId="1CE7860B" w14:textId="77777777" w:rsidR="00A17A9D" w:rsidRPr="003C4E4F" w:rsidRDefault="00A17A9D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90E1C99" w14:textId="4A24A5CA" w:rsidR="00A17A9D" w:rsidRPr="003C4E4F" w:rsidRDefault="00A17A9D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R5-236565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A17A9D">
              <w:rPr>
                <w:rFonts w:ascii="Arial" w:hAnsi="Arial" w:cs="Arial"/>
                <w:bCs/>
                <w:szCs w:val="22"/>
              </w:rPr>
              <w:t>Corrections to test purposes of DL-SPS test case 7.1.1.6.1</w:t>
            </w:r>
          </w:p>
        </w:tc>
      </w:tr>
    </w:tbl>
    <w:p w14:paraId="7AA1CA68" w14:textId="77777777" w:rsidR="00A17A9D" w:rsidRDefault="00A17A9D" w:rsidP="00AB256E"/>
    <w:sectPr w:rsidR="00A17A9D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FD2F" w14:textId="77777777" w:rsidR="002D175D" w:rsidRDefault="002D175D">
      <w:r>
        <w:separator/>
      </w:r>
    </w:p>
  </w:endnote>
  <w:endnote w:type="continuationSeparator" w:id="0">
    <w:p w14:paraId="0A20ADB8" w14:textId="77777777" w:rsidR="002D175D" w:rsidRDefault="002D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A307" w14:textId="77777777" w:rsidR="002D175D" w:rsidRDefault="002D175D">
      <w:r>
        <w:separator/>
      </w:r>
    </w:p>
  </w:footnote>
  <w:footnote w:type="continuationSeparator" w:id="0">
    <w:p w14:paraId="4797485A" w14:textId="77777777" w:rsidR="002D175D" w:rsidRDefault="002D1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4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3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5"/>
  </w:num>
  <w:num w:numId="45" w16cid:durableId="768816093">
    <w:abstractNumId w:val="8"/>
  </w:num>
  <w:num w:numId="46" w16cid:durableId="904032093">
    <w:abstractNumId w:val="7"/>
  </w:num>
  <w:num w:numId="47" w16cid:durableId="61810132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041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20C"/>
    <w:rsid w:val="0004231C"/>
    <w:rsid w:val="000439AF"/>
    <w:rsid w:val="00043E99"/>
    <w:rsid w:val="00045D2F"/>
    <w:rsid w:val="000460FA"/>
    <w:rsid w:val="00046544"/>
    <w:rsid w:val="0004713F"/>
    <w:rsid w:val="00047C12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06A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0172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155"/>
    <w:rsid w:val="0021326A"/>
    <w:rsid w:val="00213412"/>
    <w:rsid w:val="00213FE3"/>
    <w:rsid w:val="0021756E"/>
    <w:rsid w:val="00217802"/>
    <w:rsid w:val="00217811"/>
    <w:rsid w:val="00220412"/>
    <w:rsid w:val="00223345"/>
    <w:rsid w:val="00223DB3"/>
    <w:rsid w:val="002248AA"/>
    <w:rsid w:val="00225237"/>
    <w:rsid w:val="0022671C"/>
    <w:rsid w:val="00230337"/>
    <w:rsid w:val="002335E2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58B9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75D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0F7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D65A0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4A2B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640C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26E1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66F"/>
    <w:rsid w:val="007B073E"/>
    <w:rsid w:val="007B1862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26C1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17A9D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256E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38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819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6312"/>
    <w:rsid w:val="00DD76E5"/>
    <w:rsid w:val="00DE0CA1"/>
    <w:rsid w:val="00DE0DF8"/>
    <w:rsid w:val="00DE192F"/>
    <w:rsid w:val="00DE2094"/>
    <w:rsid w:val="00DE2332"/>
    <w:rsid w:val="00DE27B3"/>
    <w:rsid w:val="00DE2DA3"/>
    <w:rsid w:val="00DE30CC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09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6163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0896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9019</Words>
  <Characters>51412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2023-11-02T19:35:00Z</dcterms:created>
  <dcterms:modified xsi:type="dcterms:W3CDTF">2023-11-02T19:35:00Z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