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8129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</w:t>
        </w:r>
        <w:r w:rsidR="00281AEF">
          <w:rPr>
            <w:b/>
            <w:i/>
            <w:noProof/>
            <w:sz w:val="28"/>
          </w:rPr>
          <w:t>0</w:t>
        </w:r>
        <w:r w:rsidR="005D0B1A">
          <w:rPr>
            <w:b/>
            <w:i/>
            <w:noProof/>
            <w:sz w:val="28"/>
          </w:rPr>
          <w:t>760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DA60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A04A9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04A90">
                <w:rPr>
                  <w:b/>
                  <w:noProof/>
                  <w:sz w:val="28"/>
                </w:rPr>
                <w:t>229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  <w:r w:rsidR="00BE4A8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3F3EF" w:rsidR="001E41F3" w:rsidRPr="00410371" w:rsidRDefault="005D0B1A" w:rsidP="00281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0937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DCBB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5AD2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2D1DD7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9EC89" w:rsidR="001E41F3" w:rsidRDefault="00213A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</w:t>
            </w:r>
            <w:r w:rsidR="000A143C">
              <w:t xml:space="preserve"> </w:t>
            </w:r>
            <w:r w:rsidR="00845FE3">
              <w:t xml:space="preserve">selection expressions </w:t>
            </w:r>
            <w:r w:rsidR="00EE346D">
              <w:t>in control modules</w:t>
            </w:r>
            <w:r w:rsidR="00A61147">
              <w:t xml:space="preserve"> for </w:t>
            </w:r>
            <w:r w:rsidR="004C2B74">
              <w:t xml:space="preserve">IMS </w:t>
            </w:r>
            <w:r w:rsidR="00090486">
              <w:rPr>
                <w:noProof/>
                <w:lang w:val="en-US"/>
              </w:rPr>
              <w:t xml:space="preserve">WLAN </w:t>
            </w:r>
            <w:r w:rsidR="004C2B74">
              <w:t>Test Suite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EF38A" w:rsidR="001E41F3" w:rsidRDefault="001A6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3071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</w:t>
              </w:r>
              <w:r w:rsidR="00F5350F" w:rsidRPr="00F5350F">
                <w:rPr>
                  <w:noProof/>
                </w:rPr>
                <w:t>EI11_Test, MTSI_WLAN-UEConTest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ED6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2914EB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AD0AFE">
                <w:rPr>
                  <w:noProof/>
                </w:rPr>
                <w:t>0</w:t>
              </w:r>
              <w:r w:rsidR="00B50B3E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867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13A1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DDBF3" w14:textId="4CF5BDC1" w:rsidR="001963D5" w:rsidRDefault="00FD5692" w:rsidP="005620C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TTCN issue related to test case selection expression</w:t>
            </w:r>
            <w:r w:rsidR="0057460A">
              <w:rPr>
                <w:noProof/>
                <w:lang w:val="en-US"/>
              </w:rPr>
              <w:t xml:space="preserve"> in IMS </w:t>
            </w:r>
            <w:r w:rsidR="00F2783B">
              <w:rPr>
                <w:noProof/>
                <w:lang w:val="en-US"/>
              </w:rPr>
              <w:t xml:space="preserve">WLAN </w:t>
            </w:r>
            <w:r w:rsidR="0057460A">
              <w:rPr>
                <w:noProof/>
                <w:lang w:val="en-US"/>
              </w:rPr>
              <w:t>Test Suite</w:t>
            </w:r>
            <w:r>
              <w:rPr>
                <w:noProof/>
                <w:lang w:val="en-US"/>
              </w:rPr>
              <w:t xml:space="preserve"> remain.</w:t>
            </w:r>
          </w:p>
          <w:p w14:paraId="708AA7DE" w14:textId="1BAA8838" w:rsidR="005620C3" w:rsidRPr="000A143C" w:rsidRDefault="005620C3" w:rsidP="005620C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4A76D" w14:textId="53537D8D" w:rsidR="000A143C" w:rsidRDefault="001D1CDD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Remove</w:t>
            </w:r>
            <w:r w:rsidRPr="00796B94">
              <w:rPr>
                <w:lang w:val="en-US"/>
              </w:rPr>
              <w:t xml:space="preserve"> </w:t>
            </w:r>
            <w:proofErr w:type="spellStart"/>
            <w:r w:rsidRPr="00796B94">
              <w:rPr>
                <w:lang w:val="en-US"/>
              </w:rPr>
              <w:t>pc_Preconditions</w:t>
            </w:r>
            <w:proofErr w:type="spellEnd"/>
            <w:r>
              <w:rPr>
                <w:lang w:val="en-US"/>
              </w:rPr>
              <w:t xml:space="preserve"> </w:t>
            </w:r>
            <w:r w:rsidR="00FD5692">
              <w:rPr>
                <w:lang w:val="en-US"/>
              </w:rPr>
              <w:t>of condition</w:t>
            </w:r>
            <w:r w:rsidR="00194550">
              <w:rPr>
                <w:lang w:val="en-US"/>
              </w:rPr>
              <w:t xml:space="preserve"> </w:t>
            </w:r>
            <w:r w:rsidR="00194550" w:rsidRPr="00194550">
              <w:rPr>
                <w:lang w:val="en-US"/>
              </w:rPr>
              <w:t>IMS34_C94</w:t>
            </w:r>
            <w:r w:rsidR="00194550">
              <w:rPr>
                <w:lang w:val="en-US"/>
              </w:rPr>
              <w:t xml:space="preserve"> in the </w:t>
            </w:r>
            <w:r w:rsidR="00FD5692">
              <w:rPr>
                <w:lang w:val="en-US"/>
              </w:rPr>
              <w:t xml:space="preserve">selection expression </w:t>
            </w:r>
            <w:r w:rsidR="003000FD">
              <w:rPr>
                <w:lang w:val="en-US"/>
              </w:rPr>
              <w:t xml:space="preserve">of </w:t>
            </w:r>
            <w:proofErr w:type="spellStart"/>
            <w:r w:rsidR="003000FD" w:rsidRPr="003000FD">
              <w:rPr>
                <w:lang w:val="en-US"/>
              </w:rPr>
              <w:t>IMS_Testsuite_WLAN</w:t>
            </w:r>
            <w:proofErr w:type="spellEnd"/>
            <w:r w:rsidR="00796B94" w:rsidRPr="00796B94">
              <w:rPr>
                <w:lang w:val="en-US"/>
              </w:rPr>
              <w:t>.</w:t>
            </w:r>
          </w:p>
          <w:p w14:paraId="31C656EC" w14:textId="5393A96D" w:rsidR="00F535E5" w:rsidRDefault="00F535E5" w:rsidP="005620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C9AED" w14:textId="20D340FF" w:rsidR="001E41F3" w:rsidRDefault="00194550" w:rsidP="00DD3E2F">
            <w:pPr>
              <w:pStyle w:val="CRCoverPage"/>
              <w:spacing w:after="0"/>
              <w:rPr>
                <w:noProof/>
                <w:lang w:val="en-US"/>
              </w:rPr>
            </w:pPr>
            <w:r w:rsidRPr="00194550">
              <w:rPr>
                <w:lang w:val="en-US"/>
              </w:rPr>
              <w:t>IMS34_C94</w:t>
            </w:r>
            <w:r>
              <w:rPr>
                <w:lang w:val="en-US"/>
              </w:rPr>
              <w:t xml:space="preserve"> would remain i</w:t>
            </w:r>
            <w:r w:rsidR="00FD5692">
              <w:rPr>
                <w:noProof/>
                <w:lang w:val="en-US"/>
              </w:rPr>
              <w:t>nconsistent</w:t>
            </w:r>
            <w:r>
              <w:rPr>
                <w:noProof/>
                <w:lang w:val="en-US"/>
              </w:rPr>
              <w:t xml:space="preserve"> </w:t>
            </w:r>
            <w:r w:rsidR="00CF350B">
              <w:rPr>
                <w:noProof/>
                <w:lang w:val="en-US"/>
              </w:rPr>
              <w:t>in</w:t>
            </w:r>
            <w:r>
              <w:rPr>
                <w:noProof/>
                <w:lang w:val="en-US"/>
              </w:rPr>
              <w:t xml:space="preserve"> </w:t>
            </w:r>
            <w:r w:rsidRPr="00194550">
              <w:rPr>
                <w:noProof/>
                <w:lang w:val="en-US"/>
              </w:rPr>
              <w:t>IMS_Testsuite_WLAN</w:t>
            </w:r>
            <w:r w:rsidR="00FD5692">
              <w:rPr>
                <w:noProof/>
                <w:lang w:val="en-US"/>
              </w:rPr>
              <w:t>.</w:t>
            </w:r>
          </w:p>
          <w:p w14:paraId="5C4BEB44" w14:textId="799BDAC8" w:rsidR="00E65497" w:rsidRDefault="00E65497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B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7B1F" w:rsidRDefault="00CD7B1F" w:rsidP="00CD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364E5" w:rsidR="00CD7B1F" w:rsidRDefault="00CD7B1F" w:rsidP="00CD7B1F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lang w:eastAsia="en-GB"/>
              </w:rPr>
              <w:t xml:space="preserve">Condition for test case </w:t>
            </w:r>
            <w:r w:rsidRPr="00937C92">
              <w:rPr>
                <w:bCs/>
                <w:lang w:eastAsia="en-GB"/>
              </w:rPr>
              <w:t>G</w:t>
            </w:r>
            <w:r>
              <w:rPr>
                <w:bCs/>
                <w:lang w:eastAsia="en-GB"/>
              </w:rPr>
              <w:t>.</w:t>
            </w:r>
            <w:r w:rsidRPr="00937C92">
              <w:rPr>
                <w:bCs/>
                <w:lang w:eastAsia="en-GB"/>
              </w:rPr>
              <w:t>15</w:t>
            </w:r>
            <w:r>
              <w:rPr>
                <w:bCs/>
                <w:lang w:eastAsia="en-GB"/>
              </w:rPr>
              <w:t>.</w:t>
            </w:r>
            <w:r w:rsidRPr="00937C92">
              <w:rPr>
                <w:bCs/>
                <w:lang w:eastAsia="en-GB"/>
              </w:rPr>
              <w:t>3</w:t>
            </w:r>
            <w:r>
              <w:rPr>
                <w:bCs/>
                <w:lang w:eastAsia="en-GB"/>
              </w:rPr>
              <w:t xml:space="preserve"> in </w:t>
            </w:r>
            <w:r w:rsidRPr="003E4491">
              <w:rPr>
                <w:bCs/>
                <w:lang w:eastAsia="en-GB"/>
              </w:rPr>
              <w:t>IMS_34229_SelectionExpressions</w:t>
            </w:r>
          </w:p>
        </w:tc>
      </w:tr>
      <w:tr w:rsidR="00CD7B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7B1F" w:rsidRDefault="00CD7B1F" w:rsidP="00CD7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7B1F" w:rsidRDefault="00CD7B1F" w:rsidP="00CD7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B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7B1F" w:rsidRDefault="00CD7B1F" w:rsidP="00CD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7B1F" w:rsidRDefault="00CD7B1F" w:rsidP="00CD7B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7B1F" w:rsidRDefault="00CD7B1F" w:rsidP="00CD7B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7B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7B1F" w:rsidRDefault="00CD7B1F" w:rsidP="00CD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2B836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7B1F" w:rsidRDefault="00CD7B1F" w:rsidP="00CD7B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7B1F" w:rsidRDefault="00CD7B1F" w:rsidP="00CD7B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B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7B1F" w:rsidRDefault="00CD7B1F" w:rsidP="00CD7B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CCB7DB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7B1F" w:rsidRDefault="00CD7B1F" w:rsidP="00CD7B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7B1F" w:rsidRDefault="00CD7B1F" w:rsidP="00CD7B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B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7B1F" w:rsidRDefault="00CD7B1F" w:rsidP="00CD7B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62859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7B1F" w:rsidRDefault="00CD7B1F" w:rsidP="00CD7B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7B1F" w:rsidRDefault="00CD7B1F" w:rsidP="00CD7B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B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7B1F" w:rsidRDefault="00CD7B1F" w:rsidP="00CD7B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7B1F" w:rsidRDefault="00CD7B1F" w:rsidP="00CD7B1F">
            <w:pPr>
              <w:pStyle w:val="CRCoverPage"/>
              <w:spacing w:after="0"/>
              <w:rPr>
                <w:noProof/>
              </w:rPr>
            </w:pPr>
          </w:p>
        </w:tc>
      </w:tr>
      <w:tr w:rsidR="00CD7B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7B1F" w:rsidRDefault="00CD7B1F" w:rsidP="00CD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7B1F" w:rsidRDefault="00CD7B1F" w:rsidP="00CD7B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7B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7B1F" w:rsidRPr="008863B9" w:rsidRDefault="00CD7B1F" w:rsidP="00CD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7B1F" w:rsidRPr="008863B9" w:rsidRDefault="00CD7B1F" w:rsidP="00CD7B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7B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7B1F" w:rsidRDefault="00CD7B1F" w:rsidP="00CD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7B1F" w:rsidRDefault="00CD7B1F" w:rsidP="00CD7B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33F26" w14:textId="77777777" w:rsidR="00304653" w:rsidRPr="00D83A7A" w:rsidRDefault="00304653" w:rsidP="0030465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7222382"/>
      <w:bookmarkStart w:id="2" w:name="_Toc122434485"/>
      <w:bookmarkStart w:id="3" w:name="_Toc117256412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07D49082" w14:textId="63374234" w:rsidR="001D1CDD" w:rsidRDefault="0030465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1CDD" w:rsidRPr="00EA31DA">
        <w:rPr>
          <w:rFonts w:cs="Arial"/>
          <w:i/>
          <w:iCs/>
        </w:rPr>
        <w:t>Table of Contents</w:t>
      </w:r>
      <w:r w:rsidR="001D1CDD">
        <w:tab/>
      </w:r>
      <w:r w:rsidR="001D1CDD">
        <w:fldChar w:fldCharType="begin"/>
      </w:r>
      <w:r w:rsidR="001D1CDD">
        <w:instrText xml:space="preserve"> PAGEREF _Toc147222382 \h </w:instrText>
      </w:r>
      <w:r w:rsidR="001D1CDD">
        <w:fldChar w:fldCharType="separate"/>
      </w:r>
      <w:r w:rsidR="001D1CDD">
        <w:t>2</w:t>
      </w:r>
      <w:r w:rsidR="001D1CDD">
        <w:fldChar w:fldCharType="end"/>
      </w:r>
    </w:p>
    <w:p w14:paraId="00B87C02" w14:textId="7E3F7EFF" w:rsidR="001D1CDD" w:rsidRDefault="001D1CD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_Toc147222383 \h </w:instrText>
      </w:r>
      <w:r>
        <w:fldChar w:fldCharType="separate"/>
      </w:r>
      <w:r>
        <w:t>2</w:t>
      </w:r>
      <w:r>
        <w:fldChar w:fldCharType="end"/>
      </w:r>
    </w:p>
    <w:p w14:paraId="407A15B8" w14:textId="2D5212FD" w:rsidR="001D1CDD" w:rsidRDefault="001D1CD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 w:rsidRPr="00EA31DA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  <w:tab/>
      </w:r>
      <w:r w:rsidRPr="00EA31DA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_Toc147222384 \h </w:instrText>
      </w:r>
      <w:r>
        <w:fldChar w:fldCharType="separate"/>
      </w:r>
      <w:r>
        <w:t>3</w:t>
      </w:r>
      <w:r>
        <w:fldChar w:fldCharType="end"/>
      </w:r>
    </w:p>
    <w:p w14:paraId="26A00824" w14:textId="17A743C5" w:rsidR="001D1CDD" w:rsidRPr="001D1CDD" w:rsidRDefault="001D1CDD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EA31DA">
        <w:rPr>
          <w:rFonts w:eastAsia="SimSun"/>
          <w:shd w:val="clear" w:color="auto" w:fill="FFFFFF"/>
        </w:rPr>
        <w:t>1.1</w:t>
      </w:r>
      <w:r w:rsidRPr="001D1CDD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EA31DA">
        <w:rPr>
          <w:rFonts w:eastAsia="SimSun"/>
          <w:shd w:val="clear" w:color="auto" w:fill="FFFFFF"/>
        </w:rPr>
        <w:t>Applicability conditions on IMS Test Suites</w:t>
      </w:r>
      <w:r>
        <w:tab/>
      </w:r>
      <w:r>
        <w:fldChar w:fldCharType="begin"/>
      </w:r>
      <w:r>
        <w:instrText xml:space="preserve"> PAGEREF _Toc147222385 \h </w:instrText>
      </w:r>
      <w:r>
        <w:fldChar w:fldCharType="separate"/>
      </w:r>
      <w:r>
        <w:t>3</w:t>
      </w:r>
      <w:r>
        <w:fldChar w:fldCharType="end"/>
      </w:r>
    </w:p>
    <w:p w14:paraId="28DCA0FE" w14:textId="64651947" w:rsidR="00304653" w:rsidRDefault="00304653" w:rsidP="00304653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3318F8CF" w14:textId="77777777" w:rsidR="00304653" w:rsidRDefault="00304653" w:rsidP="00304653">
      <w:pPr>
        <w:pStyle w:val="Heading1"/>
        <w:rPr>
          <w:lang w:eastAsia="ja-JP"/>
        </w:rPr>
      </w:pPr>
      <w:bookmarkStart w:id="4" w:name="_Toc147222383"/>
      <w:r>
        <w:rPr>
          <w:lang w:eastAsia="ja-JP"/>
        </w:rPr>
        <w:t>Overview</w:t>
      </w:r>
      <w:bookmarkEnd w:id="2"/>
      <w:bookmarkEnd w:id="4"/>
    </w:p>
    <w:p w14:paraId="600DE115" w14:textId="565B98AB" w:rsidR="0030465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0303D3">
        <w:rPr>
          <w:rFonts w:cs="Arial"/>
        </w:rPr>
        <w:t>iwd-TTCN3-B2022-09_D23wk</w:t>
      </w:r>
      <w:r w:rsidR="00BE3AE8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80D233" w14:textId="77777777" w:rsidR="00304653" w:rsidRPr="00F028B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0CB3C2" w14:textId="77777777" w:rsidR="00304653" w:rsidRDefault="00304653" w:rsidP="00304653">
      <w:pPr>
        <w:rPr>
          <w:rFonts w:eastAsia="SimSun"/>
          <w:lang w:val="es-ES"/>
        </w:rPr>
      </w:pPr>
    </w:p>
    <w:p w14:paraId="4CEEECC5" w14:textId="77777777" w:rsidR="006D092F" w:rsidRDefault="006D092F" w:rsidP="00304653">
      <w:pPr>
        <w:rPr>
          <w:rFonts w:eastAsia="SimSun"/>
          <w:lang w:val="es-ES"/>
        </w:rPr>
      </w:pPr>
    </w:p>
    <w:p w14:paraId="3687051A" w14:textId="77777777" w:rsidR="006D092F" w:rsidRDefault="006D092F" w:rsidP="00304653">
      <w:pPr>
        <w:rPr>
          <w:rFonts w:eastAsia="SimSun"/>
          <w:lang w:val="es-ES"/>
        </w:rPr>
      </w:pPr>
    </w:p>
    <w:p w14:paraId="1FF7EEC4" w14:textId="77777777" w:rsidR="006D092F" w:rsidRDefault="006D092F" w:rsidP="00304653">
      <w:pPr>
        <w:rPr>
          <w:rFonts w:eastAsia="SimSun"/>
          <w:lang w:val="es-ES"/>
        </w:rPr>
      </w:pPr>
    </w:p>
    <w:p w14:paraId="11018647" w14:textId="77777777" w:rsidR="006D092F" w:rsidRDefault="006D092F" w:rsidP="00304653">
      <w:pPr>
        <w:rPr>
          <w:rFonts w:eastAsia="SimSun"/>
          <w:lang w:val="es-ES"/>
        </w:rPr>
      </w:pPr>
    </w:p>
    <w:p w14:paraId="601A753D" w14:textId="77777777" w:rsidR="006D092F" w:rsidRDefault="006D092F" w:rsidP="00304653">
      <w:pPr>
        <w:rPr>
          <w:rFonts w:eastAsia="SimSun"/>
          <w:lang w:val="es-ES"/>
        </w:rPr>
      </w:pPr>
    </w:p>
    <w:p w14:paraId="1CA43A18" w14:textId="77777777" w:rsidR="006D092F" w:rsidRDefault="006D092F" w:rsidP="00304653">
      <w:pPr>
        <w:rPr>
          <w:rFonts w:eastAsia="SimSun"/>
          <w:lang w:val="es-ES"/>
        </w:rPr>
      </w:pPr>
    </w:p>
    <w:p w14:paraId="35F6224D" w14:textId="77777777" w:rsidR="006D092F" w:rsidRDefault="006D092F" w:rsidP="00304653">
      <w:pPr>
        <w:rPr>
          <w:rFonts w:eastAsia="SimSun"/>
          <w:lang w:val="es-ES"/>
        </w:rPr>
      </w:pPr>
    </w:p>
    <w:p w14:paraId="685C48D0" w14:textId="77777777" w:rsidR="006D092F" w:rsidRDefault="006D092F" w:rsidP="00304653">
      <w:pPr>
        <w:rPr>
          <w:rFonts w:eastAsia="SimSun"/>
          <w:lang w:val="es-ES"/>
        </w:rPr>
      </w:pPr>
    </w:p>
    <w:p w14:paraId="5372E278" w14:textId="77777777" w:rsidR="006D092F" w:rsidRDefault="006D092F" w:rsidP="00304653">
      <w:pPr>
        <w:rPr>
          <w:rFonts w:eastAsia="SimSun"/>
          <w:lang w:val="es-ES"/>
        </w:rPr>
      </w:pPr>
    </w:p>
    <w:p w14:paraId="33C25B20" w14:textId="77777777" w:rsidR="00FC6488" w:rsidRDefault="00FC6488" w:rsidP="00304653">
      <w:pPr>
        <w:rPr>
          <w:rFonts w:eastAsia="SimSun"/>
          <w:lang w:val="es-ES"/>
        </w:rPr>
      </w:pPr>
    </w:p>
    <w:p w14:paraId="1505D59F" w14:textId="77777777" w:rsidR="00FC6488" w:rsidRDefault="00FC6488" w:rsidP="00304653">
      <w:pPr>
        <w:rPr>
          <w:rFonts w:eastAsia="SimSun"/>
          <w:lang w:val="es-ES"/>
        </w:rPr>
      </w:pPr>
    </w:p>
    <w:p w14:paraId="20764419" w14:textId="77777777" w:rsidR="00FC6488" w:rsidRDefault="00FC6488" w:rsidP="00304653">
      <w:pPr>
        <w:rPr>
          <w:rFonts w:eastAsia="SimSun"/>
          <w:lang w:val="es-ES"/>
        </w:rPr>
      </w:pPr>
    </w:p>
    <w:p w14:paraId="2D7FEB15" w14:textId="77777777" w:rsidR="006D092F" w:rsidRDefault="006D092F" w:rsidP="00304653">
      <w:pPr>
        <w:rPr>
          <w:rFonts w:eastAsia="SimSun"/>
          <w:lang w:val="es-ES"/>
        </w:rPr>
      </w:pPr>
    </w:p>
    <w:p w14:paraId="27216FE5" w14:textId="77777777" w:rsidR="006D092F" w:rsidRDefault="006D092F" w:rsidP="00304653">
      <w:pPr>
        <w:rPr>
          <w:rFonts w:eastAsia="SimSun"/>
          <w:lang w:val="es-ES"/>
        </w:rPr>
      </w:pPr>
    </w:p>
    <w:p w14:paraId="486C2122" w14:textId="77777777" w:rsidR="006D092F" w:rsidRDefault="006D092F" w:rsidP="00304653">
      <w:pPr>
        <w:rPr>
          <w:rFonts w:eastAsia="SimSun"/>
          <w:lang w:val="es-ES"/>
        </w:rPr>
      </w:pPr>
    </w:p>
    <w:p w14:paraId="78061E39" w14:textId="77777777" w:rsidR="00FA5015" w:rsidRDefault="00FA5015" w:rsidP="00304653">
      <w:pPr>
        <w:rPr>
          <w:rFonts w:eastAsia="SimSun"/>
          <w:lang w:val="es-ES"/>
        </w:rPr>
      </w:pPr>
    </w:p>
    <w:p w14:paraId="077DF050" w14:textId="77777777" w:rsidR="006D092F" w:rsidRDefault="006D092F" w:rsidP="00304653">
      <w:pPr>
        <w:rPr>
          <w:rFonts w:eastAsia="SimSun"/>
          <w:lang w:val="es-ES"/>
        </w:rPr>
      </w:pPr>
    </w:p>
    <w:p w14:paraId="03F644D8" w14:textId="77777777" w:rsidR="00136C71" w:rsidRDefault="00136C71" w:rsidP="00304653">
      <w:pPr>
        <w:rPr>
          <w:rFonts w:eastAsia="SimSun"/>
          <w:lang w:val="es-ES"/>
        </w:rPr>
      </w:pPr>
    </w:p>
    <w:p w14:paraId="5F062530" w14:textId="77777777" w:rsidR="006D092F" w:rsidRDefault="006D092F" w:rsidP="00304653">
      <w:pPr>
        <w:rPr>
          <w:rFonts w:eastAsia="SimSun"/>
          <w:lang w:val="es-ES"/>
        </w:rPr>
      </w:pPr>
    </w:p>
    <w:p w14:paraId="591B56F2" w14:textId="77777777" w:rsidR="006D092F" w:rsidRPr="0022713C" w:rsidRDefault="006D092F" w:rsidP="00304653">
      <w:pPr>
        <w:rPr>
          <w:rFonts w:eastAsia="SimSun"/>
          <w:lang w:val="es-ES"/>
        </w:rPr>
      </w:pPr>
    </w:p>
    <w:p w14:paraId="4E3D6FE5" w14:textId="358D673E" w:rsidR="002E43C7" w:rsidRDefault="009D4D89" w:rsidP="009D4D89">
      <w:pPr>
        <w:pStyle w:val="Heading1"/>
        <w:rPr>
          <w:rFonts w:eastAsia="SimSun"/>
        </w:rPr>
      </w:pPr>
      <w:bookmarkStart w:id="5" w:name="_Toc147222384"/>
      <w:r>
        <w:rPr>
          <w:rFonts w:eastAsia="SimSun"/>
        </w:rPr>
        <w:lastRenderedPageBreak/>
        <w:t>1</w:t>
      </w:r>
      <w:r>
        <w:rPr>
          <w:rFonts w:eastAsia="SimSun"/>
        </w:rPr>
        <w:tab/>
      </w:r>
      <w:r w:rsidR="002E43C7">
        <w:rPr>
          <w:rFonts w:eastAsia="SimSun"/>
        </w:rPr>
        <w:t>List of changes</w:t>
      </w:r>
      <w:bookmarkEnd w:id="5"/>
      <w:r w:rsidR="002E43C7">
        <w:rPr>
          <w:rFonts w:eastAsia="SimSun"/>
        </w:rPr>
        <w:t xml:space="preserve"> </w:t>
      </w:r>
    </w:p>
    <w:p w14:paraId="67DC8FFD" w14:textId="743413B7" w:rsidR="003C7C8D" w:rsidRDefault="002E43C7" w:rsidP="004D1E4E">
      <w:pPr>
        <w:pStyle w:val="Heading2"/>
        <w:rPr>
          <w:rFonts w:eastAsia="SimSun"/>
        </w:rPr>
      </w:pPr>
      <w:bookmarkStart w:id="6" w:name="_Toc117256356"/>
      <w:bookmarkStart w:id="7" w:name="_Toc147222385"/>
      <w:bookmarkEnd w:id="3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bookmarkEnd w:id="6"/>
      <w:r w:rsidR="00CD1BB5">
        <w:rPr>
          <w:rFonts w:eastAsia="SimSun"/>
          <w:shd w:val="clear" w:color="auto" w:fill="FFFFFF"/>
        </w:rPr>
        <w:t>Applicability conditions on</w:t>
      </w:r>
      <w:r w:rsidR="00741F34">
        <w:rPr>
          <w:rFonts w:eastAsia="SimSun"/>
          <w:shd w:val="clear" w:color="auto" w:fill="FFFFFF"/>
        </w:rPr>
        <w:t xml:space="preserve"> </w:t>
      </w:r>
      <w:r w:rsidR="0079343F">
        <w:rPr>
          <w:rFonts w:eastAsia="SimSun"/>
          <w:shd w:val="clear" w:color="auto" w:fill="FFFFFF"/>
        </w:rPr>
        <w:t>IMS</w:t>
      </w:r>
      <w:r w:rsidR="00741F34">
        <w:rPr>
          <w:rFonts w:eastAsia="SimSun"/>
          <w:shd w:val="clear" w:color="auto" w:fill="FFFFFF"/>
        </w:rPr>
        <w:t xml:space="preserve"> Test Suite</w:t>
      </w:r>
      <w:r w:rsidR="00733003">
        <w:rPr>
          <w:rFonts w:eastAsia="SimSun"/>
          <w:shd w:val="clear" w:color="auto" w:fill="FFFFFF"/>
        </w:rPr>
        <w:t>s</w:t>
      </w:r>
      <w:bookmarkEnd w:id="7"/>
    </w:p>
    <w:p w14:paraId="57FCF324" w14:textId="1520A0E3" w:rsidR="00A15A19" w:rsidRDefault="00A15A19" w:rsidP="00A15A19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="003E4491" w:rsidRPr="003E4491">
        <w:rPr>
          <w:rFonts w:ascii="Arial" w:hAnsi="Arial"/>
          <w:bCs/>
          <w:lang w:eastAsia="en-GB"/>
        </w:rPr>
        <w:t>IMS_34229_SelectionExpressions</w:t>
      </w:r>
      <w:r w:rsidRPr="00A15A19">
        <w:rPr>
          <w:rFonts w:ascii="Arial" w:hAnsi="Arial"/>
          <w:bCs/>
          <w:lang w:eastAsia="en-GB"/>
        </w:rPr>
        <w:t>.ttcn</w:t>
      </w:r>
    </w:p>
    <w:p w14:paraId="23DF3DB6" w14:textId="06B23A56" w:rsidR="00A15A19" w:rsidRPr="0082383D" w:rsidRDefault="001768FE" w:rsidP="00A15A1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</w:t>
      </w:r>
      <w:r w:rsidRPr="00E451FE">
        <w:rPr>
          <w:rFonts w:ascii="Arial" w:hAnsi="Arial"/>
          <w:b/>
          <w:lang w:eastAsia="en-GB"/>
        </w:rPr>
        <w:t xml:space="preserve"> Chan</w:t>
      </w:r>
      <w:r>
        <w:rPr>
          <w:rFonts w:ascii="Arial" w:hAnsi="Arial"/>
          <w:b/>
          <w:lang w:eastAsia="en-GB"/>
        </w:rPr>
        <w:t>ge</w:t>
      </w:r>
      <w:r w:rsidR="00A15A19"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5A19" w:rsidRPr="00D268E5" w14:paraId="70933AF2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EA8" w14:textId="77777777" w:rsid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66DE6F37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case(IMS34_C93){</w:t>
            </w:r>
          </w:p>
          <w:p w14:paraId="7E5D86C4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pc_MultimediaTelephonyService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pc_MTSI_OIR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</w:t>
            </w:r>
            <w:proofErr w:type="gram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WLAN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507FBB8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E50BF0C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case(IMS34_C94){</w:t>
            </w:r>
          </w:p>
          <w:p w14:paraId="7ABE1D33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pc_MultimediaTelephonyService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pc_MTSI_TIP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pc_Preconditions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</w:t>
            </w:r>
            <w:proofErr w:type="gramStart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WLAN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  <w:proofErr w:type="gramEnd"/>
          </w:p>
          <w:p w14:paraId="6A7338D1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61579D8A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case(IMS34_C95){</w:t>
            </w:r>
          </w:p>
          <w:p w14:paraId="79439B62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pc_MultimediaTelephonyService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pc_MTSI_TIR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</w:t>
            </w:r>
            <w:proofErr w:type="gram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WLAN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1AD0027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B0D332A" w14:textId="017B8D46" w:rsid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Case</w:t>
            </w:r>
          </w:p>
          <w:p w14:paraId="68250DE7" w14:textId="716F0484" w:rsidR="00CD2D91" w:rsidRPr="0082383D" w:rsidRDefault="00CD2D91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099A94F9" w14:textId="261DAF9F" w:rsidR="004D1E4E" w:rsidRDefault="001768FE" w:rsidP="001768FE">
      <w:pPr>
        <w:tabs>
          <w:tab w:val="left" w:pos="919"/>
        </w:tabs>
        <w:rPr>
          <w:rFonts w:eastAsia="SimSun"/>
          <w:shd w:val="clear" w:color="auto" w:fill="FFFFFF"/>
        </w:rPr>
      </w:pPr>
      <w:bookmarkStart w:id="8" w:name="_Toc117256361"/>
      <w:r>
        <w:rPr>
          <w:rFonts w:eastAsia="SimSun"/>
          <w:shd w:val="clear" w:color="auto" w:fill="FFFFFF"/>
        </w:rPr>
        <w:tab/>
      </w:r>
    </w:p>
    <w:p w14:paraId="350CFAA2" w14:textId="06DC270F" w:rsidR="001768FE" w:rsidRPr="0082383D" w:rsidRDefault="001768FE" w:rsidP="001768F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E451FE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8FE" w:rsidRPr="00D268E5" w14:paraId="193A253A" w14:textId="77777777" w:rsidTr="009E309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E20E" w14:textId="77777777" w:rsidR="001768FE" w:rsidRDefault="001768FE" w:rsidP="009E30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49B34418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case (IMS34_C93) {</w:t>
            </w:r>
          </w:p>
          <w:p w14:paraId="7D483AC9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pc_MultimediaTelephonyService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pc_MTSI_OIR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</w:t>
            </w:r>
            <w:proofErr w:type="gram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WLAN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7042AB4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5E714A1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 (IMS34_C94) {</w:t>
            </w:r>
          </w:p>
          <w:p w14:paraId="1D0F4B24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pc_MultimediaTelephonyService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pc_MTSI_TIP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</w:t>
            </w:r>
            <w:proofErr w:type="gramStart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WLAN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  <w:proofErr w:type="gramEnd"/>
          </w:p>
          <w:p w14:paraId="6EC27812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35853C22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case (IMS34_C95) {</w:t>
            </w:r>
          </w:p>
          <w:p w14:paraId="5360A5EA" w14:textId="77777777" w:rsidR="00CB6D42" w:rsidRP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pc_MultimediaTelephonyService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pc_MTSI_TIR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pc_</w:t>
            </w:r>
            <w:proofErr w:type="gramStart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WLAN</w:t>
            </w:r>
            <w:proofErr w:type="spellEnd"/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D74B8DC" w14:textId="77777777" w:rsidR="00CB6D42" w:rsidRDefault="00CB6D42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6D4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1D4BBEC" w14:textId="03A509C7" w:rsidR="001768FE" w:rsidRPr="0082383D" w:rsidRDefault="001768FE" w:rsidP="00CB6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  <w:bookmarkEnd w:id="8"/>
    </w:tbl>
    <w:p w14:paraId="1C5647CB" w14:textId="77777777" w:rsidR="001768FE" w:rsidRDefault="001768FE" w:rsidP="001768FE">
      <w:pPr>
        <w:rPr>
          <w:rFonts w:eastAsia="SimSun"/>
          <w:shd w:val="clear" w:color="auto" w:fill="FFFFFF"/>
        </w:rPr>
      </w:pPr>
    </w:p>
    <w:sectPr w:rsidR="001768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F6C6C" w14:textId="77777777" w:rsidR="00CE176B" w:rsidRDefault="00CE176B">
      <w:r>
        <w:separator/>
      </w:r>
    </w:p>
  </w:endnote>
  <w:endnote w:type="continuationSeparator" w:id="0">
    <w:p w14:paraId="40B5754C" w14:textId="77777777" w:rsidR="00CE176B" w:rsidRDefault="00CE1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36F33" w14:textId="77777777" w:rsidR="00CE176B" w:rsidRDefault="00CE176B">
      <w:r>
        <w:separator/>
      </w:r>
    </w:p>
  </w:footnote>
  <w:footnote w:type="continuationSeparator" w:id="0">
    <w:p w14:paraId="25FCE017" w14:textId="77777777" w:rsidR="00CE176B" w:rsidRDefault="00CE1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4DF3"/>
    <w:multiLevelType w:val="multilevel"/>
    <w:tmpl w:val="6BB67D8A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34900"/>
    <w:multiLevelType w:val="multilevel"/>
    <w:tmpl w:val="9B0493F0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32AE684F"/>
    <w:multiLevelType w:val="hybridMultilevel"/>
    <w:tmpl w:val="6A00F634"/>
    <w:lvl w:ilvl="0" w:tplc="B462B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40A88"/>
    <w:multiLevelType w:val="hybridMultilevel"/>
    <w:tmpl w:val="C5444DA6"/>
    <w:lvl w:ilvl="0" w:tplc="4718F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80748"/>
    <w:multiLevelType w:val="hybridMultilevel"/>
    <w:tmpl w:val="C0F287FE"/>
    <w:lvl w:ilvl="0" w:tplc="3162DDF6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35704"/>
    <w:multiLevelType w:val="multilevel"/>
    <w:tmpl w:val="A3EC33F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9924B50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9638743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812610">
    <w:abstractNumId w:val="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06540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1662963">
    <w:abstractNumId w:val="8"/>
  </w:num>
  <w:num w:numId="5" w16cid:durableId="631253871">
    <w:abstractNumId w:val="9"/>
  </w:num>
  <w:num w:numId="6" w16cid:durableId="1495607362">
    <w:abstractNumId w:val="0"/>
  </w:num>
  <w:num w:numId="7" w16cid:durableId="2060015155">
    <w:abstractNumId w:val="5"/>
  </w:num>
  <w:num w:numId="8" w16cid:durableId="2069724408">
    <w:abstractNumId w:val="7"/>
  </w:num>
  <w:num w:numId="9" w16cid:durableId="923341158">
    <w:abstractNumId w:val="6"/>
  </w:num>
  <w:num w:numId="10" w16cid:durableId="545678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A0"/>
    <w:rsid w:val="0003453A"/>
    <w:rsid w:val="00052818"/>
    <w:rsid w:val="000549D2"/>
    <w:rsid w:val="00074E61"/>
    <w:rsid w:val="00090486"/>
    <w:rsid w:val="00093A59"/>
    <w:rsid w:val="00094667"/>
    <w:rsid w:val="000A143C"/>
    <w:rsid w:val="000A6394"/>
    <w:rsid w:val="000B482E"/>
    <w:rsid w:val="000B7FED"/>
    <w:rsid w:val="000C038A"/>
    <w:rsid w:val="000C6598"/>
    <w:rsid w:val="000D3D38"/>
    <w:rsid w:val="000D44B3"/>
    <w:rsid w:val="00113633"/>
    <w:rsid w:val="00117BD8"/>
    <w:rsid w:val="0012205D"/>
    <w:rsid w:val="001338B3"/>
    <w:rsid w:val="00136C71"/>
    <w:rsid w:val="00143B20"/>
    <w:rsid w:val="00144FD5"/>
    <w:rsid w:val="00145D43"/>
    <w:rsid w:val="0015602A"/>
    <w:rsid w:val="00167E40"/>
    <w:rsid w:val="00171BB0"/>
    <w:rsid w:val="00173A8B"/>
    <w:rsid w:val="0017445A"/>
    <w:rsid w:val="001768FE"/>
    <w:rsid w:val="00180535"/>
    <w:rsid w:val="001814FF"/>
    <w:rsid w:val="00191954"/>
    <w:rsid w:val="00192C46"/>
    <w:rsid w:val="00194550"/>
    <w:rsid w:val="00195F45"/>
    <w:rsid w:val="001963D5"/>
    <w:rsid w:val="001A08B3"/>
    <w:rsid w:val="001A2CA0"/>
    <w:rsid w:val="001A6147"/>
    <w:rsid w:val="001A7B60"/>
    <w:rsid w:val="001B14AF"/>
    <w:rsid w:val="001B52F0"/>
    <w:rsid w:val="001B7A65"/>
    <w:rsid w:val="001C3BE7"/>
    <w:rsid w:val="001D1CDD"/>
    <w:rsid w:val="001E3169"/>
    <w:rsid w:val="001E41F3"/>
    <w:rsid w:val="00213A18"/>
    <w:rsid w:val="0022713C"/>
    <w:rsid w:val="00234BE1"/>
    <w:rsid w:val="002427EF"/>
    <w:rsid w:val="0026004D"/>
    <w:rsid w:val="002640DD"/>
    <w:rsid w:val="00273665"/>
    <w:rsid w:val="00275D12"/>
    <w:rsid w:val="00280906"/>
    <w:rsid w:val="00281AEF"/>
    <w:rsid w:val="00284FEB"/>
    <w:rsid w:val="002860C4"/>
    <w:rsid w:val="002914EB"/>
    <w:rsid w:val="0029234F"/>
    <w:rsid w:val="002933BA"/>
    <w:rsid w:val="002950AA"/>
    <w:rsid w:val="002B4B5C"/>
    <w:rsid w:val="002B4F8B"/>
    <w:rsid w:val="002B5741"/>
    <w:rsid w:val="002D1DD7"/>
    <w:rsid w:val="002E43C7"/>
    <w:rsid w:val="002E472E"/>
    <w:rsid w:val="002F7D99"/>
    <w:rsid w:val="003000FD"/>
    <w:rsid w:val="00304653"/>
    <w:rsid w:val="00305409"/>
    <w:rsid w:val="0032422C"/>
    <w:rsid w:val="00326D19"/>
    <w:rsid w:val="00330D2E"/>
    <w:rsid w:val="003350D3"/>
    <w:rsid w:val="00344F4A"/>
    <w:rsid w:val="00351451"/>
    <w:rsid w:val="003609EF"/>
    <w:rsid w:val="0036231A"/>
    <w:rsid w:val="00370783"/>
    <w:rsid w:val="00374DD4"/>
    <w:rsid w:val="0037562D"/>
    <w:rsid w:val="00376628"/>
    <w:rsid w:val="00387357"/>
    <w:rsid w:val="00393BF0"/>
    <w:rsid w:val="003B38D4"/>
    <w:rsid w:val="003C0F9E"/>
    <w:rsid w:val="003C7C8D"/>
    <w:rsid w:val="003E1A36"/>
    <w:rsid w:val="003E1D3C"/>
    <w:rsid w:val="003E4491"/>
    <w:rsid w:val="00407B28"/>
    <w:rsid w:val="00410371"/>
    <w:rsid w:val="004138D7"/>
    <w:rsid w:val="00420254"/>
    <w:rsid w:val="004242F1"/>
    <w:rsid w:val="00450AEE"/>
    <w:rsid w:val="004622A4"/>
    <w:rsid w:val="00462C0B"/>
    <w:rsid w:val="004634D4"/>
    <w:rsid w:val="00465B1C"/>
    <w:rsid w:val="0046616F"/>
    <w:rsid w:val="00471C36"/>
    <w:rsid w:val="00472916"/>
    <w:rsid w:val="00481583"/>
    <w:rsid w:val="00485134"/>
    <w:rsid w:val="004A0FDA"/>
    <w:rsid w:val="004B3593"/>
    <w:rsid w:val="004B75B7"/>
    <w:rsid w:val="004C10DD"/>
    <w:rsid w:val="004C2B74"/>
    <w:rsid w:val="004C6606"/>
    <w:rsid w:val="004C6F5A"/>
    <w:rsid w:val="004D1E4E"/>
    <w:rsid w:val="004F1C80"/>
    <w:rsid w:val="00504822"/>
    <w:rsid w:val="0051580D"/>
    <w:rsid w:val="005233A8"/>
    <w:rsid w:val="00531E8E"/>
    <w:rsid w:val="00545571"/>
    <w:rsid w:val="00547111"/>
    <w:rsid w:val="00547AAD"/>
    <w:rsid w:val="00550D96"/>
    <w:rsid w:val="005620C3"/>
    <w:rsid w:val="0057460A"/>
    <w:rsid w:val="005766FF"/>
    <w:rsid w:val="00580A37"/>
    <w:rsid w:val="00590025"/>
    <w:rsid w:val="00592D74"/>
    <w:rsid w:val="00593CFC"/>
    <w:rsid w:val="005B39B8"/>
    <w:rsid w:val="005C0B67"/>
    <w:rsid w:val="005D0B1A"/>
    <w:rsid w:val="005D36CF"/>
    <w:rsid w:val="005E2C38"/>
    <w:rsid w:val="005E2C44"/>
    <w:rsid w:val="005F5A09"/>
    <w:rsid w:val="00621188"/>
    <w:rsid w:val="006257ED"/>
    <w:rsid w:val="00626BE3"/>
    <w:rsid w:val="00641BCB"/>
    <w:rsid w:val="00647150"/>
    <w:rsid w:val="00665C47"/>
    <w:rsid w:val="0067405A"/>
    <w:rsid w:val="0067630A"/>
    <w:rsid w:val="00695808"/>
    <w:rsid w:val="006A5678"/>
    <w:rsid w:val="006A6857"/>
    <w:rsid w:val="006B325F"/>
    <w:rsid w:val="006B46FB"/>
    <w:rsid w:val="006D092F"/>
    <w:rsid w:val="006D699F"/>
    <w:rsid w:val="006D730F"/>
    <w:rsid w:val="006E21FB"/>
    <w:rsid w:val="006F1A03"/>
    <w:rsid w:val="007156C9"/>
    <w:rsid w:val="007176FF"/>
    <w:rsid w:val="00733003"/>
    <w:rsid w:val="00741F34"/>
    <w:rsid w:val="00753EDF"/>
    <w:rsid w:val="00765292"/>
    <w:rsid w:val="00776AE3"/>
    <w:rsid w:val="00781FBA"/>
    <w:rsid w:val="00792342"/>
    <w:rsid w:val="0079343F"/>
    <w:rsid w:val="00796B94"/>
    <w:rsid w:val="007977A8"/>
    <w:rsid w:val="007A4B5A"/>
    <w:rsid w:val="007A4FD7"/>
    <w:rsid w:val="007B17D1"/>
    <w:rsid w:val="007B512A"/>
    <w:rsid w:val="007C2097"/>
    <w:rsid w:val="007D2B88"/>
    <w:rsid w:val="007D4002"/>
    <w:rsid w:val="007D6A07"/>
    <w:rsid w:val="007F7259"/>
    <w:rsid w:val="00802224"/>
    <w:rsid w:val="008040A8"/>
    <w:rsid w:val="008100A4"/>
    <w:rsid w:val="008279FA"/>
    <w:rsid w:val="00845FE3"/>
    <w:rsid w:val="00860572"/>
    <w:rsid w:val="008626E7"/>
    <w:rsid w:val="00870EE7"/>
    <w:rsid w:val="008711B5"/>
    <w:rsid w:val="008741E2"/>
    <w:rsid w:val="008863B9"/>
    <w:rsid w:val="008A45A6"/>
    <w:rsid w:val="008C3C09"/>
    <w:rsid w:val="008D5C32"/>
    <w:rsid w:val="008D786B"/>
    <w:rsid w:val="008E583C"/>
    <w:rsid w:val="008F2F2A"/>
    <w:rsid w:val="008F3789"/>
    <w:rsid w:val="008F686C"/>
    <w:rsid w:val="009148DE"/>
    <w:rsid w:val="00924FB4"/>
    <w:rsid w:val="009264AE"/>
    <w:rsid w:val="0093286E"/>
    <w:rsid w:val="00941E30"/>
    <w:rsid w:val="00944F72"/>
    <w:rsid w:val="00966D02"/>
    <w:rsid w:val="00967489"/>
    <w:rsid w:val="009777D9"/>
    <w:rsid w:val="00991B88"/>
    <w:rsid w:val="00993E96"/>
    <w:rsid w:val="009A5753"/>
    <w:rsid w:val="009A579D"/>
    <w:rsid w:val="009A6C20"/>
    <w:rsid w:val="009A7FFA"/>
    <w:rsid w:val="009D17A3"/>
    <w:rsid w:val="009D4D89"/>
    <w:rsid w:val="009E3297"/>
    <w:rsid w:val="009E6991"/>
    <w:rsid w:val="009F089C"/>
    <w:rsid w:val="009F64A8"/>
    <w:rsid w:val="009F734F"/>
    <w:rsid w:val="00A04A90"/>
    <w:rsid w:val="00A15A19"/>
    <w:rsid w:val="00A21BFF"/>
    <w:rsid w:val="00A22B0E"/>
    <w:rsid w:val="00A246B6"/>
    <w:rsid w:val="00A24B73"/>
    <w:rsid w:val="00A2716B"/>
    <w:rsid w:val="00A47E70"/>
    <w:rsid w:val="00A50CF0"/>
    <w:rsid w:val="00A5533C"/>
    <w:rsid w:val="00A61147"/>
    <w:rsid w:val="00A675B8"/>
    <w:rsid w:val="00A7671C"/>
    <w:rsid w:val="00A85FF5"/>
    <w:rsid w:val="00AA0021"/>
    <w:rsid w:val="00AA2CBC"/>
    <w:rsid w:val="00AA49F7"/>
    <w:rsid w:val="00AC5820"/>
    <w:rsid w:val="00AD0AFE"/>
    <w:rsid w:val="00AD1CD8"/>
    <w:rsid w:val="00AE6395"/>
    <w:rsid w:val="00AF517F"/>
    <w:rsid w:val="00B00356"/>
    <w:rsid w:val="00B00F82"/>
    <w:rsid w:val="00B11044"/>
    <w:rsid w:val="00B2333B"/>
    <w:rsid w:val="00B258BB"/>
    <w:rsid w:val="00B37F14"/>
    <w:rsid w:val="00B50B3E"/>
    <w:rsid w:val="00B65C56"/>
    <w:rsid w:val="00B67B97"/>
    <w:rsid w:val="00B70B0A"/>
    <w:rsid w:val="00B74293"/>
    <w:rsid w:val="00B85C9B"/>
    <w:rsid w:val="00B91ED9"/>
    <w:rsid w:val="00B923C7"/>
    <w:rsid w:val="00B93E1D"/>
    <w:rsid w:val="00B968C8"/>
    <w:rsid w:val="00B96E19"/>
    <w:rsid w:val="00BA3EC5"/>
    <w:rsid w:val="00BA51D9"/>
    <w:rsid w:val="00BA6BF5"/>
    <w:rsid w:val="00BB5DFC"/>
    <w:rsid w:val="00BC21C9"/>
    <w:rsid w:val="00BC21E5"/>
    <w:rsid w:val="00BC7028"/>
    <w:rsid w:val="00BD279D"/>
    <w:rsid w:val="00BD6BB8"/>
    <w:rsid w:val="00BE0A26"/>
    <w:rsid w:val="00BE13A1"/>
    <w:rsid w:val="00BE38C1"/>
    <w:rsid w:val="00BE3AE8"/>
    <w:rsid w:val="00BE4A8E"/>
    <w:rsid w:val="00BF38E7"/>
    <w:rsid w:val="00C062A7"/>
    <w:rsid w:val="00C263C9"/>
    <w:rsid w:val="00C37821"/>
    <w:rsid w:val="00C562D5"/>
    <w:rsid w:val="00C658B3"/>
    <w:rsid w:val="00C66BA2"/>
    <w:rsid w:val="00C72CED"/>
    <w:rsid w:val="00C81F82"/>
    <w:rsid w:val="00C95985"/>
    <w:rsid w:val="00C96ED2"/>
    <w:rsid w:val="00CA246B"/>
    <w:rsid w:val="00CB6D42"/>
    <w:rsid w:val="00CC457E"/>
    <w:rsid w:val="00CC5026"/>
    <w:rsid w:val="00CC68D0"/>
    <w:rsid w:val="00CD1BB5"/>
    <w:rsid w:val="00CD2D91"/>
    <w:rsid w:val="00CD7B1F"/>
    <w:rsid w:val="00CE176B"/>
    <w:rsid w:val="00CE6759"/>
    <w:rsid w:val="00CF350B"/>
    <w:rsid w:val="00CF5E80"/>
    <w:rsid w:val="00D00AAB"/>
    <w:rsid w:val="00D03F9A"/>
    <w:rsid w:val="00D05AD2"/>
    <w:rsid w:val="00D06D51"/>
    <w:rsid w:val="00D108C3"/>
    <w:rsid w:val="00D1129E"/>
    <w:rsid w:val="00D14603"/>
    <w:rsid w:val="00D14828"/>
    <w:rsid w:val="00D24991"/>
    <w:rsid w:val="00D25C43"/>
    <w:rsid w:val="00D40F20"/>
    <w:rsid w:val="00D50255"/>
    <w:rsid w:val="00D53FBF"/>
    <w:rsid w:val="00D66520"/>
    <w:rsid w:val="00D745FB"/>
    <w:rsid w:val="00DD3E2F"/>
    <w:rsid w:val="00DE34CF"/>
    <w:rsid w:val="00DE6AE1"/>
    <w:rsid w:val="00DF4B82"/>
    <w:rsid w:val="00E071C7"/>
    <w:rsid w:val="00E12675"/>
    <w:rsid w:val="00E13F3D"/>
    <w:rsid w:val="00E266CD"/>
    <w:rsid w:val="00E314C5"/>
    <w:rsid w:val="00E31DAF"/>
    <w:rsid w:val="00E3395F"/>
    <w:rsid w:val="00E34898"/>
    <w:rsid w:val="00E36B50"/>
    <w:rsid w:val="00E42609"/>
    <w:rsid w:val="00E65497"/>
    <w:rsid w:val="00E80BDB"/>
    <w:rsid w:val="00EB09B7"/>
    <w:rsid w:val="00EB3FCB"/>
    <w:rsid w:val="00EC0708"/>
    <w:rsid w:val="00EC7DDD"/>
    <w:rsid w:val="00EE346D"/>
    <w:rsid w:val="00EE7D7C"/>
    <w:rsid w:val="00F25D98"/>
    <w:rsid w:val="00F2783B"/>
    <w:rsid w:val="00F300FB"/>
    <w:rsid w:val="00F509A7"/>
    <w:rsid w:val="00F5350F"/>
    <w:rsid w:val="00F535E5"/>
    <w:rsid w:val="00F8492A"/>
    <w:rsid w:val="00FA0526"/>
    <w:rsid w:val="00FA4D14"/>
    <w:rsid w:val="00FA5015"/>
    <w:rsid w:val="00FA6FCC"/>
    <w:rsid w:val="00FB6386"/>
    <w:rsid w:val="00FC3A52"/>
    <w:rsid w:val="00FC6488"/>
    <w:rsid w:val="00FD5692"/>
    <w:rsid w:val="00FE06A1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8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614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43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E43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2E43C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2E43C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A5678"/>
    <w:pPr>
      <w:ind w:left="720"/>
      <w:contextualSpacing/>
    </w:pPr>
  </w:style>
  <w:style w:type="paragraph" w:styleId="Revision">
    <w:name w:val="Revision"/>
    <w:hidden/>
    <w:uiPriority w:val="99"/>
    <w:semiHidden/>
    <w:rsid w:val="00F535E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04653"/>
    <w:rPr>
      <w:i/>
      <w:iCs/>
    </w:rPr>
  </w:style>
  <w:style w:type="paragraph" w:styleId="Title">
    <w:name w:val="Title"/>
    <w:basedOn w:val="Normal"/>
    <w:next w:val="Normal"/>
    <w:link w:val="TitleChar"/>
    <w:qFormat/>
    <w:rsid w:val="003046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53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D7B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3</Pages>
  <Words>625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77</cp:revision>
  <cp:lastPrinted>1899-12-31T23:00:00Z</cp:lastPrinted>
  <dcterms:created xsi:type="dcterms:W3CDTF">2023-08-21T10:57:00Z</dcterms:created>
  <dcterms:modified xsi:type="dcterms:W3CDTF">2023-10-09T10:23:00Z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R5s230534</vt:lpwstr>
  </property>
  <property fmtid="{D5CDD505-2E9C-101B-9397-08002B2CF9AE}" pid="10" name="Spec#">
    <vt:lpwstr>36.523-3</vt:lpwstr>
  </property>
  <property fmtid="{D5CDD505-2E9C-101B-9397-08002B2CF9AE}" pid="11" name="Cr#">
    <vt:lpwstr>4747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Rel-17 Jun'23 partial baseline upgrade for LTE &amp; NB-IoT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Rel-18</vt:lpwstr>
  </property>
</Properties>
</file>