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2D5E5D94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272C27">
          <w:rPr>
            <w:b/>
            <w:i/>
            <w:noProof/>
            <w:sz w:val="28"/>
          </w:rPr>
          <w:t>3</w:t>
        </w:r>
        <w:r w:rsidR="00AC2713">
          <w:rPr>
            <w:b/>
            <w:i/>
            <w:noProof/>
            <w:sz w:val="28"/>
          </w:rPr>
          <w:t>0</w:t>
        </w:r>
        <w:r w:rsidR="00793A6E">
          <w:rPr>
            <w:b/>
            <w:i/>
            <w:noProof/>
            <w:sz w:val="28"/>
          </w:rPr>
          <w:t>73</w:t>
        </w:r>
        <w:r w:rsidR="00966C4B">
          <w:rPr>
            <w:b/>
            <w:i/>
            <w:noProof/>
            <w:sz w:val="28"/>
          </w:rPr>
          <w:t>5</w:t>
        </w:r>
      </w:fldSimple>
    </w:p>
    <w:p w14:paraId="210A5493" w14:textId="36EF72AA" w:rsidR="00745C21" w:rsidRDefault="00DA4CBE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DA4C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38.523-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7015F9" w:rsidR="001E41F3" w:rsidRPr="00410371" w:rsidRDefault="00D373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3093F">
              <w:rPr>
                <w:b/>
                <w:noProof/>
                <w:sz w:val="28"/>
              </w:rPr>
              <w:t>21</w:t>
            </w:r>
            <w:r w:rsidR="007868BF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51346B" w:rsidR="001E41F3" w:rsidRPr="00410371" w:rsidRDefault="00DA4C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B53EED">
                <w:rPr>
                  <w:b/>
                  <w:noProof/>
                  <w:sz w:val="28"/>
                </w:rPr>
                <w:t>8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9DE04A" w:rsidR="001E41F3" w:rsidRDefault="0003093F" w:rsidP="009C5B9C">
            <w:pPr>
              <w:pStyle w:val="CRCoverPage"/>
              <w:spacing w:after="0"/>
              <w:rPr>
                <w:noProof/>
              </w:rPr>
            </w:pPr>
            <w:r w:rsidRPr="0003093F">
              <w:t xml:space="preserve">Correction for </w:t>
            </w:r>
            <w:proofErr w:type="spellStart"/>
            <w:r w:rsidR="003B66EF" w:rsidRPr="003B66EF">
              <w:t>altstep</w:t>
            </w:r>
            <w:proofErr w:type="spellEnd"/>
            <w:r w:rsidR="003B66EF" w:rsidRPr="003B66EF">
              <w:t xml:space="preserve"> </w:t>
            </w:r>
            <w:proofErr w:type="spellStart"/>
            <w:r w:rsidR="003B66EF" w:rsidRPr="003B66EF">
              <w:t>a_NR_RacingCond_AwaitRrcMessageAndTwoSysInd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525A32" w:rsidR="001E41F3" w:rsidRDefault="00B53EED" w:rsidP="00975DEC">
            <w:pPr>
              <w:pStyle w:val="CRCoverPage"/>
              <w:spacing w:after="0"/>
              <w:ind w:left="100"/>
              <w:rPr>
                <w:noProof/>
              </w:rPr>
            </w:pPr>
            <w:r w:rsidRPr="00B53EED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47F80E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252D0D">
              <w:rPr>
                <w:noProof/>
              </w:rPr>
              <w:t>0</w:t>
            </w:r>
            <w:r w:rsidR="009438C6">
              <w:rPr>
                <w:noProof/>
              </w:rPr>
              <w:t>9-</w:t>
            </w:r>
            <w:r w:rsidR="00C71168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DA4C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8CC30A" w14:textId="32A4BDB4" w:rsidR="00DA4CBE" w:rsidRDefault="00DA4CBE" w:rsidP="00DA4C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altstep a</w:t>
            </w:r>
            <w:r w:rsidRPr="001904EA">
              <w:rPr>
                <w:rFonts w:cs="Arial"/>
              </w:rPr>
              <w:t>_</w:t>
            </w:r>
            <w:proofErr w:type="spellStart"/>
            <w:r w:rsidRPr="001904EA">
              <w:rPr>
                <w:rFonts w:cs="Arial"/>
              </w:rPr>
              <w:t>NR_RacingCond_</w:t>
            </w:r>
            <w:proofErr w:type="gramStart"/>
            <w:r w:rsidRPr="001904EA">
              <w:rPr>
                <w:rFonts w:cs="Arial"/>
              </w:rPr>
              <w:t>AwaitRrcMessageAndTwoSysInd</w:t>
            </w:r>
            <w:proofErr w:type="spellEnd"/>
            <w:r>
              <w:rPr>
                <w:noProof/>
              </w:rPr>
              <w:t xml:space="preserve"> ,</w:t>
            </w:r>
            <w:proofErr w:type="gramEnd"/>
            <w:r>
              <w:rPr>
                <w:noProof/>
              </w:rPr>
              <w:t xml:space="preserve"> the check for received SYSTEM_IND1 is using variable p_SysIndByRef2 </w:t>
            </w:r>
          </w:p>
          <w:p w14:paraId="708AA7DE" w14:textId="48488AF2" w:rsidR="00DD6C67" w:rsidRPr="00256E59" w:rsidRDefault="00DD6C67" w:rsidP="00DA4CBE">
            <w:pPr>
              <w:pStyle w:val="CRCoverPage"/>
              <w:spacing w:after="0"/>
              <w:rPr>
                <w:noProof/>
              </w:rPr>
            </w:pPr>
          </w:p>
        </w:tc>
      </w:tr>
      <w:tr w:rsidR="00DD6C6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446D06C0" w:rsidR="00DD6C67" w:rsidRPr="00256E59" w:rsidRDefault="00DD6C67" w:rsidP="00DD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875C64" w:rsidR="00DD6C67" w:rsidRPr="00256E59" w:rsidRDefault="00DA4CBE" w:rsidP="00DD6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check for “RRC message and/or SYSTEM_IND1 has not been received yet”</w:t>
            </w:r>
          </w:p>
        </w:tc>
      </w:tr>
      <w:tr w:rsidR="00DD6C6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D6C67" w:rsidRDefault="00DD6C67" w:rsidP="00DD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9B90A5" w:rsidR="00DD6C67" w:rsidRDefault="00DD6C67" w:rsidP="00DD6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DD6C67" w14:paraId="034AF533" w14:textId="77777777" w:rsidTr="00547111">
        <w:tc>
          <w:tcPr>
            <w:tcW w:w="2694" w:type="dxa"/>
            <w:gridSpan w:val="2"/>
          </w:tcPr>
          <w:p w14:paraId="39D9EB5B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D6C67" w:rsidRDefault="00DD6C67" w:rsidP="00DD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7609A2" w:rsidR="00DD6C67" w:rsidRPr="00E02E82" w:rsidRDefault="0064099C" w:rsidP="00DD6C6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e.g. </w:t>
            </w:r>
            <w:r w:rsidR="00B53EED">
              <w:rPr>
                <w:noProof/>
              </w:rPr>
              <w:t>7.1.1.1.17</w:t>
            </w:r>
            <w:r w:rsidR="00DA4CBE">
              <w:rPr>
                <w:noProof/>
              </w:rPr>
              <w:t>.NR5GC</w:t>
            </w:r>
          </w:p>
        </w:tc>
      </w:tr>
      <w:tr w:rsidR="00DD6C6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D6C67" w:rsidRDefault="00DD6C67" w:rsidP="00DD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D6C67" w:rsidRDefault="00DD6C67" w:rsidP="00DD6C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D6C67" w:rsidRDefault="00DD6C67" w:rsidP="00DD6C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6C6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D6C67" w:rsidRDefault="00DD6C67" w:rsidP="00DD6C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D6C67" w:rsidRDefault="00DD6C67" w:rsidP="00DD6C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6C6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0E2C16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F3B908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D6C67" w:rsidRDefault="00DD6C67" w:rsidP="00DD6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D6C67" w:rsidRDefault="00DD6C67" w:rsidP="00DD6C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6C6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D6C67" w:rsidRDefault="00DD6C67" w:rsidP="00DD6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D6C67" w:rsidRDefault="00DD6C67" w:rsidP="00DD6C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6C6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D6C67" w:rsidRDefault="00DD6C67" w:rsidP="00DD6C67">
            <w:pPr>
              <w:pStyle w:val="CRCoverPage"/>
              <w:spacing w:after="0"/>
              <w:rPr>
                <w:noProof/>
              </w:rPr>
            </w:pPr>
          </w:p>
        </w:tc>
      </w:tr>
      <w:tr w:rsidR="00DD6C6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D6C67" w:rsidRDefault="00DD6C67" w:rsidP="00DD6C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6C6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6C67" w:rsidRPr="008863B9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6C67" w:rsidRPr="008863B9" w:rsidRDefault="00DD6C67" w:rsidP="00DD6C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6C6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D6C67" w:rsidRDefault="00DD6C67" w:rsidP="00DD6C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62422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3B9C8B3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C07CA3">
        <w:rPr>
          <w:rFonts w:cs="Arial"/>
          <w:lang w:eastAsia="ja-JP"/>
        </w:rPr>
        <w:t>37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required</w:t>
      </w:r>
      <w:bookmarkEnd w:id="4"/>
      <w:bookmarkEnd w:id="5"/>
      <w:bookmarkEnd w:id="6"/>
      <w:proofErr w:type="gramEnd"/>
    </w:p>
    <w:p w14:paraId="358C0D5E" w14:textId="77777777" w:rsidR="000D4A33" w:rsidRDefault="000D4A33" w:rsidP="000D4A33"/>
    <w:p w14:paraId="66E9787E" w14:textId="77777777" w:rsidR="001904EA" w:rsidRDefault="001904EA" w:rsidP="001904EA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54888063"/>
      <w:bookmarkStart w:id="8" w:name="_Toc100131355"/>
      <w:bookmarkStart w:id="9" w:name="_Toc122434493"/>
      <w:bookmarkStart w:id="10" w:name="_Toc295288970"/>
      <w:bookmarkStart w:id="11" w:name="_Toc325725665"/>
      <w:r>
        <w:rPr>
          <w:b/>
          <w:lang w:val="pt-BR"/>
        </w:rPr>
        <w:t>Change 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904EA" w14:paraId="4D14B939" w14:textId="77777777" w:rsidTr="00226D6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056FC" w14:textId="77777777" w:rsidR="001904EA" w:rsidRPr="003C0071" w:rsidRDefault="001904EA" w:rsidP="00226D65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D9E3" w14:textId="45D811F4" w:rsidR="001904EA" w:rsidRPr="003C0071" w:rsidRDefault="001904EA" w:rsidP="00226D65">
            <w:pPr>
              <w:spacing w:after="0"/>
              <w:rPr>
                <w:rFonts w:ascii="Arial" w:hAnsi="Arial" w:cs="Arial"/>
              </w:rPr>
            </w:pPr>
            <w:proofErr w:type="spellStart"/>
            <w:r w:rsidRPr="001904EA">
              <w:rPr>
                <w:rFonts w:ascii="Arial" w:hAnsi="Arial" w:cs="Arial"/>
              </w:rPr>
              <w:t>altstep</w:t>
            </w:r>
            <w:proofErr w:type="spellEnd"/>
            <w:r w:rsidRPr="001904EA">
              <w:rPr>
                <w:rFonts w:ascii="Arial" w:hAnsi="Arial" w:cs="Arial"/>
              </w:rPr>
              <w:t xml:space="preserve"> </w:t>
            </w:r>
            <w:proofErr w:type="spellStart"/>
            <w:r w:rsidRPr="001904EA">
              <w:rPr>
                <w:rFonts w:ascii="Arial" w:hAnsi="Arial" w:cs="Arial"/>
              </w:rPr>
              <w:t>a_NR_RacingCond_AwaitRrcMessageAndTwoSysInd</w:t>
            </w:r>
            <w:proofErr w:type="spellEnd"/>
          </w:p>
        </w:tc>
      </w:tr>
      <w:tr w:rsidR="001904EA" w14:paraId="79806C24" w14:textId="77777777" w:rsidTr="00226D6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29ECB" w14:textId="77777777" w:rsidR="001904EA" w:rsidRDefault="001904EA" w:rsidP="00226D6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987A" w14:textId="6CAB7B33" w:rsidR="001904EA" w:rsidRPr="004127A6" w:rsidRDefault="00DA4CBE" w:rsidP="00226D65">
            <w:pPr>
              <w:pStyle w:val="TH"/>
              <w:jc w:val="left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</w:rPr>
              <w:t xml:space="preserve">Check for received SYSTEM_IND1 is using variable </w:t>
            </w:r>
            <w:r w:rsidRPr="00DA4CBE">
              <w:rPr>
                <w:rFonts w:ascii="Courier New" w:hAnsi="Courier New" w:cs="Courier New"/>
                <w:bCs/>
                <w:lang w:eastAsia="de-DE"/>
              </w:rPr>
              <w:t>p_SysIndByRef2</w:t>
            </w:r>
            <w:r w:rsidR="001904EA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</w:p>
        </w:tc>
      </w:tr>
      <w:tr w:rsidR="001904EA" w14:paraId="3DBE80D4" w14:textId="77777777" w:rsidTr="00226D6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1899A" w14:textId="77777777" w:rsidR="001904EA" w:rsidRDefault="001904EA" w:rsidP="00226D6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C1C4" w14:textId="0027D6E9" w:rsidR="001904EA" w:rsidRDefault="00DA4CBE" w:rsidP="00226D65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Correct check for “</w:t>
            </w:r>
            <w:r w:rsidRPr="00DA4CBE">
              <w:rPr>
                <w:noProof/>
                <w:lang w:val="en-SG"/>
              </w:rPr>
              <w:t>RRC message and/or SYSTEM_IND1 has not been received yet</w:t>
            </w:r>
            <w:r>
              <w:rPr>
                <w:noProof/>
                <w:lang w:val="en-SG"/>
              </w:rPr>
              <w:t>”</w:t>
            </w:r>
          </w:p>
        </w:tc>
      </w:tr>
      <w:tr w:rsidR="001904EA" w14:paraId="64F23960" w14:textId="77777777" w:rsidTr="00226D6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0BF9" w14:textId="77777777" w:rsidR="001904EA" w:rsidRDefault="001904EA" w:rsidP="00226D6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29D2" w14:textId="77777777" w:rsidR="001904EA" w:rsidRDefault="001904EA" w:rsidP="00226D65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NR</w:t>
            </w:r>
            <w:r w:rsidRPr="004127A6">
              <w:rPr>
                <w:rFonts w:ascii="Arial" w:hAnsi="Arial" w:cs="Arial"/>
                <w:noProof/>
              </w:rPr>
              <w:t>_</w:t>
            </w:r>
            <w:r>
              <w:rPr>
                <w:rFonts w:ascii="Arial" w:hAnsi="Arial" w:cs="Arial"/>
                <w:noProof/>
              </w:rPr>
              <w:t>Timing.ttcn</w:t>
            </w:r>
          </w:p>
        </w:tc>
      </w:tr>
      <w:tr w:rsidR="001904EA" w14:paraId="691E7D53" w14:textId="77777777" w:rsidTr="00226D6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FFAC8" w14:textId="77777777" w:rsidR="001904EA" w:rsidRDefault="001904EA" w:rsidP="00226D6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9B82" w14:textId="77777777" w:rsidR="001904EA" w:rsidRPr="0073704E" w:rsidRDefault="001904EA" w:rsidP="00226D65">
            <w:pPr>
              <w:rPr>
                <w:rFonts w:ascii="Arial" w:hAnsi="Arial"/>
                <w:highlight w:val="red"/>
              </w:rPr>
            </w:pPr>
          </w:p>
        </w:tc>
      </w:tr>
    </w:tbl>
    <w:p w14:paraId="51BAD4B5" w14:textId="77777777" w:rsidR="001904EA" w:rsidRDefault="001904EA" w:rsidP="001904EA">
      <w:pPr>
        <w:spacing w:after="0"/>
        <w:rPr>
          <w:rFonts w:ascii="Arial" w:hAnsi="Arial"/>
          <w:b/>
          <w:sz w:val="32"/>
          <w:lang w:val="pt-BR"/>
        </w:rPr>
      </w:pPr>
      <w:bookmarkStart w:id="12" w:name="_Toc54888064"/>
    </w:p>
    <w:p w14:paraId="077F11C1" w14:textId="77777777" w:rsidR="001904EA" w:rsidRDefault="001904EA" w:rsidP="001904EA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904EA" w14:paraId="67BD4CFF" w14:textId="77777777" w:rsidTr="00226D6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BF1A" w14:textId="77777777" w:rsidR="001904EA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62825CF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altstep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a_NR_RacingCond_</w:t>
            </w:r>
            <w:proofErr w:type="gramStart"/>
            <w:r w:rsidRPr="0063303B">
              <w:rPr>
                <w:rFonts w:ascii="Courier New" w:hAnsi="Courier New" w:cs="Courier New"/>
                <w:bCs/>
                <w:lang w:eastAsia="de-DE"/>
              </w:rPr>
              <w:t>AwaitRrcMessageAndTwoSysInd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proofErr w:type="gramEnd"/>
            <w:r w:rsidRPr="0063303B">
              <w:rPr>
                <w:rFonts w:ascii="Courier New" w:hAnsi="Courier New" w:cs="Courier New"/>
                <w:bCs/>
                <w:lang w:eastAsia="de-DE"/>
              </w:rPr>
              <w:t>NR_CellId_Type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p_NR_CellId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4D3F361D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RacingCond_ExpectedSequence_Type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p_ExpectedSequence,</w:t>
            </w:r>
          </w:p>
          <w:p w14:paraId="0D0BCE0E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inout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template (omit) NR_SRB_COMMON_IND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p_SrbIndByRef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18ECA88F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inout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template (omit) NR_SYSTEM_IND p_SysIndByRef1,</w:t>
            </w:r>
          </w:p>
          <w:p w14:paraId="4A0B35A3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inout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template (omit) NR_SYSTEM_IND p_SysIndByRef2,</w:t>
            </w:r>
          </w:p>
          <w:p w14:paraId="2B159731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template (present) NR_SRB_COMMON_IND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p_</w:t>
            </w:r>
            <w:proofErr w:type="gramStart"/>
            <w:r w:rsidRPr="0063303B">
              <w:rPr>
                <w:rFonts w:ascii="Courier New" w:hAnsi="Courier New" w:cs="Courier New"/>
                <w:bCs/>
                <w:lang w:eastAsia="de-DE"/>
              </w:rPr>
              <w:t>ExpectedSrbInd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car_NR_SRB_IND_Any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7655F8A2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template (present) NR_SYSTEM_IND p_ExpectedSysInd</w:t>
            </w:r>
            <w:proofErr w:type="gramStart"/>
            <w:r w:rsidRPr="0063303B">
              <w:rPr>
                <w:rFonts w:ascii="Courier New" w:hAnsi="Courier New" w:cs="Courier New"/>
                <w:bCs/>
                <w:lang w:eastAsia="de-DE"/>
              </w:rPr>
              <w:t>1 :</w:t>
            </w:r>
            <w:proofErr w:type="gram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car_NR_SYSTEM_IND_Any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5B3043C7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template (present) NR_SYSTEM_IND p_ExpectedSysInd</w:t>
            </w:r>
            <w:proofErr w:type="gramStart"/>
            <w:r w:rsidRPr="0063303B">
              <w:rPr>
                <w:rFonts w:ascii="Courier New" w:hAnsi="Courier New" w:cs="Courier New"/>
                <w:bCs/>
                <w:lang w:eastAsia="de-DE"/>
              </w:rPr>
              <w:t>2 :</w:t>
            </w:r>
            <w:proofErr w:type="gram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car_NR_SYSTEM_IND_Any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>)</w:t>
            </w:r>
          </w:p>
          <w:p w14:paraId="65A51CE8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runs on NR_BASE_PTC</w:t>
            </w:r>
          </w:p>
          <w:p w14:paraId="0A52D48A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  <w:proofErr w:type="gramStart"/>
            <w:r w:rsidRPr="0063303B">
              <w:rPr>
                <w:rFonts w:ascii="Courier New" w:hAnsi="Courier New" w:cs="Courier New"/>
                <w:bCs/>
                <w:lang w:eastAsia="de-DE"/>
              </w:rPr>
              <w:t>{ /</w:t>
            </w:r>
            <w:proofErr w:type="gram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* note: since this is an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altstep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'interleave' cannot be used */</w:t>
            </w:r>
          </w:p>
          <w:p w14:paraId="26B066F6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/* note: since the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altstep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uses repeat to receive the second message the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altstep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is left and re-entered again</w:t>
            </w:r>
          </w:p>
          <w:p w14:paraId="586AA104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*       =&gt; local variables are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uninitialised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; the only way to store information of subsequent messages is by the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inout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parameters</w:t>
            </w:r>
          </w:p>
          <w:p w14:paraId="0DAFF265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*       </w:t>
            </w:r>
            <w:proofErr w:type="gramStart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(</w:t>
            </w:r>
            <w:proofErr w:type="gramEnd"/>
            <w:r w:rsidRPr="0063303B">
              <w:rPr>
                <w:rFonts w:ascii="Courier New" w:hAnsi="Courier New" w:cs="Courier New"/>
                <w:bCs/>
                <w:lang w:eastAsia="de-DE"/>
              </w:rPr>
              <w:t>which for that reason have to be "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inout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>"; "out" would not work */</w:t>
            </w:r>
          </w:p>
          <w:p w14:paraId="31F2BB4C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var NR_SRB_COMMON_IND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v_SRB_COMMON_</w:t>
            </w:r>
            <w:proofErr w:type="gramStart"/>
            <w:r w:rsidRPr="0063303B">
              <w:rPr>
                <w:rFonts w:ascii="Courier New" w:hAnsi="Courier New" w:cs="Courier New"/>
                <w:bCs/>
                <w:lang w:eastAsia="de-DE"/>
              </w:rPr>
              <w:t>IND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>;</w:t>
            </w:r>
            <w:proofErr w:type="gramEnd"/>
          </w:p>
          <w:p w14:paraId="48082BB3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var NR_SYSTEM_IND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v_SYSTEM_</w:t>
            </w:r>
            <w:proofErr w:type="gramStart"/>
            <w:r w:rsidRPr="0063303B">
              <w:rPr>
                <w:rFonts w:ascii="Courier New" w:hAnsi="Courier New" w:cs="Courier New"/>
                <w:bCs/>
                <w:lang w:eastAsia="de-DE"/>
              </w:rPr>
              <w:t>IND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>;</w:t>
            </w:r>
            <w:proofErr w:type="gramEnd"/>
          </w:p>
          <w:p w14:paraId="7C814ABD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SubFrameTiming_Type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v_Timing_</w:t>
            </w:r>
            <w:proofErr w:type="gramStart"/>
            <w:r w:rsidRPr="0063303B">
              <w:rPr>
                <w:rFonts w:ascii="Courier New" w:hAnsi="Courier New" w:cs="Courier New"/>
                <w:bCs/>
                <w:lang w:eastAsia="de-DE"/>
              </w:rPr>
              <w:t>SysInd1;</w:t>
            </w:r>
            <w:proofErr w:type="gramEnd"/>
          </w:p>
          <w:p w14:paraId="071D3744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SubFrameTiming_Type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v_Timing_</w:t>
            </w:r>
            <w:proofErr w:type="gramStart"/>
            <w:r w:rsidRPr="0063303B">
              <w:rPr>
                <w:rFonts w:ascii="Courier New" w:hAnsi="Courier New" w:cs="Courier New"/>
                <w:bCs/>
                <w:lang w:eastAsia="de-DE"/>
              </w:rPr>
              <w:t>SysInd2;</w:t>
            </w:r>
            <w:proofErr w:type="gramEnd"/>
          </w:p>
          <w:p w14:paraId="06DDCFE6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SubFrameTiming_Type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v_Timing_</w:t>
            </w:r>
            <w:proofErr w:type="gramStart"/>
            <w:r w:rsidRPr="0063303B">
              <w:rPr>
                <w:rFonts w:ascii="Courier New" w:hAnsi="Courier New" w:cs="Courier New"/>
                <w:bCs/>
                <w:lang w:eastAsia="de-DE"/>
              </w:rPr>
              <w:t>SrbInd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>;</w:t>
            </w:r>
            <w:proofErr w:type="gramEnd"/>
          </w:p>
          <w:p w14:paraId="067D53C5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1035C4D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[not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isvalue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p_SrbIndByRef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)]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SRB.receive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(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p_ExpectedSrbInd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) -&gt; value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v_SRB_COMMON_IND</w:t>
            </w:r>
            <w:proofErr w:type="spellEnd"/>
          </w:p>
          <w:p w14:paraId="48F89E22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{</w:t>
            </w:r>
          </w:p>
          <w:p w14:paraId="04D765FB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p_</w:t>
            </w:r>
            <w:proofErr w:type="gramStart"/>
            <w:r w:rsidRPr="0063303B">
              <w:rPr>
                <w:rFonts w:ascii="Courier New" w:hAnsi="Courier New" w:cs="Courier New"/>
                <w:bCs/>
                <w:lang w:eastAsia="de-DE"/>
              </w:rPr>
              <w:t>SrbIndByRef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v_SRB_COMMON_IND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567009AD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if (not (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isvalue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(p_SysIndByRef1) and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isvalue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>(p_SysIndByRef2))) {// both SYSTEM_INDs not been received yet</w:t>
            </w:r>
          </w:p>
          <w:p w14:paraId="2330143B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</w:t>
            </w:r>
            <w:proofErr w:type="gramStart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repeat;   </w:t>
            </w:r>
            <w:proofErr w:type="gram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// =&gt; wait for SYSTEM_IND1 and/or 2</w:t>
            </w:r>
          </w:p>
          <w:p w14:paraId="0684E1DF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} else {</w:t>
            </w:r>
          </w:p>
          <w:p w14:paraId="32D9D199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v_Timing_</w:t>
            </w:r>
            <w:proofErr w:type="gramStart"/>
            <w:r w:rsidRPr="0063303B">
              <w:rPr>
                <w:rFonts w:ascii="Courier New" w:hAnsi="Courier New" w:cs="Courier New"/>
                <w:bCs/>
                <w:lang w:eastAsia="de-DE"/>
              </w:rPr>
              <w:t>SrbInd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valueof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p_SrbIndByRef.Common.TimingInfo.SubFrame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694AAD27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v_Timing_SysInd</w:t>
            </w:r>
            <w:proofErr w:type="gramStart"/>
            <w:r w:rsidRPr="0063303B">
              <w:rPr>
                <w:rFonts w:ascii="Courier New" w:hAnsi="Courier New" w:cs="Courier New"/>
                <w:bCs/>
                <w:lang w:eastAsia="de-DE"/>
              </w:rPr>
              <w:t>1 :</w:t>
            </w:r>
            <w:proofErr w:type="gram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valueof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>(p_SysIndByRef1.Common.TimingInfo.SubFrame);</w:t>
            </w:r>
          </w:p>
          <w:p w14:paraId="70E19173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v_Timing_SysInd</w:t>
            </w:r>
            <w:proofErr w:type="gramStart"/>
            <w:r w:rsidRPr="0063303B">
              <w:rPr>
                <w:rFonts w:ascii="Courier New" w:hAnsi="Courier New" w:cs="Courier New"/>
                <w:bCs/>
                <w:lang w:eastAsia="de-DE"/>
              </w:rPr>
              <w:t>2 :</w:t>
            </w:r>
            <w:proofErr w:type="gram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valueof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>(p_SysIndByRef2.Common.TimingInfo.SubFrame);</w:t>
            </w:r>
          </w:p>
          <w:p w14:paraId="1895D247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fl_NR_RacingCond_</w:t>
            </w:r>
            <w:proofErr w:type="gramStart"/>
            <w:r w:rsidRPr="0063303B">
              <w:rPr>
                <w:rFonts w:ascii="Courier New" w:hAnsi="Courier New" w:cs="Courier New"/>
                <w:bCs/>
                <w:lang w:eastAsia="de-DE"/>
              </w:rPr>
              <w:t>CheckSequence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proofErr w:type="gramEnd"/>
            <w:r w:rsidRPr="0063303B">
              <w:rPr>
                <w:rFonts w:ascii="Courier New" w:hAnsi="Courier New" w:cs="Courier New"/>
                <w:bCs/>
                <w:lang w:eastAsia="de-DE"/>
              </w:rPr>
              <w:t>p_NR_CellId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p_ExpectedSequence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v_Timing_SrbInd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>, v_Timing_SysInd1, v_Timing_SysInd2);</w:t>
            </w:r>
          </w:p>
          <w:p w14:paraId="46B0BE0B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}</w:t>
            </w:r>
          </w:p>
          <w:p w14:paraId="05777415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52ACF310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[not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isvalue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(p_SysIndByRef1)]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SYSIND.receive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(p_ExpectedSysInd1) -&gt; value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v_SYSTEM_IND</w:t>
            </w:r>
            <w:proofErr w:type="spellEnd"/>
          </w:p>
          <w:p w14:paraId="4FF597CF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{</w:t>
            </w:r>
          </w:p>
          <w:p w14:paraId="1BCDC8BA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p_SysIndByRef</w:t>
            </w:r>
            <w:proofErr w:type="gramStart"/>
            <w:r w:rsidRPr="0063303B">
              <w:rPr>
                <w:rFonts w:ascii="Courier New" w:hAnsi="Courier New" w:cs="Courier New"/>
                <w:bCs/>
                <w:lang w:eastAsia="de-DE"/>
              </w:rPr>
              <w:t>1 :</w:t>
            </w:r>
            <w:proofErr w:type="gram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v_SYSTEM_IND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409A49F5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if (not (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isvalue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p_SrbIndByRef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) and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isvalue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(p_SysIndByRef2))) </w:t>
            </w:r>
            <w:proofErr w:type="gramStart"/>
            <w:r w:rsidRPr="0063303B">
              <w:rPr>
                <w:rFonts w:ascii="Courier New" w:hAnsi="Courier New" w:cs="Courier New"/>
                <w:bCs/>
                <w:lang w:eastAsia="de-DE"/>
              </w:rPr>
              <w:t>{ /</w:t>
            </w:r>
            <w:proofErr w:type="gramEnd"/>
            <w:r w:rsidRPr="0063303B">
              <w:rPr>
                <w:rFonts w:ascii="Courier New" w:hAnsi="Courier New" w:cs="Courier New"/>
                <w:bCs/>
                <w:lang w:eastAsia="de-DE"/>
              </w:rPr>
              <w:t>/ RRC message and/or SYSTEM_IND2 has not been received yet</w:t>
            </w:r>
          </w:p>
          <w:p w14:paraId="7A14134B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</w:t>
            </w:r>
            <w:proofErr w:type="gramStart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repeat;   </w:t>
            </w:r>
            <w:proofErr w:type="gram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// =&gt; wait for RRC PDU and/or SYSTEM_IND2</w:t>
            </w:r>
          </w:p>
          <w:p w14:paraId="6F351589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} else {</w:t>
            </w:r>
          </w:p>
          <w:p w14:paraId="62881B2F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v_Timing_</w:t>
            </w:r>
            <w:proofErr w:type="gramStart"/>
            <w:r w:rsidRPr="0063303B">
              <w:rPr>
                <w:rFonts w:ascii="Courier New" w:hAnsi="Courier New" w:cs="Courier New"/>
                <w:bCs/>
                <w:lang w:eastAsia="de-DE"/>
              </w:rPr>
              <w:t>SrbInd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valueof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p_SrbIndByRef.Common.TimingInfo.SubFrame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1A87C201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v_Timing_SysInd</w:t>
            </w:r>
            <w:proofErr w:type="gramStart"/>
            <w:r w:rsidRPr="0063303B">
              <w:rPr>
                <w:rFonts w:ascii="Courier New" w:hAnsi="Courier New" w:cs="Courier New"/>
                <w:bCs/>
                <w:lang w:eastAsia="de-DE"/>
              </w:rPr>
              <w:t>1 :</w:t>
            </w:r>
            <w:proofErr w:type="gram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valueof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>(p_SysIndByRef1.Common.TimingInfo.SubFrame);</w:t>
            </w:r>
          </w:p>
          <w:p w14:paraId="652A515D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v_Timing_SysInd</w:t>
            </w:r>
            <w:proofErr w:type="gramStart"/>
            <w:r w:rsidRPr="0063303B">
              <w:rPr>
                <w:rFonts w:ascii="Courier New" w:hAnsi="Courier New" w:cs="Courier New"/>
                <w:bCs/>
                <w:lang w:eastAsia="de-DE"/>
              </w:rPr>
              <w:t>2 :</w:t>
            </w:r>
            <w:proofErr w:type="gram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valueof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>(p_SysIndByRef2.Common.TimingInfo.SubFrame);</w:t>
            </w:r>
          </w:p>
          <w:p w14:paraId="2380550C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fl_NR_RacingCond_</w:t>
            </w:r>
            <w:proofErr w:type="gramStart"/>
            <w:r w:rsidRPr="0063303B">
              <w:rPr>
                <w:rFonts w:ascii="Courier New" w:hAnsi="Courier New" w:cs="Courier New"/>
                <w:bCs/>
                <w:lang w:eastAsia="de-DE"/>
              </w:rPr>
              <w:t>CheckSequence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proofErr w:type="gramEnd"/>
            <w:r w:rsidRPr="0063303B">
              <w:rPr>
                <w:rFonts w:ascii="Courier New" w:hAnsi="Courier New" w:cs="Courier New"/>
                <w:bCs/>
                <w:lang w:eastAsia="de-DE"/>
              </w:rPr>
              <w:t>p_NR_CellId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p_ExpectedSequence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v_Timing_SrbInd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>, v_Timing_SysInd1, v_Timing_SysInd2);</w:t>
            </w:r>
          </w:p>
          <w:p w14:paraId="0D4B754B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}</w:t>
            </w:r>
          </w:p>
          <w:p w14:paraId="22DF801C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73427F0C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[not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isvalue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(p_SysIndByRef2)]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SYSIND.receive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(p_ExpectedSysInd2) -&gt; value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v_SYSTEM_IND</w:t>
            </w:r>
            <w:proofErr w:type="spellEnd"/>
          </w:p>
          <w:p w14:paraId="5910D722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{</w:t>
            </w:r>
          </w:p>
          <w:p w14:paraId="761A2337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p_SysIndByRef</w:t>
            </w:r>
            <w:proofErr w:type="gramStart"/>
            <w:r w:rsidRPr="0063303B">
              <w:rPr>
                <w:rFonts w:ascii="Courier New" w:hAnsi="Courier New" w:cs="Courier New"/>
                <w:bCs/>
                <w:lang w:eastAsia="de-DE"/>
              </w:rPr>
              <w:t>2 :</w:t>
            </w:r>
            <w:proofErr w:type="gram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v_SYSTEM_IND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63C5FC73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if (not (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isvalue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p_SrbIndByRef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) and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isvalue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>(</w:t>
            </w:r>
            <w:r w:rsidRPr="0063303B">
              <w:rPr>
                <w:rFonts w:ascii="Courier New" w:hAnsi="Courier New" w:cs="Courier New"/>
                <w:bCs/>
                <w:highlight w:val="yellow"/>
                <w:lang w:eastAsia="de-DE"/>
              </w:rPr>
              <w:t>p_SysIndByRef2</w:t>
            </w: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))) </w:t>
            </w:r>
            <w:proofErr w:type="gramStart"/>
            <w:r w:rsidRPr="0063303B">
              <w:rPr>
                <w:rFonts w:ascii="Courier New" w:hAnsi="Courier New" w:cs="Courier New"/>
                <w:bCs/>
                <w:lang w:eastAsia="de-DE"/>
              </w:rPr>
              <w:t>{ /</w:t>
            </w:r>
            <w:proofErr w:type="gramEnd"/>
            <w:r w:rsidRPr="0063303B">
              <w:rPr>
                <w:rFonts w:ascii="Courier New" w:hAnsi="Courier New" w:cs="Courier New"/>
                <w:bCs/>
                <w:lang w:eastAsia="de-DE"/>
              </w:rPr>
              <w:t>/ RRC message and/or SYSTEM_IND1 has not been received yet</w:t>
            </w:r>
          </w:p>
          <w:p w14:paraId="3D72B134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</w:t>
            </w:r>
            <w:proofErr w:type="gramStart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repeat;   </w:t>
            </w:r>
            <w:proofErr w:type="gram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// =&gt; wait for RRC PDU</w:t>
            </w:r>
          </w:p>
          <w:p w14:paraId="7404E12B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} else {</w:t>
            </w:r>
          </w:p>
          <w:p w14:paraId="7A3F212F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v_Timing_</w:t>
            </w:r>
            <w:proofErr w:type="gramStart"/>
            <w:r w:rsidRPr="0063303B">
              <w:rPr>
                <w:rFonts w:ascii="Courier New" w:hAnsi="Courier New" w:cs="Courier New"/>
                <w:bCs/>
                <w:lang w:eastAsia="de-DE"/>
              </w:rPr>
              <w:t>SrbInd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valueof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p_SrbIndByRef.Common.TimingInfo.SubFrame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62E8FDEF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v_Timing_SysInd</w:t>
            </w:r>
            <w:proofErr w:type="gramStart"/>
            <w:r w:rsidRPr="0063303B">
              <w:rPr>
                <w:rFonts w:ascii="Courier New" w:hAnsi="Courier New" w:cs="Courier New"/>
                <w:bCs/>
                <w:lang w:eastAsia="de-DE"/>
              </w:rPr>
              <w:t>1 :</w:t>
            </w:r>
            <w:proofErr w:type="gram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valueof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>(p_SysIndByRef1.Common.TimingInfo.SubFrame);</w:t>
            </w:r>
          </w:p>
          <w:p w14:paraId="1F62AF64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v_Timing_SysInd</w:t>
            </w:r>
            <w:proofErr w:type="gramStart"/>
            <w:r w:rsidRPr="0063303B">
              <w:rPr>
                <w:rFonts w:ascii="Courier New" w:hAnsi="Courier New" w:cs="Courier New"/>
                <w:bCs/>
                <w:lang w:eastAsia="de-DE"/>
              </w:rPr>
              <w:t>2 :</w:t>
            </w:r>
            <w:proofErr w:type="gram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valueof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>(p_SysIndByRef2.Common.TimingInfo.SubFrame);</w:t>
            </w:r>
          </w:p>
          <w:p w14:paraId="27EF4295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fl_NR_RacingCond_</w:t>
            </w:r>
            <w:proofErr w:type="gramStart"/>
            <w:r w:rsidRPr="0063303B">
              <w:rPr>
                <w:rFonts w:ascii="Courier New" w:hAnsi="Courier New" w:cs="Courier New"/>
                <w:bCs/>
                <w:lang w:eastAsia="de-DE"/>
              </w:rPr>
              <w:t>CheckSequence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proofErr w:type="gramEnd"/>
            <w:r w:rsidRPr="0063303B">
              <w:rPr>
                <w:rFonts w:ascii="Courier New" w:hAnsi="Courier New" w:cs="Courier New"/>
                <w:bCs/>
                <w:lang w:eastAsia="de-DE"/>
              </w:rPr>
              <w:t>p_NR_CellId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p_ExpectedSequence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63303B">
              <w:rPr>
                <w:rFonts w:ascii="Courier New" w:hAnsi="Courier New" w:cs="Courier New"/>
                <w:bCs/>
                <w:lang w:eastAsia="de-DE"/>
              </w:rPr>
              <w:t>v_Timing_SrbInd</w:t>
            </w:r>
            <w:proofErr w:type="spellEnd"/>
            <w:r w:rsidRPr="0063303B">
              <w:rPr>
                <w:rFonts w:ascii="Courier New" w:hAnsi="Courier New" w:cs="Courier New"/>
                <w:bCs/>
                <w:lang w:eastAsia="de-DE"/>
              </w:rPr>
              <w:t>, v_Timing_SysInd1, v_Timing_SysInd2);</w:t>
            </w:r>
          </w:p>
          <w:p w14:paraId="20DA0AE6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}</w:t>
            </w:r>
          </w:p>
          <w:p w14:paraId="67E0D8F1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37EF8904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}</w:t>
            </w:r>
          </w:p>
          <w:p w14:paraId="7B6834C4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</w:p>
        </w:tc>
      </w:tr>
    </w:tbl>
    <w:p w14:paraId="643FADF9" w14:textId="77777777" w:rsidR="001904EA" w:rsidRDefault="001904EA" w:rsidP="001904EA">
      <w:pPr>
        <w:spacing w:after="0"/>
        <w:rPr>
          <w:rFonts w:ascii="Arial" w:hAnsi="Arial"/>
          <w:b/>
        </w:rPr>
      </w:pPr>
    </w:p>
    <w:p w14:paraId="7A021367" w14:textId="77777777" w:rsidR="001904EA" w:rsidRDefault="001904EA" w:rsidP="001904EA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904EA" w14:paraId="6B10C5C1" w14:textId="77777777" w:rsidTr="00226D6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507A" w14:textId="77777777" w:rsidR="001904EA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CAF2E1D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lastRenderedPageBreak/>
              <w:t>altstep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a_NR_RacingCond_</w:t>
            </w:r>
            <w:proofErr w:type="gramStart"/>
            <w:r w:rsidRPr="0063303B">
              <w:rPr>
                <w:rFonts w:ascii="Courier New" w:hAnsi="Courier New" w:cs="Courier New"/>
                <w:lang w:eastAsia="de-DE"/>
              </w:rPr>
              <w:t>AwaitRrcMessageAndTwoSysInd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63303B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>,</w:t>
            </w:r>
          </w:p>
          <w:p w14:paraId="5788E78D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                                             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RacingCond_ExpectedSequence_Type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 xml:space="preserve"> p_ExpectedSequence,</w:t>
            </w:r>
          </w:p>
          <w:p w14:paraId="3A27DDF8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                                             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inout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 xml:space="preserve"> template (omit) NR_SRB_COMMON_IND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p_SrbIndByRef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>,</w:t>
            </w:r>
          </w:p>
          <w:p w14:paraId="267B5374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                                             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inout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 xml:space="preserve"> template (omit) NR_SYSTEM_IND p_SysIndByRef1,</w:t>
            </w:r>
          </w:p>
          <w:p w14:paraId="643D533E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                                             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inout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 xml:space="preserve"> template (omit) NR_SYSTEM_IND p_SysIndByRef2,</w:t>
            </w:r>
          </w:p>
          <w:p w14:paraId="1FAF6404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                                              template (present) NR_SRB_COMMON_IND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63303B">
              <w:rPr>
                <w:rFonts w:ascii="Courier New" w:hAnsi="Courier New" w:cs="Courier New"/>
                <w:lang w:eastAsia="de-DE"/>
              </w:rPr>
              <w:t>ExpectedSrbInd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3303B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car_NR_SRB_IND_Any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>,</w:t>
            </w:r>
          </w:p>
          <w:p w14:paraId="269CB5E9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                                              template (present) NR_SYSTEM_IND p_ExpectedSysInd</w:t>
            </w:r>
            <w:proofErr w:type="gramStart"/>
            <w:r w:rsidRPr="0063303B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63303B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car_NR_SYSTEM_IND_Any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>,</w:t>
            </w:r>
          </w:p>
          <w:p w14:paraId="64FB77EB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                                              template (present) NR_SYSTEM_IND p_ExpectedSysInd</w:t>
            </w:r>
            <w:proofErr w:type="gramStart"/>
            <w:r w:rsidRPr="0063303B">
              <w:rPr>
                <w:rFonts w:ascii="Courier New" w:hAnsi="Courier New" w:cs="Courier New"/>
                <w:lang w:eastAsia="de-DE"/>
              </w:rPr>
              <w:t>2 :</w:t>
            </w:r>
            <w:proofErr w:type="gramEnd"/>
            <w:r w:rsidRPr="0063303B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car_NR_SYSTEM_IND_Any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>)</w:t>
            </w:r>
          </w:p>
          <w:p w14:paraId="1E346F21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                                           runs on NR_BASE_PTC</w:t>
            </w:r>
          </w:p>
          <w:p w14:paraId="5C980906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gramStart"/>
            <w:r w:rsidRPr="0063303B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63303B">
              <w:rPr>
                <w:rFonts w:ascii="Courier New" w:hAnsi="Courier New" w:cs="Courier New"/>
                <w:lang w:eastAsia="de-DE"/>
              </w:rPr>
              <w:t xml:space="preserve">* note: since this is an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altstep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 xml:space="preserve"> 'interleave' cannot be used */</w:t>
            </w:r>
          </w:p>
          <w:p w14:paraId="4F9F0252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/* note: since the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altstep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 xml:space="preserve"> uses repeat to receive the second message the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altstep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 xml:space="preserve"> is left and re-entered again</w:t>
            </w:r>
          </w:p>
          <w:p w14:paraId="2228E725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*       =&gt; local variables are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uninitialised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 xml:space="preserve">; the only way to store information of subsequent messages is by the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inout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 xml:space="preserve"> parameters</w:t>
            </w:r>
          </w:p>
          <w:p w14:paraId="16384ABD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*       </w:t>
            </w:r>
            <w:proofErr w:type="gramStart"/>
            <w:r w:rsidRPr="0063303B">
              <w:rPr>
                <w:rFonts w:ascii="Courier New" w:hAnsi="Courier New" w:cs="Courier New"/>
                <w:lang w:eastAsia="de-DE"/>
              </w:rPr>
              <w:t xml:space="preserve">   (</w:t>
            </w:r>
            <w:proofErr w:type="gramEnd"/>
            <w:r w:rsidRPr="0063303B">
              <w:rPr>
                <w:rFonts w:ascii="Courier New" w:hAnsi="Courier New" w:cs="Courier New"/>
                <w:lang w:eastAsia="de-DE"/>
              </w:rPr>
              <w:t>which for that reason have to be "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inout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>"; "out" would not work */</w:t>
            </w:r>
          </w:p>
          <w:p w14:paraId="0897F567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var NR_SRB_COMMON_IND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v_SRB_COMMON_</w:t>
            </w:r>
            <w:proofErr w:type="gramStart"/>
            <w:r w:rsidRPr="0063303B">
              <w:rPr>
                <w:rFonts w:ascii="Courier New" w:hAnsi="Courier New" w:cs="Courier New"/>
                <w:lang w:eastAsia="de-DE"/>
              </w:rPr>
              <w:t>IND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48AE217F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var NR_SYSTEM_IND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v_SYSTEM_</w:t>
            </w:r>
            <w:proofErr w:type="gramStart"/>
            <w:r w:rsidRPr="0063303B">
              <w:rPr>
                <w:rFonts w:ascii="Courier New" w:hAnsi="Courier New" w:cs="Courier New"/>
                <w:lang w:eastAsia="de-DE"/>
              </w:rPr>
              <w:t>IND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5B47DE00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SubFrameTiming_Type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 xml:space="preserve"> v_Timing_</w:t>
            </w:r>
            <w:proofErr w:type="gramStart"/>
            <w:r w:rsidRPr="0063303B">
              <w:rPr>
                <w:rFonts w:ascii="Courier New" w:hAnsi="Courier New" w:cs="Courier New"/>
                <w:lang w:eastAsia="de-DE"/>
              </w:rPr>
              <w:t>SysInd1;</w:t>
            </w:r>
            <w:proofErr w:type="gramEnd"/>
          </w:p>
          <w:p w14:paraId="6F1C902C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SubFrameTiming_Type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 xml:space="preserve"> v_Timing_</w:t>
            </w:r>
            <w:proofErr w:type="gramStart"/>
            <w:r w:rsidRPr="0063303B">
              <w:rPr>
                <w:rFonts w:ascii="Courier New" w:hAnsi="Courier New" w:cs="Courier New"/>
                <w:lang w:eastAsia="de-DE"/>
              </w:rPr>
              <w:t>SysInd2;</w:t>
            </w:r>
            <w:proofErr w:type="gramEnd"/>
          </w:p>
          <w:p w14:paraId="35D3D096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SubFrameTiming_Type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v_Timing_</w:t>
            </w:r>
            <w:proofErr w:type="gramStart"/>
            <w:r w:rsidRPr="0063303B">
              <w:rPr>
                <w:rFonts w:ascii="Courier New" w:hAnsi="Courier New" w:cs="Courier New"/>
                <w:lang w:eastAsia="de-DE"/>
              </w:rPr>
              <w:t>SrbInd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19F5D3DA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6CCFF02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[not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p_SrbIndByRef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 xml:space="preserve">)]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p_ExpectedSrbInd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 xml:space="preserve">) -&gt; value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v_SRB_COMMON_IND</w:t>
            </w:r>
            <w:proofErr w:type="spellEnd"/>
          </w:p>
          <w:p w14:paraId="015F94AC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{</w:t>
            </w:r>
          </w:p>
          <w:p w14:paraId="4AD72CA7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63303B">
              <w:rPr>
                <w:rFonts w:ascii="Courier New" w:hAnsi="Courier New" w:cs="Courier New"/>
                <w:lang w:eastAsia="de-DE"/>
              </w:rPr>
              <w:t>SrbIndByRef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3303B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v_SRB_COMMON_IND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>;</w:t>
            </w:r>
          </w:p>
          <w:p w14:paraId="3BD8D5EA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if (not (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 xml:space="preserve">(p_SysIndByRef1) and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>(p_SysIndByRef2))) {// both SYSTEM_INDs not been received yet</w:t>
            </w:r>
          </w:p>
          <w:p w14:paraId="08934FBF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gramStart"/>
            <w:r w:rsidRPr="0063303B">
              <w:rPr>
                <w:rFonts w:ascii="Courier New" w:hAnsi="Courier New" w:cs="Courier New"/>
                <w:lang w:eastAsia="de-DE"/>
              </w:rPr>
              <w:t xml:space="preserve">repeat;   </w:t>
            </w:r>
            <w:proofErr w:type="gramEnd"/>
            <w:r w:rsidRPr="0063303B">
              <w:rPr>
                <w:rFonts w:ascii="Courier New" w:hAnsi="Courier New" w:cs="Courier New"/>
                <w:lang w:eastAsia="de-DE"/>
              </w:rPr>
              <w:t xml:space="preserve">                                                    // =&gt; wait for SYSTEM_IND1 and/or 2</w:t>
            </w:r>
          </w:p>
          <w:p w14:paraId="16670EC8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} else {</w:t>
            </w:r>
          </w:p>
          <w:p w14:paraId="0AAED192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v_Timing_</w:t>
            </w:r>
            <w:proofErr w:type="gramStart"/>
            <w:r w:rsidRPr="0063303B">
              <w:rPr>
                <w:rFonts w:ascii="Courier New" w:hAnsi="Courier New" w:cs="Courier New"/>
                <w:lang w:eastAsia="de-DE"/>
              </w:rPr>
              <w:t>SrbInd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3303B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p_SrbIndByRef.Common.TimingInfo.SubFrame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>);</w:t>
            </w:r>
          </w:p>
          <w:p w14:paraId="6FAA8961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  v_Timing_SysInd</w:t>
            </w:r>
            <w:proofErr w:type="gramStart"/>
            <w:r w:rsidRPr="0063303B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63303B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>(p_SysIndByRef1.Common.TimingInfo.SubFrame);</w:t>
            </w:r>
          </w:p>
          <w:p w14:paraId="7C65490B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  v_Timing_SysInd</w:t>
            </w:r>
            <w:proofErr w:type="gramStart"/>
            <w:r w:rsidRPr="0063303B">
              <w:rPr>
                <w:rFonts w:ascii="Courier New" w:hAnsi="Courier New" w:cs="Courier New"/>
                <w:lang w:eastAsia="de-DE"/>
              </w:rPr>
              <w:t>2 :</w:t>
            </w:r>
            <w:proofErr w:type="gramEnd"/>
            <w:r w:rsidRPr="0063303B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>(p_SysIndByRef2.Common.TimingInfo.SubFrame);</w:t>
            </w:r>
          </w:p>
          <w:p w14:paraId="54B0201C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fl_NR_RacingCond_</w:t>
            </w:r>
            <w:proofErr w:type="gramStart"/>
            <w:r w:rsidRPr="0063303B">
              <w:rPr>
                <w:rFonts w:ascii="Courier New" w:hAnsi="Courier New" w:cs="Courier New"/>
                <w:lang w:eastAsia="de-DE"/>
              </w:rPr>
              <w:t>CheckSequence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63303B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p_ExpectedSequence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v_Timing_SrbInd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>, v_Timing_SysInd1, v_Timing_SysInd2);</w:t>
            </w:r>
          </w:p>
          <w:p w14:paraId="03CCA86B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5D65C6F8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248EF77B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[not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 xml:space="preserve">(p_SysIndByRef1)]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 xml:space="preserve"> (p_ExpectedSysInd1) -&gt; value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v_SYSTEM_IND</w:t>
            </w:r>
            <w:proofErr w:type="spellEnd"/>
          </w:p>
          <w:p w14:paraId="1BB8E5EE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{</w:t>
            </w:r>
          </w:p>
          <w:p w14:paraId="1F599070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p_SysIndByRef</w:t>
            </w:r>
            <w:proofErr w:type="gramStart"/>
            <w:r w:rsidRPr="0063303B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63303B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v_SYSTEM_IND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>;</w:t>
            </w:r>
          </w:p>
          <w:p w14:paraId="4A06DC46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if (not (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p_SrbIndByRef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 xml:space="preserve">) and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 xml:space="preserve">(p_SysIndByRef2))) </w:t>
            </w:r>
            <w:proofErr w:type="gramStart"/>
            <w:r w:rsidRPr="0063303B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63303B">
              <w:rPr>
                <w:rFonts w:ascii="Courier New" w:hAnsi="Courier New" w:cs="Courier New"/>
                <w:lang w:eastAsia="de-DE"/>
              </w:rPr>
              <w:t>/ RRC message and/or SYSTEM_IND2 has not been received yet</w:t>
            </w:r>
          </w:p>
          <w:p w14:paraId="043D3D21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gramStart"/>
            <w:r w:rsidRPr="0063303B">
              <w:rPr>
                <w:rFonts w:ascii="Courier New" w:hAnsi="Courier New" w:cs="Courier New"/>
                <w:lang w:eastAsia="de-DE"/>
              </w:rPr>
              <w:t xml:space="preserve">repeat;   </w:t>
            </w:r>
            <w:proofErr w:type="gramEnd"/>
            <w:r w:rsidRPr="0063303B">
              <w:rPr>
                <w:rFonts w:ascii="Courier New" w:hAnsi="Courier New" w:cs="Courier New"/>
                <w:lang w:eastAsia="de-DE"/>
              </w:rPr>
              <w:t xml:space="preserve">                                                    // =&gt; wait for RRC PDU and/or SYSTEM_IND2</w:t>
            </w:r>
          </w:p>
          <w:p w14:paraId="3C5ECA58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} else {</w:t>
            </w:r>
          </w:p>
          <w:p w14:paraId="1B856405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v_Timing_</w:t>
            </w:r>
            <w:proofErr w:type="gramStart"/>
            <w:r w:rsidRPr="0063303B">
              <w:rPr>
                <w:rFonts w:ascii="Courier New" w:hAnsi="Courier New" w:cs="Courier New"/>
                <w:lang w:eastAsia="de-DE"/>
              </w:rPr>
              <w:t>SrbInd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3303B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p_SrbIndByRef.Common.TimingInfo.SubFrame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>);</w:t>
            </w:r>
          </w:p>
          <w:p w14:paraId="675AC352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  v_Timing_SysInd</w:t>
            </w:r>
            <w:proofErr w:type="gramStart"/>
            <w:r w:rsidRPr="0063303B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63303B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>(p_SysIndByRef1.Common.TimingInfo.SubFrame);</w:t>
            </w:r>
          </w:p>
          <w:p w14:paraId="200400C6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lastRenderedPageBreak/>
              <w:t xml:space="preserve">          v_Timing_SysInd</w:t>
            </w:r>
            <w:proofErr w:type="gramStart"/>
            <w:r w:rsidRPr="0063303B">
              <w:rPr>
                <w:rFonts w:ascii="Courier New" w:hAnsi="Courier New" w:cs="Courier New"/>
                <w:lang w:eastAsia="de-DE"/>
              </w:rPr>
              <w:t>2 :</w:t>
            </w:r>
            <w:proofErr w:type="gramEnd"/>
            <w:r w:rsidRPr="0063303B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>(p_SysIndByRef2.Common.TimingInfo.SubFrame);</w:t>
            </w:r>
          </w:p>
          <w:p w14:paraId="549E798E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fl_NR_RacingCond_</w:t>
            </w:r>
            <w:proofErr w:type="gramStart"/>
            <w:r w:rsidRPr="0063303B">
              <w:rPr>
                <w:rFonts w:ascii="Courier New" w:hAnsi="Courier New" w:cs="Courier New"/>
                <w:lang w:eastAsia="de-DE"/>
              </w:rPr>
              <w:t>CheckSequence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63303B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p_ExpectedSequence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v_Timing_SrbInd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>, v_Timing_SysInd1, v_Timing_SysInd2);</w:t>
            </w:r>
          </w:p>
          <w:p w14:paraId="5EAA1D51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3F33995F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398FAF66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[not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 xml:space="preserve">(p_SysIndByRef2)]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 xml:space="preserve"> (p_ExpectedSysInd2) -&gt; value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v_SYSTEM_IND</w:t>
            </w:r>
            <w:proofErr w:type="spellEnd"/>
          </w:p>
          <w:p w14:paraId="5848A662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{</w:t>
            </w:r>
          </w:p>
          <w:p w14:paraId="7623DEA1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p_SysIndByRef</w:t>
            </w:r>
            <w:proofErr w:type="gramStart"/>
            <w:r w:rsidRPr="0063303B">
              <w:rPr>
                <w:rFonts w:ascii="Courier New" w:hAnsi="Courier New" w:cs="Courier New"/>
                <w:lang w:eastAsia="de-DE"/>
              </w:rPr>
              <w:t>2 :</w:t>
            </w:r>
            <w:proofErr w:type="gramEnd"/>
            <w:r w:rsidRPr="0063303B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v_SYSTEM_IND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>;</w:t>
            </w:r>
          </w:p>
          <w:p w14:paraId="5920CF4E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if (not (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p_SrbIndByRef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 xml:space="preserve">) and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>(</w:t>
            </w:r>
            <w:r w:rsidRPr="0063303B">
              <w:rPr>
                <w:rFonts w:ascii="Courier New" w:hAnsi="Courier New" w:cs="Courier New"/>
                <w:highlight w:val="yellow"/>
                <w:lang w:eastAsia="de-DE"/>
              </w:rPr>
              <w:t>p_SysIndByRef1</w:t>
            </w:r>
            <w:r w:rsidRPr="0063303B">
              <w:rPr>
                <w:rFonts w:ascii="Courier New" w:hAnsi="Courier New" w:cs="Courier New"/>
                <w:lang w:eastAsia="de-DE"/>
              </w:rPr>
              <w:t xml:space="preserve">))) </w:t>
            </w:r>
            <w:proofErr w:type="gramStart"/>
            <w:r w:rsidRPr="0063303B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63303B">
              <w:rPr>
                <w:rFonts w:ascii="Courier New" w:hAnsi="Courier New" w:cs="Courier New"/>
                <w:lang w:eastAsia="de-DE"/>
              </w:rPr>
              <w:t>/ RRC message and/or SYSTEM_IND1 has not been received yet</w:t>
            </w:r>
          </w:p>
          <w:p w14:paraId="5ABDD740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gramStart"/>
            <w:r w:rsidRPr="0063303B">
              <w:rPr>
                <w:rFonts w:ascii="Courier New" w:hAnsi="Courier New" w:cs="Courier New"/>
                <w:lang w:eastAsia="de-DE"/>
              </w:rPr>
              <w:t xml:space="preserve">repeat;   </w:t>
            </w:r>
            <w:proofErr w:type="gramEnd"/>
            <w:r w:rsidRPr="0063303B">
              <w:rPr>
                <w:rFonts w:ascii="Courier New" w:hAnsi="Courier New" w:cs="Courier New"/>
                <w:lang w:eastAsia="de-DE"/>
              </w:rPr>
              <w:t xml:space="preserve">                                                    // =&gt; wait for RRC PDU</w:t>
            </w:r>
          </w:p>
          <w:p w14:paraId="3FF78C04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} else {</w:t>
            </w:r>
          </w:p>
          <w:p w14:paraId="16C34029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v_Timing_</w:t>
            </w:r>
            <w:proofErr w:type="gramStart"/>
            <w:r w:rsidRPr="0063303B">
              <w:rPr>
                <w:rFonts w:ascii="Courier New" w:hAnsi="Courier New" w:cs="Courier New"/>
                <w:lang w:eastAsia="de-DE"/>
              </w:rPr>
              <w:t>SrbInd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3303B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p_SrbIndByRef.Common.TimingInfo.SubFrame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>);</w:t>
            </w:r>
          </w:p>
          <w:p w14:paraId="5B811C0A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  v_Timing_SysInd</w:t>
            </w:r>
            <w:proofErr w:type="gramStart"/>
            <w:r w:rsidRPr="0063303B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63303B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>(p_SysIndByRef1.Common.TimingInfo.SubFrame);</w:t>
            </w:r>
          </w:p>
          <w:p w14:paraId="031D9FDA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  v_Timing_SysInd</w:t>
            </w:r>
            <w:proofErr w:type="gramStart"/>
            <w:r w:rsidRPr="0063303B">
              <w:rPr>
                <w:rFonts w:ascii="Courier New" w:hAnsi="Courier New" w:cs="Courier New"/>
                <w:lang w:eastAsia="de-DE"/>
              </w:rPr>
              <w:t>2 :</w:t>
            </w:r>
            <w:proofErr w:type="gramEnd"/>
            <w:r w:rsidRPr="0063303B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>(p_SysIndByRef2.Common.TimingInfo.SubFrame);</w:t>
            </w:r>
          </w:p>
          <w:p w14:paraId="228A171C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fl_NR_RacingCond_</w:t>
            </w:r>
            <w:proofErr w:type="gramStart"/>
            <w:r w:rsidRPr="0063303B">
              <w:rPr>
                <w:rFonts w:ascii="Courier New" w:hAnsi="Courier New" w:cs="Courier New"/>
                <w:lang w:eastAsia="de-DE"/>
              </w:rPr>
              <w:t>CheckSequence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63303B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p_ExpectedSequence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3303B">
              <w:rPr>
                <w:rFonts w:ascii="Courier New" w:hAnsi="Courier New" w:cs="Courier New"/>
                <w:lang w:eastAsia="de-DE"/>
              </w:rPr>
              <w:t>v_Timing_SrbInd</w:t>
            </w:r>
            <w:proofErr w:type="spellEnd"/>
            <w:r w:rsidRPr="0063303B">
              <w:rPr>
                <w:rFonts w:ascii="Courier New" w:hAnsi="Courier New" w:cs="Courier New"/>
                <w:lang w:eastAsia="de-DE"/>
              </w:rPr>
              <w:t>, v_Timing_SysInd1, v_Timing_SysInd2);</w:t>
            </w:r>
          </w:p>
          <w:p w14:paraId="26A54765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2DB0BD57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705C8FAA" w14:textId="77777777" w:rsidR="001904EA" w:rsidRPr="00DB19C9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2A005D87" w14:textId="77777777" w:rsidR="001904EA" w:rsidRPr="00CA4CF2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DB19C9">
              <w:rPr>
                <w:rFonts w:ascii="Courier New" w:hAnsi="Courier New" w:cs="Courier New"/>
                <w:lang w:eastAsia="de-DE"/>
              </w:rPr>
              <w:t xml:space="preserve">  </w:t>
            </w:r>
          </w:p>
        </w:tc>
      </w:tr>
      <w:bookmarkEnd w:id="9"/>
      <w:bookmarkEnd w:id="10"/>
      <w:bookmarkEnd w:id="11"/>
      <w:bookmarkEnd w:id="12"/>
    </w:tbl>
    <w:p w14:paraId="7D7F626A" w14:textId="77777777" w:rsidR="001904EA" w:rsidRDefault="001904EA" w:rsidP="001904EA">
      <w:pPr>
        <w:spacing w:after="0"/>
        <w:rPr>
          <w:rFonts w:ascii="Arial" w:hAnsi="Arial"/>
          <w:b/>
        </w:rPr>
      </w:pPr>
    </w:p>
    <w:p w14:paraId="170A6C12" w14:textId="54E28069" w:rsidR="000D4A33" w:rsidRDefault="000D4A33" w:rsidP="0073066D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576" w:firstLine="0"/>
        <w:rPr>
          <w:rFonts w:eastAsia="SimSun" w:cs="Arial"/>
          <w:color w:val="000000"/>
          <w:lang w:val="en-US" w:eastAsia="zh-CN"/>
        </w:rPr>
      </w:pPr>
    </w:p>
    <w:sectPr w:rsidR="000D4A3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9513D" w14:textId="77777777" w:rsidR="00B349F0" w:rsidRDefault="00B349F0">
      <w:r>
        <w:separator/>
      </w:r>
    </w:p>
  </w:endnote>
  <w:endnote w:type="continuationSeparator" w:id="0">
    <w:p w14:paraId="6F2C691D" w14:textId="77777777" w:rsidR="00B349F0" w:rsidRDefault="00B34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2DE02" w14:textId="77777777" w:rsidR="00B349F0" w:rsidRDefault="00B349F0">
      <w:r>
        <w:separator/>
      </w:r>
    </w:p>
  </w:footnote>
  <w:footnote w:type="continuationSeparator" w:id="0">
    <w:p w14:paraId="7A4BE062" w14:textId="77777777" w:rsidR="00B349F0" w:rsidRDefault="00B349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12C15"/>
    <w:rsid w:val="00022E4A"/>
    <w:rsid w:val="0003093F"/>
    <w:rsid w:val="000339D8"/>
    <w:rsid w:val="00040BAC"/>
    <w:rsid w:val="00045309"/>
    <w:rsid w:val="000579F6"/>
    <w:rsid w:val="00067513"/>
    <w:rsid w:val="0008307F"/>
    <w:rsid w:val="00095A97"/>
    <w:rsid w:val="0009779D"/>
    <w:rsid w:val="000A461F"/>
    <w:rsid w:val="000A6394"/>
    <w:rsid w:val="000A724E"/>
    <w:rsid w:val="000B302A"/>
    <w:rsid w:val="000B7FED"/>
    <w:rsid w:val="000C038A"/>
    <w:rsid w:val="000C6598"/>
    <w:rsid w:val="000D44B3"/>
    <w:rsid w:val="000D4A33"/>
    <w:rsid w:val="000D64EB"/>
    <w:rsid w:val="000D7922"/>
    <w:rsid w:val="000F05A6"/>
    <w:rsid w:val="00110E0E"/>
    <w:rsid w:val="00115AB7"/>
    <w:rsid w:val="001323D9"/>
    <w:rsid w:val="001438B2"/>
    <w:rsid w:val="00145D43"/>
    <w:rsid w:val="001534C7"/>
    <w:rsid w:val="0016259C"/>
    <w:rsid w:val="00166F5F"/>
    <w:rsid w:val="00177A0C"/>
    <w:rsid w:val="00185D73"/>
    <w:rsid w:val="001904EA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1F45B8"/>
    <w:rsid w:val="00206320"/>
    <w:rsid w:val="002230B9"/>
    <w:rsid w:val="00226281"/>
    <w:rsid w:val="00227518"/>
    <w:rsid w:val="00232623"/>
    <w:rsid w:val="0024706E"/>
    <w:rsid w:val="00252D0D"/>
    <w:rsid w:val="00256E59"/>
    <w:rsid w:val="0026004D"/>
    <w:rsid w:val="00261D81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A0D25"/>
    <w:rsid w:val="002A281A"/>
    <w:rsid w:val="002A388C"/>
    <w:rsid w:val="002A7662"/>
    <w:rsid w:val="002B5741"/>
    <w:rsid w:val="002C17AA"/>
    <w:rsid w:val="002C4BB1"/>
    <w:rsid w:val="002E472E"/>
    <w:rsid w:val="00300A0F"/>
    <w:rsid w:val="00300A5B"/>
    <w:rsid w:val="00305409"/>
    <w:rsid w:val="00314C5F"/>
    <w:rsid w:val="00325739"/>
    <w:rsid w:val="003379F6"/>
    <w:rsid w:val="003609EF"/>
    <w:rsid w:val="00361F2E"/>
    <w:rsid w:val="0036231A"/>
    <w:rsid w:val="00363423"/>
    <w:rsid w:val="00370A1A"/>
    <w:rsid w:val="00374096"/>
    <w:rsid w:val="00374415"/>
    <w:rsid w:val="00374DD4"/>
    <w:rsid w:val="00385FBA"/>
    <w:rsid w:val="00392E62"/>
    <w:rsid w:val="00392EC6"/>
    <w:rsid w:val="003B66EF"/>
    <w:rsid w:val="003E1A36"/>
    <w:rsid w:val="003E3B97"/>
    <w:rsid w:val="003E3BEE"/>
    <w:rsid w:val="003F5114"/>
    <w:rsid w:val="00410371"/>
    <w:rsid w:val="004242F1"/>
    <w:rsid w:val="00424CD9"/>
    <w:rsid w:val="00440437"/>
    <w:rsid w:val="00441797"/>
    <w:rsid w:val="0044768E"/>
    <w:rsid w:val="00456520"/>
    <w:rsid w:val="00464805"/>
    <w:rsid w:val="004720C0"/>
    <w:rsid w:val="00497D1B"/>
    <w:rsid w:val="00497DD7"/>
    <w:rsid w:val="004A56B1"/>
    <w:rsid w:val="004B75B7"/>
    <w:rsid w:val="004C07BC"/>
    <w:rsid w:val="004C63DD"/>
    <w:rsid w:val="004D2284"/>
    <w:rsid w:val="005141D9"/>
    <w:rsid w:val="0051580D"/>
    <w:rsid w:val="00516556"/>
    <w:rsid w:val="0053343B"/>
    <w:rsid w:val="0053545C"/>
    <w:rsid w:val="00547111"/>
    <w:rsid w:val="00550F54"/>
    <w:rsid w:val="00560950"/>
    <w:rsid w:val="00563934"/>
    <w:rsid w:val="005651BA"/>
    <w:rsid w:val="00574F78"/>
    <w:rsid w:val="005767EB"/>
    <w:rsid w:val="00577E0E"/>
    <w:rsid w:val="005907E2"/>
    <w:rsid w:val="00592D74"/>
    <w:rsid w:val="005A5A9C"/>
    <w:rsid w:val="005E2C44"/>
    <w:rsid w:val="00621188"/>
    <w:rsid w:val="00622486"/>
    <w:rsid w:val="006257ED"/>
    <w:rsid w:val="0063325D"/>
    <w:rsid w:val="0064099C"/>
    <w:rsid w:val="00642C17"/>
    <w:rsid w:val="00647B85"/>
    <w:rsid w:val="00650E43"/>
    <w:rsid w:val="00653DE4"/>
    <w:rsid w:val="00663D89"/>
    <w:rsid w:val="00665C47"/>
    <w:rsid w:val="00667140"/>
    <w:rsid w:val="00670255"/>
    <w:rsid w:val="00672CBB"/>
    <w:rsid w:val="0067579B"/>
    <w:rsid w:val="00695808"/>
    <w:rsid w:val="00696E59"/>
    <w:rsid w:val="006B3C66"/>
    <w:rsid w:val="006B46FB"/>
    <w:rsid w:val="006B6F80"/>
    <w:rsid w:val="006C0D58"/>
    <w:rsid w:val="006C5486"/>
    <w:rsid w:val="006E21FB"/>
    <w:rsid w:val="006E5904"/>
    <w:rsid w:val="006E7C27"/>
    <w:rsid w:val="006F1B18"/>
    <w:rsid w:val="006F4AD0"/>
    <w:rsid w:val="0073066D"/>
    <w:rsid w:val="00732F5A"/>
    <w:rsid w:val="0074081F"/>
    <w:rsid w:val="0074552A"/>
    <w:rsid w:val="00745C21"/>
    <w:rsid w:val="00754736"/>
    <w:rsid w:val="00760B80"/>
    <w:rsid w:val="0076150F"/>
    <w:rsid w:val="00771F32"/>
    <w:rsid w:val="00776756"/>
    <w:rsid w:val="00781B33"/>
    <w:rsid w:val="00785AFF"/>
    <w:rsid w:val="007868BF"/>
    <w:rsid w:val="00792342"/>
    <w:rsid w:val="00792A02"/>
    <w:rsid w:val="00793A6E"/>
    <w:rsid w:val="007977A8"/>
    <w:rsid w:val="007B512A"/>
    <w:rsid w:val="007C0455"/>
    <w:rsid w:val="007C09AD"/>
    <w:rsid w:val="007C2097"/>
    <w:rsid w:val="007C24E2"/>
    <w:rsid w:val="007D6A07"/>
    <w:rsid w:val="007F7259"/>
    <w:rsid w:val="007F7B3D"/>
    <w:rsid w:val="00800809"/>
    <w:rsid w:val="008040A8"/>
    <w:rsid w:val="00807EA0"/>
    <w:rsid w:val="008279FA"/>
    <w:rsid w:val="00844D9F"/>
    <w:rsid w:val="008626E7"/>
    <w:rsid w:val="00870EE7"/>
    <w:rsid w:val="008712E1"/>
    <w:rsid w:val="00873374"/>
    <w:rsid w:val="0088068E"/>
    <w:rsid w:val="008863B9"/>
    <w:rsid w:val="008A0AAC"/>
    <w:rsid w:val="008A45A6"/>
    <w:rsid w:val="008B1569"/>
    <w:rsid w:val="008C166F"/>
    <w:rsid w:val="008D3CCC"/>
    <w:rsid w:val="008D4170"/>
    <w:rsid w:val="008F3789"/>
    <w:rsid w:val="008F686C"/>
    <w:rsid w:val="0091207D"/>
    <w:rsid w:val="00913DD6"/>
    <w:rsid w:val="009148DE"/>
    <w:rsid w:val="00916574"/>
    <w:rsid w:val="00924C3E"/>
    <w:rsid w:val="00927946"/>
    <w:rsid w:val="00941E30"/>
    <w:rsid w:val="009438C6"/>
    <w:rsid w:val="00966C4B"/>
    <w:rsid w:val="00973773"/>
    <w:rsid w:val="00975727"/>
    <w:rsid w:val="00975DEC"/>
    <w:rsid w:val="009777D9"/>
    <w:rsid w:val="0098422A"/>
    <w:rsid w:val="009861EE"/>
    <w:rsid w:val="00991B88"/>
    <w:rsid w:val="009A5753"/>
    <w:rsid w:val="009A579D"/>
    <w:rsid w:val="009B13F9"/>
    <w:rsid w:val="009C5B9C"/>
    <w:rsid w:val="009D53BE"/>
    <w:rsid w:val="009E3297"/>
    <w:rsid w:val="009E4B4C"/>
    <w:rsid w:val="009F4828"/>
    <w:rsid w:val="009F562A"/>
    <w:rsid w:val="009F734F"/>
    <w:rsid w:val="00A0564D"/>
    <w:rsid w:val="00A22558"/>
    <w:rsid w:val="00A246B6"/>
    <w:rsid w:val="00A308F0"/>
    <w:rsid w:val="00A34D2E"/>
    <w:rsid w:val="00A47E70"/>
    <w:rsid w:val="00A50CF0"/>
    <w:rsid w:val="00A521EC"/>
    <w:rsid w:val="00A63A85"/>
    <w:rsid w:val="00A7071B"/>
    <w:rsid w:val="00A71099"/>
    <w:rsid w:val="00A7671C"/>
    <w:rsid w:val="00A9176F"/>
    <w:rsid w:val="00A91C69"/>
    <w:rsid w:val="00AA2CBC"/>
    <w:rsid w:val="00AB66B1"/>
    <w:rsid w:val="00AC2713"/>
    <w:rsid w:val="00AC5820"/>
    <w:rsid w:val="00AD1CD8"/>
    <w:rsid w:val="00AF01A9"/>
    <w:rsid w:val="00B0233C"/>
    <w:rsid w:val="00B03E98"/>
    <w:rsid w:val="00B05011"/>
    <w:rsid w:val="00B12DDE"/>
    <w:rsid w:val="00B258BB"/>
    <w:rsid w:val="00B349F0"/>
    <w:rsid w:val="00B36D49"/>
    <w:rsid w:val="00B37FA6"/>
    <w:rsid w:val="00B53EED"/>
    <w:rsid w:val="00B56630"/>
    <w:rsid w:val="00B61F5A"/>
    <w:rsid w:val="00B65467"/>
    <w:rsid w:val="00B67B97"/>
    <w:rsid w:val="00B822A8"/>
    <w:rsid w:val="00B87461"/>
    <w:rsid w:val="00B968C8"/>
    <w:rsid w:val="00BA2388"/>
    <w:rsid w:val="00BA3EC5"/>
    <w:rsid w:val="00BA51D9"/>
    <w:rsid w:val="00BB5DFC"/>
    <w:rsid w:val="00BD1967"/>
    <w:rsid w:val="00BD279D"/>
    <w:rsid w:val="00BD6BB8"/>
    <w:rsid w:val="00C03551"/>
    <w:rsid w:val="00C056E5"/>
    <w:rsid w:val="00C07CA3"/>
    <w:rsid w:val="00C11ECC"/>
    <w:rsid w:val="00C240CC"/>
    <w:rsid w:val="00C2484F"/>
    <w:rsid w:val="00C317E5"/>
    <w:rsid w:val="00C41AF7"/>
    <w:rsid w:val="00C66BA2"/>
    <w:rsid w:val="00C71168"/>
    <w:rsid w:val="00C82D50"/>
    <w:rsid w:val="00C86234"/>
    <w:rsid w:val="00C86A18"/>
    <w:rsid w:val="00C870F6"/>
    <w:rsid w:val="00C87A22"/>
    <w:rsid w:val="00C92A5D"/>
    <w:rsid w:val="00C95985"/>
    <w:rsid w:val="00C95A97"/>
    <w:rsid w:val="00CA2787"/>
    <w:rsid w:val="00CB2D5A"/>
    <w:rsid w:val="00CC5026"/>
    <w:rsid w:val="00CC68D0"/>
    <w:rsid w:val="00CD39A8"/>
    <w:rsid w:val="00CE6FBF"/>
    <w:rsid w:val="00CE79B5"/>
    <w:rsid w:val="00D00148"/>
    <w:rsid w:val="00D03F9A"/>
    <w:rsid w:val="00D06D51"/>
    <w:rsid w:val="00D14405"/>
    <w:rsid w:val="00D24991"/>
    <w:rsid w:val="00D31026"/>
    <w:rsid w:val="00D35695"/>
    <w:rsid w:val="00D373BD"/>
    <w:rsid w:val="00D50255"/>
    <w:rsid w:val="00D66520"/>
    <w:rsid w:val="00D84AE9"/>
    <w:rsid w:val="00DA0DBE"/>
    <w:rsid w:val="00DA1FC7"/>
    <w:rsid w:val="00DA4CBE"/>
    <w:rsid w:val="00DB2C64"/>
    <w:rsid w:val="00DB3990"/>
    <w:rsid w:val="00DB3B9F"/>
    <w:rsid w:val="00DD34E0"/>
    <w:rsid w:val="00DD4D0C"/>
    <w:rsid w:val="00DD6C67"/>
    <w:rsid w:val="00DE12D9"/>
    <w:rsid w:val="00DE211A"/>
    <w:rsid w:val="00DE34CF"/>
    <w:rsid w:val="00E02E82"/>
    <w:rsid w:val="00E13F3D"/>
    <w:rsid w:val="00E22C03"/>
    <w:rsid w:val="00E250C9"/>
    <w:rsid w:val="00E34898"/>
    <w:rsid w:val="00E35060"/>
    <w:rsid w:val="00E50DF1"/>
    <w:rsid w:val="00E53BB2"/>
    <w:rsid w:val="00E87946"/>
    <w:rsid w:val="00E9177E"/>
    <w:rsid w:val="00E93810"/>
    <w:rsid w:val="00EA51E8"/>
    <w:rsid w:val="00EB09B7"/>
    <w:rsid w:val="00EB394A"/>
    <w:rsid w:val="00EB397C"/>
    <w:rsid w:val="00EC6DB7"/>
    <w:rsid w:val="00EE7D7C"/>
    <w:rsid w:val="00F02F66"/>
    <w:rsid w:val="00F25D98"/>
    <w:rsid w:val="00F2700A"/>
    <w:rsid w:val="00F300FB"/>
    <w:rsid w:val="00F53192"/>
    <w:rsid w:val="00F60BEA"/>
    <w:rsid w:val="00F7391B"/>
    <w:rsid w:val="00F8417E"/>
    <w:rsid w:val="00FA0AC9"/>
    <w:rsid w:val="00FB0699"/>
    <w:rsid w:val="00FB2005"/>
    <w:rsid w:val="00FB6386"/>
    <w:rsid w:val="00FC7A00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4552A"/>
    <w:pPr>
      <w:ind w:left="720"/>
      <w:contextualSpacing/>
    </w:pPr>
  </w:style>
  <w:style w:type="character" w:customStyle="1" w:styleId="THChar">
    <w:name w:val="TH Char"/>
    <w:link w:val="TH"/>
    <w:qFormat/>
    <w:locked/>
    <w:rsid w:val="001904E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515</TotalTime>
  <Pages>6</Pages>
  <Words>883</Words>
  <Characters>9976</Characters>
  <Application>Microsoft Office Word</Application>
  <DocSecurity>0</DocSecurity>
  <Lines>83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243</cp:revision>
  <cp:lastPrinted>1900-01-01T00:00:00Z</cp:lastPrinted>
  <dcterms:created xsi:type="dcterms:W3CDTF">2022-12-12T09:24:00Z</dcterms:created>
  <dcterms:modified xsi:type="dcterms:W3CDTF">2023-09-28T10:01:00Z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