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24B9">
        <w:fldChar w:fldCharType="begin"/>
      </w:r>
      <w:r w:rsidR="009624B9">
        <w:instrText xml:space="preserve"> DOCPROPERTY  TSG/WGRef  \* MERGEFORMAT </w:instrText>
      </w:r>
      <w:r w:rsidR="009624B9">
        <w:fldChar w:fldCharType="separate"/>
      </w:r>
      <w:r w:rsidR="003609EF">
        <w:rPr>
          <w:b/>
          <w:noProof/>
          <w:sz w:val="24"/>
        </w:rPr>
        <w:t>RAN5</w:t>
      </w:r>
      <w:r w:rsidR="009624B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24B9">
        <w:fldChar w:fldCharType="begin"/>
      </w:r>
      <w:r w:rsidR="009624B9">
        <w:instrText xml:space="preserve"> DOCPROPERTY  MtgSeq  \* MERGEFORMAT </w:instrText>
      </w:r>
      <w:r w:rsidR="009624B9">
        <w:fldChar w:fldCharType="separate"/>
      </w:r>
      <w:r w:rsidR="00EB09B7" w:rsidRPr="00EB09B7">
        <w:rPr>
          <w:b/>
          <w:noProof/>
          <w:sz w:val="24"/>
        </w:rPr>
        <w:t>2023</w:t>
      </w:r>
      <w:r w:rsidR="009624B9">
        <w:rPr>
          <w:b/>
          <w:noProof/>
          <w:sz w:val="24"/>
        </w:rPr>
        <w:fldChar w:fldCharType="end"/>
      </w:r>
      <w:r w:rsidR="009624B9">
        <w:fldChar w:fldCharType="begin"/>
      </w:r>
      <w:r w:rsidR="009624B9">
        <w:instrText xml:space="preserve"> DOCPROPERTY  MtgTitle  \* MERGEFORMAT </w:instrText>
      </w:r>
      <w:r w:rsidR="009624B9">
        <w:fldChar w:fldCharType="separate"/>
      </w:r>
      <w:r w:rsidR="00EB09B7">
        <w:rPr>
          <w:b/>
          <w:noProof/>
          <w:sz w:val="24"/>
        </w:rPr>
        <w:t>-TTCN email</w:t>
      </w:r>
      <w:r w:rsidR="009624B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624B9">
        <w:fldChar w:fldCharType="begin"/>
      </w:r>
      <w:r w:rsidR="009624B9">
        <w:instrText xml:space="preserve"> DOCPROPERTY  Tdoc#  \* MERGEFORMAT </w:instrText>
      </w:r>
      <w:r w:rsidR="009624B9">
        <w:fldChar w:fldCharType="separate"/>
      </w:r>
      <w:r w:rsidR="00E13F3D" w:rsidRPr="00E13F3D">
        <w:rPr>
          <w:b/>
          <w:i/>
          <w:noProof/>
          <w:sz w:val="28"/>
        </w:rPr>
        <w:t>R5s230734</w:t>
      </w:r>
      <w:r w:rsidR="009624B9">
        <w:rPr>
          <w:b/>
          <w:i/>
          <w:noProof/>
          <w:sz w:val="28"/>
        </w:rPr>
        <w:fldChar w:fldCharType="end"/>
      </w:r>
    </w:p>
    <w:p w14:paraId="7CB45193" w14:textId="77777777" w:rsidR="001E41F3" w:rsidRDefault="009624B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624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34.229-3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624B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624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62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6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to function f_IMS_INVITE_ReceiveRequest_A_2_1_Optional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6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0B55C9" w:rsidR="001E41F3" w:rsidRDefault="00471F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6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96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2023-09-26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624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624B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DA95FE" w14:textId="5FA68AFD" w:rsidR="00471FBE" w:rsidRDefault="00527B0E" w:rsidP="00471FBE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>With current implementation</w:t>
            </w:r>
            <w:r w:rsidR="00A7394E">
              <w:rPr>
                <w:lang w:val="en-US"/>
              </w:rPr>
              <w:t>,</w:t>
            </w:r>
            <w:r w:rsidR="00471FB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="00471FBE">
              <w:rPr>
                <w:lang w:val="en-US"/>
              </w:rPr>
              <w:t>criteria to expect a MIME message in INVITE message body</w:t>
            </w:r>
            <w:r>
              <w:rPr>
                <w:lang w:val="en-US"/>
              </w:rPr>
              <w:t xml:space="preserve"> i</w:t>
            </w:r>
            <w:r w:rsidR="00A7394E">
              <w:rPr>
                <w:lang w:val="en-US"/>
              </w:rPr>
              <w:t>s</w:t>
            </w:r>
            <w:r>
              <w:rPr>
                <w:lang w:val="en-US"/>
              </w:rPr>
              <w:t xml:space="preserve"> </w:t>
            </w:r>
            <w:r w:rsidR="00A7394E">
              <w:rPr>
                <w:lang w:val="en-US"/>
              </w:rPr>
              <w:t>that the</w:t>
            </w:r>
            <w:r w:rsidR="00471FBE">
              <w:rPr>
                <w:lang w:val="en-US"/>
              </w:rPr>
              <w:t xml:space="preserve"> test case must be an emergency</w:t>
            </w:r>
            <w:r w:rsidR="00A7394E">
              <w:rPr>
                <w:lang w:val="en-US"/>
              </w:rPr>
              <w:t xml:space="preserve"> call</w:t>
            </w:r>
            <w:r w:rsidR="00471FBE">
              <w:rPr>
                <w:lang w:val="en-US"/>
              </w:rPr>
              <w:t xml:space="preserve"> (with geolocat</w:t>
            </w:r>
            <w:r w:rsidR="00A7394E">
              <w:rPr>
                <w:lang w:val="en-US"/>
              </w:rPr>
              <w:t>i</w:t>
            </w:r>
            <w:r w:rsidR="00471FBE">
              <w:rPr>
                <w:lang w:val="en-US"/>
              </w:rPr>
              <w:t xml:space="preserve">on) or </w:t>
            </w:r>
            <w:r w:rsidR="00A7394E">
              <w:rPr>
                <w:lang w:val="en-US"/>
              </w:rPr>
              <w:t xml:space="preserve">an </w:t>
            </w:r>
            <w:proofErr w:type="spellStart"/>
            <w:r w:rsidR="00471FBE">
              <w:rPr>
                <w:lang w:val="en-US"/>
              </w:rPr>
              <w:t>eCall</w:t>
            </w:r>
            <w:proofErr w:type="spellEnd"/>
            <w:r w:rsidR="00471FBE">
              <w:rPr>
                <w:lang w:val="en-US"/>
              </w:rPr>
              <w:t xml:space="preserve">. This is valid but we can find an exception with </w:t>
            </w:r>
            <w:r w:rsidR="00A7394E">
              <w:rPr>
                <w:lang w:val="en-US"/>
              </w:rPr>
              <w:t>User Initiated USSI</w:t>
            </w:r>
            <w:r w:rsidR="00471FBE">
              <w:rPr>
                <w:lang w:val="en-US"/>
              </w:rPr>
              <w:t xml:space="preserve"> test cases </w:t>
            </w:r>
            <w:proofErr w:type="spellStart"/>
            <w:r w:rsidR="00471FBE">
              <w:rPr>
                <w:lang w:val="en-US"/>
              </w:rPr>
              <w:t>wich</w:t>
            </w:r>
            <w:proofErr w:type="spellEnd"/>
            <w:r w:rsidR="00471FBE">
              <w:rPr>
                <w:lang w:val="en-US"/>
              </w:rPr>
              <w:t xml:space="preserve"> also require MIME with an xml message body.</w:t>
            </w:r>
          </w:p>
          <w:p w14:paraId="29B90DF6" w14:textId="77777777" w:rsidR="00471FBE" w:rsidRDefault="00471FBE" w:rsidP="00471FBE">
            <w:pPr>
              <w:pStyle w:val="CRCoverPage"/>
              <w:spacing w:after="0"/>
              <w:rPr>
                <w:lang w:val="en-US"/>
              </w:rPr>
            </w:pPr>
          </w:p>
          <w:p w14:paraId="708AA7DE" w14:textId="50B40261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/>
              </w:rPr>
              <w:t xml:space="preserve">This can be solved adding an exception to current implementation to expect also a MIME message when a User Initiated USSI test case is run. </w:t>
            </w:r>
          </w:p>
        </w:tc>
      </w:tr>
      <w:tr w:rsidR="00471F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8B959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/>
              </w:rPr>
              <w:t xml:space="preserve">Added a function to support the check of MIME contents when a </w:t>
            </w:r>
            <w:r>
              <w:rPr>
                <w:lang w:val="en-US"/>
              </w:rPr>
              <w:t xml:space="preserve">User Initiated USSI test case </w:t>
            </w:r>
            <w:r>
              <w:rPr>
                <w:noProof/>
                <w:lang w:val="en-US"/>
              </w:rPr>
              <w:t>is run.</w:t>
            </w:r>
          </w:p>
        </w:tc>
      </w:tr>
      <w:tr w:rsidR="00471F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402DF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 test case.</w:t>
            </w:r>
          </w:p>
        </w:tc>
      </w:tr>
      <w:tr w:rsidR="00471FBE" w14:paraId="034AF533" w14:textId="77777777" w:rsidTr="00547111">
        <w:tc>
          <w:tcPr>
            <w:tcW w:w="2694" w:type="dxa"/>
            <w:gridSpan w:val="2"/>
          </w:tcPr>
          <w:p w14:paraId="39D9EB5B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1255C4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8.40.NR5GC</w:t>
            </w:r>
          </w:p>
        </w:tc>
      </w:tr>
      <w:tr w:rsidR="00471F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71FBE" w:rsidRDefault="00471FBE" w:rsidP="00471F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1F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1F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711626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1FBE" w:rsidRDefault="00471FBE" w:rsidP="00471F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B7064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C39C32" w:rsidR="00471FBE" w:rsidRDefault="00471FBE" w:rsidP="00471F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1FBE" w:rsidRDefault="00471FBE" w:rsidP="00471F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1F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1FBE" w:rsidRDefault="00471FBE" w:rsidP="00471F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1FBE" w:rsidRDefault="00471FBE" w:rsidP="00471FBE">
            <w:pPr>
              <w:pStyle w:val="CRCoverPage"/>
              <w:spacing w:after="0"/>
              <w:rPr>
                <w:noProof/>
              </w:rPr>
            </w:pPr>
          </w:p>
        </w:tc>
      </w:tr>
      <w:tr w:rsidR="00471F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1F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1FBE" w:rsidRPr="008863B9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1FBE" w:rsidRPr="008863B9" w:rsidRDefault="00471FBE" w:rsidP="00471F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1F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1FBE" w:rsidRDefault="00471FBE" w:rsidP="00471F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1FBE" w:rsidRDefault="00471FBE" w:rsidP="00471F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3F7B38" w14:textId="77777777" w:rsidR="00471FBE" w:rsidRDefault="00471FBE" w:rsidP="00471FBE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46622034"/>
      <w:r>
        <w:rPr>
          <w:rStyle w:val="Emphasis"/>
          <w:rFonts w:cs="Arial"/>
        </w:rPr>
        <w:lastRenderedPageBreak/>
        <w:t>Table of Contents</w:t>
      </w:r>
      <w:bookmarkEnd w:id="1"/>
    </w:p>
    <w:p w14:paraId="156707C9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A24D94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_Toc146622034 \h </w:instrText>
      </w:r>
      <w:r>
        <w:fldChar w:fldCharType="separate"/>
      </w:r>
      <w:r>
        <w:t>2</w:t>
      </w:r>
      <w:r>
        <w:fldChar w:fldCharType="end"/>
      </w:r>
    </w:p>
    <w:p w14:paraId="2CA267D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_Toc146622035 \h </w:instrText>
      </w:r>
      <w:r>
        <w:fldChar w:fldCharType="separate"/>
      </w:r>
      <w:r>
        <w:t>3</w:t>
      </w:r>
      <w:r>
        <w:fldChar w:fldCharType="end"/>
      </w:r>
    </w:p>
    <w:p w14:paraId="6D7650F6" w14:textId="77777777" w:rsidR="00471FBE" w:rsidRDefault="00471FBE" w:rsidP="00471F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A24D9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A24D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_Toc146622036 \h </w:instrText>
      </w:r>
      <w:r>
        <w:fldChar w:fldCharType="separate"/>
      </w:r>
      <w:r>
        <w:t>3</w:t>
      </w:r>
      <w:r>
        <w:fldChar w:fldCharType="end"/>
      </w:r>
    </w:p>
    <w:p w14:paraId="6F0CCD7F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New function f_IsMimeWithXMLRequired</w:t>
      </w:r>
      <w:r>
        <w:tab/>
      </w:r>
      <w:r>
        <w:fldChar w:fldCharType="begin"/>
      </w:r>
      <w:r>
        <w:instrText xml:space="preserve"> PAGEREF _Toc146622037 \h </w:instrText>
      </w:r>
      <w:r>
        <w:fldChar w:fldCharType="separate"/>
      </w:r>
      <w:r>
        <w:t>3</w:t>
      </w:r>
      <w:r>
        <w:fldChar w:fldCharType="end"/>
      </w:r>
    </w:p>
    <w:p w14:paraId="59348323" w14:textId="77777777" w:rsidR="00471FBE" w:rsidRDefault="00471FBE" w:rsidP="00471F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A24D9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A24D94">
        <w:rPr>
          <w:b/>
        </w:rPr>
        <w:t>Correction to function f_IMS_INVITE_ReceiveRequest_A_2_1_Optional</w:t>
      </w:r>
      <w:r>
        <w:tab/>
      </w:r>
      <w:r>
        <w:fldChar w:fldCharType="begin"/>
      </w:r>
      <w:r>
        <w:instrText xml:space="preserve"> PAGEREF _Toc146622038 \h </w:instrText>
      </w:r>
      <w:r>
        <w:fldChar w:fldCharType="separate"/>
      </w:r>
      <w:r>
        <w:t>3</w:t>
      </w:r>
      <w:r>
        <w:fldChar w:fldCharType="end"/>
      </w:r>
    </w:p>
    <w:p w14:paraId="4E97B53F" w14:textId="77777777" w:rsidR="00471FBE" w:rsidRDefault="00471FBE" w:rsidP="00471FBE">
      <w:pPr>
        <w:pStyle w:val="TOC2"/>
        <w:rPr>
          <w:rFonts w:ascii="Calibri" w:eastAsia="Yu Mincho" w:hAnsi="Calibri"/>
          <w:sz w:val="22"/>
          <w:szCs w:val="22"/>
          <w:lang w:eastAsia="ja-JP"/>
        </w:rPr>
      </w:pPr>
      <w:r>
        <w:rPr>
          <w:rFonts w:cs="Arial"/>
        </w:rPr>
        <w:fldChar w:fldCharType="end"/>
      </w:r>
      <w:r>
        <w:rPr>
          <w:lang w:val="pt-BR"/>
        </w:rPr>
        <w:br w:type="page"/>
      </w:r>
    </w:p>
    <w:p w14:paraId="2D11226E" w14:textId="77777777" w:rsidR="00471FBE" w:rsidRDefault="00471FBE" w:rsidP="00471FBE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46104238"/>
      <w:bookmarkStart w:id="3" w:name="_Toc146217578"/>
      <w:bookmarkStart w:id="4" w:name="_Toc146622035"/>
      <w:r>
        <w:rPr>
          <w:b/>
          <w:lang w:eastAsia="ja-JP"/>
        </w:rPr>
        <w:lastRenderedPageBreak/>
        <w:t>Overview</w:t>
      </w:r>
      <w:bookmarkEnd w:id="2"/>
      <w:bookmarkEnd w:id="3"/>
      <w:bookmarkEnd w:id="4"/>
    </w:p>
    <w:p w14:paraId="0562A90F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</w:rPr>
      </w:pPr>
      <w:r>
        <w:rPr>
          <w:rFonts w:cs="Arial"/>
        </w:rPr>
        <w:t>This document lists all the essential changes needed to correct problems in the iwd-TTCN3-B2022-09_D23wk37 related to the title of this CR.</w:t>
      </w:r>
    </w:p>
    <w:p w14:paraId="34FC68C9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 xml:space="preserve">Contact: </w:t>
      </w:r>
      <w:r>
        <w:rPr>
          <w:rFonts w:cs="Arial"/>
          <w:b/>
          <w:sz w:val="24"/>
          <w:lang w:eastAsia="ja-JP"/>
        </w:rPr>
        <w:tab/>
        <w:t>Juan Garcia Martin</w:t>
      </w:r>
    </w:p>
    <w:p w14:paraId="524CB3AC" w14:textId="77777777" w:rsidR="00471FBE" w:rsidRDefault="00471FBE" w:rsidP="00471FB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r>
        <w:rPr>
          <w:rStyle w:val="Hyperlink"/>
          <w:rFonts w:cs="Arial"/>
          <w:b/>
          <w:sz w:val="24"/>
          <w:lang w:eastAsia="ja-JP"/>
        </w:rPr>
        <w:t>Juan.GarciaMartin@rohde-schwarz.com</w:t>
      </w:r>
      <w:r>
        <w:rPr>
          <w:rFonts w:cs="Arial"/>
          <w:sz w:val="24"/>
          <w:lang w:eastAsia="ja-JP"/>
        </w:rPr>
        <w:br/>
      </w:r>
    </w:p>
    <w:p w14:paraId="6395A05A" w14:textId="77777777" w:rsidR="00471FBE" w:rsidRDefault="00471FBE" w:rsidP="00471FBE"/>
    <w:p w14:paraId="7E3598D9" w14:textId="77777777" w:rsidR="00471FBE" w:rsidRDefault="00471FBE" w:rsidP="00471FB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295288959"/>
      <w:bookmarkStart w:id="6" w:name="_Toc122434488"/>
      <w:bookmarkStart w:id="7" w:name="_Toc146622036"/>
      <w:r>
        <w:rPr>
          <w:b/>
        </w:rPr>
        <w:t>Corrections required</w:t>
      </w:r>
      <w:bookmarkEnd w:id="5"/>
      <w:bookmarkEnd w:id="6"/>
      <w:bookmarkEnd w:id="7"/>
    </w:p>
    <w:p w14:paraId="6935BC35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146622037"/>
      <w:r>
        <w:rPr>
          <w:b/>
        </w:rPr>
        <w:t xml:space="preserve">New function </w:t>
      </w:r>
      <w:proofErr w:type="spellStart"/>
      <w:r w:rsidRPr="00B4454D">
        <w:rPr>
          <w:b/>
        </w:rPr>
        <w:t>f_IsMimeWithXMLRequired</w:t>
      </w:r>
      <w:bookmarkEnd w:id="8"/>
      <w:proofErr w:type="spellEnd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760C828B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2355D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bookmarkStart w:id="9" w:name="_Hlk146622030"/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461125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57BAF">
              <w:rPr>
                <w:noProof/>
              </w:rPr>
              <w:t>f_IsMimeWithXMLRequired</w:t>
            </w:r>
          </w:p>
        </w:tc>
      </w:tr>
      <w:bookmarkEnd w:id="9"/>
      <w:tr w:rsidR="00471FBE" w:rsidRPr="00647F8D" w14:paraId="33728C6D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00FC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7B25D" w14:textId="77777777" w:rsidR="00471FBE" w:rsidRPr="00310CD9" w:rsidRDefault="00471FBE" w:rsidP="00F61294">
            <w:pPr>
              <w:pStyle w:val="CRCoverPage"/>
              <w:rPr>
                <w:lang w:val="en-US"/>
              </w:rPr>
            </w:pPr>
            <w:r w:rsidRPr="00857BAF"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 w:rsidRPr="00857BAF">
              <w:rPr>
                <w:lang w:val="en-US"/>
              </w:rPr>
              <w:t>geolocaiton</w:t>
            </w:r>
            <w:proofErr w:type="spellEnd"/>
            <w:r w:rsidRPr="00857BAF">
              <w:rPr>
                <w:lang w:val="en-US"/>
              </w:rPr>
              <w:t xml:space="preserve">) or an </w:t>
            </w:r>
            <w:proofErr w:type="spellStart"/>
            <w:r w:rsidRPr="00857BAF">
              <w:rPr>
                <w:lang w:val="en-US"/>
              </w:rPr>
              <w:t>eCall</w:t>
            </w:r>
            <w:proofErr w:type="spellEnd"/>
            <w:r w:rsidRPr="00857BAF"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 w:rsidRPr="00857BAF">
              <w:rPr>
                <w:lang w:val="en-US"/>
              </w:rPr>
              <w:t>wich</w:t>
            </w:r>
            <w:proofErr w:type="spellEnd"/>
            <w:r w:rsidRPr="00857BAF"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524A30D7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207FD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95F4F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 w:rsidRPr="00857BAF"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65E6C5FF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408B77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30229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471FBE" w14:paraId="2D2A2799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6B614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4136D" w14:textId="77777777" w:rsidR="00471FBE" w:rsidRDefault="00471FBE" w:rsidP="00F61294">
            <w:pPr>
              <w:rPr>
                <w:rFonts w:ascii="Arial" w:hAnsi="Arial"/>
                <w:highlight w:val="cyan"/>
              </w:rPr>
            </w:pPr>
          </w:p>
        </w:tc>
      </w:tr>
    </w:tbl>
    <w:p w14:paraId="453DDAB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70FD93C5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New Function: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4AAEE4C4" w14:textId="77777777" w:rsidTr="00F61294">
        <w:trPr>
          <w:trHeight w:val="159"/>
        </w:trPr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1AEA3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IsMimeWithXMLRequired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   </w:t>
            </w:r>
          </w:p>
          <w:p w14:paraId="629857B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{       </w:t>
            </w:r>
          </w:p>
          <w:p w14:paraId="0969B42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false;   </w:t>
            </w:r>
          </w:p>
          <w:p w14:paraId="373086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</w:p>
          <w:p w14:paraId="5BA2942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Invite.recvInfo.infoPackageList</w:t>
            </w:r>
            <w:proofErr w:type="spellEnd"/>
            <w:proofErr w:type="gramEnd"/>
            <w:r w:rsidRPr="008E4C5E">
              <w:rPr>
                <w:rFonts w:ascii="Arial" w:hAnsi="Arial"/>
                <w:lang w:eastAsia="en-GB"/>
              </w:rPr>
              <w:t xml:space="preserve">)) {        </w:t>
            </w:r>
          </w:p>
          <w:p w14:paraId="071BC7F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(p_MessageHeader_Invite.recvInfo.infoPackageList[0].infoPackageName) =="g.3gpp.ussd" ;</w:t>
            </w:r>
          </w:p>
          <w:p w14:paraId="4FD1F52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 else </w:t>
            </w:r>
            <w:proofErr w:type="gramStart"/>
            <w:r w:rsidRPr="008E4C5E">
              <w:rPr>
                <w:rFonts w:ascii="Arial" w:hAnsi="Arial"/>
                <w:lang w:eastAsia="en-GB"/>
              </w:rPr>
              <w:t xml:space="preserve">if(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proofErr w:type="gram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 ) {        </w:t>
            </w:r>
          </w:p>
          <w:p w14:paraId="44B62D5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true;</w:t>
            </w:r>
          </w:p>
          <w:p w14:paraId="1BF60C1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}; </w:t>
            </w:r>
          </w:p>
          <w:p w14:paraId="493BA68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</w:t>
            </w:r>
          </w:p>
          <w:p w14:paraId="106F60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</w:t>
            </w:r>
          </w:p>
          <w:p w14:paraId="1BE5670B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</w:tc>
      </w:tr>
      <w:tr w:rsidR="00471FBE" w14:paraId="1BED6BC2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0FE4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7E4BA15A" w14:textId="77777777" w:rsidR="00471FBE" w:rsidRDefault="00471FBE" w:rsidP="00471FBE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46622038"/>
      <w:r>
        <w:rPr>
          <w:b/>
        </w:rPr>
        <w:t xml:space="preserve">Correction to function </w:t>
      </w:r>
      <w:r w:rsidRPr="008E4C5E">
        <w:rPr>
          <w:b/>
        </w:rPr>
        <w:t>f_IMS_INVITE_ReceiveRequest_A_2_1_Optional</w:t>
      </w:r>
      <w:bookmarkEnd w:id="10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1FBE" w:rsidRPr="00647F8D" w14:paraId="2D58CA60" w14:textId="77777777" w:rsidTr="00F6129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9FC85" w14:textId="77777777" w:rsidR="00471FBE" w:rsidRDefault="00471FBE" w:rsidP="00F61294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959DB" w14:textId="77777777" w:rsidR="00471FBE" w:rsidRPr="00E40CB8" w:rsidRDefault="00471FBE" w:rsidP="00F61294">
            <w:pPr>
              <w:pStyle w:val="CRCoverPage"/>
              <w:spacing w:after="0"/>
              <w:rPr>
                <w:noProof/>
              </w:rPr>
            </w:pPr>
            <w:r w:rsidRPr="008E4C5E">
              <w:rPr>
                <w:noProof/>
              </w:rPr>
              <w:t>f_IMS_INVITE_ReceiveRequest_A_2_1_Optional</w:t>
            </w:r>
          </w:p>
        </w:tc>
      </w:tr>
      <w:tr w:rsidR="00471FBE" w:rsidRPr="00647F8D" w14:paraId="15174783" w14:textId="77777777" w:rsidTr="00F6129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897F9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FB4B" w14:textId="77777777" w:rsidR="00471FBE" w:rsidRPr="00310CD9" w:rsidRDefault="00471FBE" w:rsidP="00F61294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At the moment criteria to check to expect a MIME message in INVITE message body, test case to be run must be an emergency (with </w:t>
            </w:r>
            <w:proofErr w:type="spellStart"/>
            <w:r>
              <w:rPr>
                <w:lang w:val="en-US"/>
              </w:rPr>
              <w:t>geolocaiton</w:t>
            </w:r>
            <w:proofErr w:type="spellEnd"/>
            <w:r>
              <w:rPr>
                <w:lang w:val="en-US"/>
              </w:rPr>
              <w:t xml:space="preserve">) or an </w:t>
            </w:r>
            <w:proofErr w:type="spellStart"/>
            <w:r>
              <w:rPr>
                <w:lang w:val="en-US"/>
              </w:rPr>
              <w:t>eCall</w:t>
            </w:r>
            <w:proofErr w:type="spellEnd"/>
            <w:r>
              <w:rPr>
                <w:lang w:val="en-US"/>
              </w:rPr>
              <w:t xml:space="preserve"> test case. This is valid but we can find an exception with USSD test cases </w:t>
            </w:r>
            <w:proofErr w:type="spellStart"/>
            <w:r>
              <w:rPr>
                <w:lang w:val="en-US"/>
              </w:rPr>
              <w:t>wich</w:t>
            </w:r>
            <w:proofErr w:type="spellEnd"/>
            <w:r>
              <w:rPr>
                <w:lang w:val="en-US"/>
              </w:rPr>
              <w:t xml:space="preserve"> also require MIME with an xml message body.</w:t>
            </w:r>
          </w:p>
        </w:tc>
      </w:tr>
      <w:tr w:rsidR="00471FBE" w:rsidRPr="00647F8D" w14:paraId="792EBDE1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F2935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CAE11" w14:textId="77777777" w:rsidR="00471FBE" w:rsidRPr="009E52D1" w:rsidRDefault="00471FBE" w:rsidP="00F61294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Added a function to support the check of MIME contents when USSD test cases are run.</w:t>
            </w:r>
          </w:p>
        </w:tc>
      </w:tr>
      <w:tr w:rsidR="00471FBE" w:rsidRPr="00647F8D" w14:paraId="264C4D18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75CBF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EDD68B" w14:textId="77777777" w:rsidR="00471FBE" w:rsidRDefault="00471FBE" w:rsidP="00F61294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\Common\IMS\IMS_Procedures_CallControl4G5G.ttcn</w:t>
            </w:r>
          </w:p>
        </w:tc>
      </w:tr>
      <w:tr w:rsidR="00471FBE" w14:paraId="3DE1E4BA" w14:textId="77777777" w:rsidTr="00F6129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646D7" w14:textId="77777777" w:rsidR="00471FBE" w:rsidRDefault="00471FBE" w:rsidP="00F61294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9DFE" w14:textId="77777777" w:rsidR="00471FBE" w:rsidRDefault="00471FBE" w:rsidP="00F61294">
            <w:pPr>
              <w:rPr>
                <w:rFonts w:ascii="Arial" w:hAnsi="Arial"/>
                <w:highlight w:val="cyan"/>
              </w:rPr>
            </w:pPr>
          </w:p>
        </w:tc>
      </w:tr>
    </w:tbl>
    <w:p w14:paraId="1E108A0A" w14:textId="77777777" w:rsidR="00471FBE" w:rsidRDefault="00471FBE" w:rsidP="00471FBE">
      <w:pPr>
        <w:rPr>
          <w:noProof/>
        </w:rPr>
      </w:pPr>
    </w:p>
    <w:p w14:paraId="7B8C6CA2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3028E6F8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307C3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01AED8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Optional(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41724D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66EC386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F3D60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omit,</w:t>
            </w:r>
          </w:p>
          <w:p w14:paraId="40ADC87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3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5F0E68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11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false,</w:t>
            </w:r>
          </w:p>
          <w:p w14:paraId="65C9C78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8F950A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false)</w:t>
            </w:r>
          </w:p>
          <w:p w14:paraId="5F96F33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3CFEB2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E4C5E">
              <w:rPr>
                <w:rFonts w:ascii="Arial" w:hAnsi="Arial"/>
                <w:lang w:eastAsia="en-GB"/>
              </w:rPr>
              <w:t>{ /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1200468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Cleanup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of functions for MO Call Setup sic@ */</w:t>
            </w:r>
          </w:p>
          <w:p w14:paraId="2F9D90C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4AC86B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05D5B59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</w:t>
            </w:r>
            <w:proofErr w:type="gramEnd"/>
            <w:r w:rsidRPr="008E4C5E">
              <w:rPr>
                <w:rFonts w:ascii="Arial" w:hAnsi="Arial"/>
                <w:lang w:eastAsia="en-GB"/>
              </w:rPr>
              <w:t>@ */</w:t>
            </w:r>
          </w:p>
          <w:p w14:paraId="72A41AE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1CA7E5F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02EA9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8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 per default sic@ */</w:t>
            </w:r>
          </w:p>
          <w:p w14:paraId="492A3D4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747D2D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9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014937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70E38CE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4A184D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2371E1F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2F724A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p_MessageHeader_Invite.geolocation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3E46565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B6C080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A7BB6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2707BAF4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6E9BF2B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FBC1D2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1EB7D2AA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0D1987B9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proofErr w:type="gramStart"/>
            <w:r w:rsidRPr="008E4C5E">
              <w:rPr>
                <w:rFonts w:ascii="Arial" w:hAnsi="Arial"/>
                <w:lang w:eastAsia="en-GB"/>
              </w:rPr>
              <w:t>);  /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27786E0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522176E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68DC5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</w:p>
          <w:p w14:paraId="68D0DFDC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044B146A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8F16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F5ADCAE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</w:p>
    <w:p w14:paraId="6BD0E590" w14:textId="77777777" w:rsidR="00471FBE" w:rsidRDefault="00471FBE" w:rsidP="00471FBE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471FBE" w14:paraId="70AD818F" w14:textId="77777777" w:rsidTr="00F61294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03A3CC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  <w:p w14:paraId="4EAFA4E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function f_IMS_INVITE_ReceiveRequest_A_2_1_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Optional(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INVITE_A_2_1_Context_Type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355D29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4E7CA5D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1EF2679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template (omit) float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omit,</w:t>
            </w:r>
          </w:p>
          <w:p w14:paraId="547DFBA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3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   /* @sic R5s130510 additional change 1: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tsc_IMS_MTSI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replaced by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pc_MultimediaTelephonyService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02D0F8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11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false,</w:t>
            </w:r>
          </w:p>
          <w:p w14:paraId="5BB9E5FE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>,</w:t>
            </w:r>
          </w:p>
          <w:p w14:paraId="05B91858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                                            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false)</w:t>
            </w:r>
          </w:p>
          <w:p w14:paraId="28E7AC6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runs on IMS_PTC return template (omit) IMS_DATA_REQ</w:t>
            </w:r>
          </w:p>
          <w:p w14:paraId="5ACCD8D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</w:t>
            </w:r>
            <w:proofErr w:type="gramStart"/>
            <w:r w:rsidRPr="008E4C5E">
              <w:rPr>
                <w:rFonts w:ascii="Arial" w:hAnsi="Arial"/>
                <w:lang w:eastAsia="en-GB"/>
              </w:rPr>
              <w:t>{ /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*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.. if present to be used as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; if omit default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is used acc. to PIXITs and context */</w:t>
            </w:r>
          </w:p>
          <w:p w14:paraId="7FA83EA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R5-133276, R5-133301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Cleanup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of functions for MO Call Setup sic@ */</w:t>
            </w:r>
          </w:p>
          <w:p w14:paraId="747922A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R5s130756 additional changes: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p_IsGIBA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6633364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R5-140799: additional parameter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to deal with Reason header sic@ */</w:t>
            </w:r>
          </w:p>
          <w:p w14:paraId="55B7663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R5s140370 change 7: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pc_IMS_SRVCCAlert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default value for p_A12, p_A12 renamed to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 sic</w:t>
            </w:r>
            <w:proofErr w:type="gramEnd"/>
            <w:r w:rsidRPr="008E4C5E">
              <w:rPr>
                <w:rFonts w:ascii="Arial" w:hAnsi="Arial"/>
                <w:lang w:eastAsia="en-GB"/>
              </w:rPr>
              <w:t>@ */</w:t>
            </w:r>
          </w:p>
          <w:p w14:paraId="77D92CE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R5s150180: p_A10 removed sic@ */</w:t>
            </w:r>
          </w:p>
          <w:p w14:paraId="619DCEA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R5s150177 change 9, R5s150204: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changed to "template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SipUrl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"; NOTE: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p_OtherCalleeUri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shall either omit or "template (present)" (but not e.g. "*") sic@ */</w:t>
            </w:r>
          </w:p>
          <w:p w14:paraId="7E0E947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R5s150846: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8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false per default sic@ */</w:t>
            </w:r>
          </w:p>
          <w:p w14:paraId="1061ABD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0E0A031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R5s170305: p_A</w:t>
            </w:r>
            <w:proofErr w:type="gramStart"/>
            <w:r w:rsidRPr="008E4C5E">
              <w:rPr>
                <w:rFonts w:ascii="Arial" w:hAnsi="Arial"/>
                <w:lang w:eastAsia="en-GB"/>
              </w:rPr>
              <w:t>9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pc_IMS_SessionIdSupported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per default sic@ */</w:t>
            </w:r>
          </w:p>
          <w:p w14:paraId="312554B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R5-174544: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SessionId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00307FC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R5s190882: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p_AdditionalOptionTagsForSupported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removed sic@ */</w:t>
            </w:r>
          </w:p>
          <w:p w14:paraId="5FA3843B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/* @sic R5s220485: p_A8 removed sic@ */</w:t>
            </w:r>
          </w:p>
          <w:p w14:paraId="1F14C47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(omit) IMS_DATA_REQ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AC118AF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f_IsMimeWithXMLRequired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highlight w:val="yellow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highlight w:val="yellow"/>
                <w:lang w:eastAsia="en-GB"/>
              </w:rPr>
              <w:t>);</w:t>
            </w:r>
            <w:r w:rsidRPr="008E4C5E">
              <w:rPr>
                <w:rFonts w:ascii="Arial" w:hAnsi="Arial"/>
                <w:lang w:eastAsia="en-GB"/>
              </w:rPr>
              <w:t xml:space="preserve"> /* @sic R5s230480 sic@ NOTE: there is no Geolocation without PIDF body part and no PIDF body part without Geolocation and the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Geolcation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addresses the PIDF body part within the MIME body */</w:t>
            </w:r>
          </w:p>
          <w:p w14:paraId="5CDCF88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ispresent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p_MessageHeader_Invite.callInfo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/* @sic R5s230480 sic@ NOTE: there is no Call-Info without MSD and no MSD without Call-Info and Call-Info addresses the MSD body part within the MIME body */</w:t>
            </w:r>
          </w:p>
          <w:p w14:paraId="2436E567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template (present)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f_SIP_MessageBodyWithSDP_RX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);  /* @sic R5w140112 sic@ @sic R5s210009: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p_A8 sic@ @sic R5s230480: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v_MimeWithXML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v_MimeWithBinaryData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instead of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v_UseMIME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690B6726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A_2_1_A5);</w:t>
            </w:r>
          </w:p>
          <w:p w14:paraId="758108A0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var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boolean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>=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== A_2_1_A6);</w:t>
            </w:r>
          </w:p>
          <w:p w14:paraId="7234CA93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</w:p>
          <w:p w14:paraId="6E4C4B55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</w:t>
            </w:r>
            <w:proofErr w:type="gramStart"/>
            <w:r w:rsidRPr="008E4C5E">
              <w:rPr>
                <w:rFonts w:ascii="Arial" w:hAnsi="Arial"/>
                <w:lang w:eastAsia="en-GB"/>
              </w:rPr>
              <w:t>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: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=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f_IMS_INVITE_ReceiveRequest_Optional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p_ExpectedCalleeUri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p_MessageHeader_Invite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v_MessageBody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p_WaitDuration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v_IsReInvite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v_IsEmergencyCallWithoutRegistration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>);    // @sic R5s190882 sic@</w:t>
            </w:r>
          </w:p>
          <w:p w14:paraId="7FF2E54D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if 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isvalue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)) {</w:t>
            </w:r>
          </w:p>
          <w:p w14:paraId="2453AAB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  f_IMS_A_2_1_Invite_CommonChecks(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valueof</w:t>
            </w:r>
            <w:proofErr w:type="spellEnd"/>
            <w:r w:rsidRPr="008E4C5E">
              <w:rPr>
                <w:rFonts w:ascii="Arial" w:hAnsi="Arial"/>
                <w:lang w:eastAsia="en-GB"/>
              </w:rPr>
              <w:t>(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),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p_Context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p_A3, p_A11,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p_SrvccAlertingSupported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,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proofErr w:type="gramStart"/>
            <w:r w:rsidRPr="008E4C5E">
              <w:rPr>
                <w:rFonts w:ascii="Arial" w:hAnsi="Arial"/>
                <w:lang w:eastAsia="en-GB"/>
              </w:rPr>
              <w:t>);  /</w:t>
            </w:r>
            <w:proofErr w:type="gramEnd"/>
            <w:r w:rsidRPr="008E4C5E">
              <w:rPr>
                <w:rFonts w:ascii="Arial" w:hAnsi="Arial"/>
                <w:lang w:eastAsia="en-GB"/>
              </w:rPr>
              <w:t xml:space="preserve">* @sic R5-160975: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p_OriginatingIdentificationRestriction</w:t>
            </w:r>
            <w:proofErr w:type="spellEnd"/>
            <w:r w:rsidRPr="008E4C5E">
              <w:rPr>
                <w:rFonts w:ascii="Arial" w:hAnsi="Arial"/>
                <w:lang w:eastAsia="en-GB"/>
              </w:rPr>
              <w:t xml:space="preserve"> sic@ */</w:t>
            </w:r>
          </w:p>
          <w:p w14:paraId="38C81B8C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}</w:t>
            </w:r>
          </w:p>
          <w:p w14:paraId="6FD59C21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  return </w:t>
            </w:r>
            <w:proofErr w:type="spellStart"/>
            <w:r w:rsidRPr="008E4C5E">
              <w:rPr>
                <w:rFonts w:ascii="Arial" w:hAnsi="Arial"/>
                <w:lang w:eastAsia="en-GB"/>
              </w:rPr>
              <w:t>v_IMS_DATA_REQ</w:t>
            </w:r>
            <w:proofErr w:type="spellEnd"/>
            <w:r w:rsidRPr="008E4C5E">
              <w:rPr>
                <w:rFonts w:ascii="Arial" w:hAnsi="Arial"/>
                <w:lang w:eastAsia="en-GB"/>
              </w:rPr>
              <w:t>;</w:t>
            </w:r>
          </w:p>
          <w:p w14:paraId="70D388C2" w14:textId="77777777" w:rsidR="00471FBE" w:rsidRPr="008E4C5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 w:rsidRPr="008E4C5E">
              <w:rPr>
                <w:rFonts w:ascii="Arial" w:hAnsi="Arial"/>
                <w:lang w:eastAsia="en-GB"/>
              </w:rPr>
              <w:t xml:space="preserve">  }</w:t>
            </w:r>
            <w:bookmarkStart w:id="11" w:name="_GoBack"/>
            <w:bookmarkEnd w:id="11"/>
          </w:p>
          <w:p w14:paraId="7E327488" w14:textId="77777777" w:rsidR="00471FBE" w:rsidRPr="007111EE" w:rsidRDefault="00471FBE" w:rsidP="00F61294">
            <w:pPr>
              <w:spacing w:after="0"/>
              <w:rPr>
                <w:rFonts w:ascii="Arial" w:hAnsi="Arial"/>
                <w:lang w:eastAsia="en-GB"/>
              </w:rPr>
            </w:pPr>
            <w:r>
              <w:rPr>
                <w:rFonts w:ascii="Arial" w:hAnsi="Arial"/>
                <w:b/>
                <w:lang w:eastAsia="en-GB"/>
              </w:rPr>
              <w:t>&lt;&lt;SKIPPED CODE&gt;&gt;</w:t>
            </w:r>
          </w:p>
        </w:tc>
      </w:tr>
      <w:tr w:rsidR="00471FBE" w14:paraId="62432A35" w14:textId="77777777" w:rsidTr="00F61294">
        <w:tc>
          <w:tcPr>
            <w:tcW w:w="98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4A67" w14:textId="77777777" w:rsidR="00471FBE" w:rsidRDefault="00471FBE" w:rsidP="00F61294">
            <w:pPr>
              <w:spacing w:after="0"/>
              <w:rPr>
                <w:rFonts w:ascii="Arial" w:hAnsi="Arial"/>
                <w:b/>
                <w:lang w:eastAsia="en-GB"/>
              </w:rPr>
            </w:pPr>
          </w:p>
        </w:tc>
      </w:tr>
    </w:tbl>
    <w:p w14:paraId="45B71675" w14:textId="77777777" w:rsidR="00471FBE" w:rsidRDefault="00471FBE" w:rsidP="00471FB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589255" w14:textId="77777777" w:rsidR="009624B9" w:rsidRDefault="009624B9">
      <w:r>
        <w:separator/>
      </w:r>
    </w:p>
  </w:endnote>
  <w:endnote w:type="continuationSeparator" w:id="0">
    <w:p w14:paraId="041F9E8E" w14:textId="77777777" w:rsidR="009624B9" w:rsidRDefault="00962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ED071C" w14:textId="77777777" w:rsidR="00471FBE" w:rsidRDefault="00471FB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0A8544" w14:textId="77777777" w:rsidR="00471FBE" w:rsidRDefault="00471FB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E2BFD" w14:textId="77777777" w:rsidR="00471FBE" w:rsidRDefault="00471FB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2F733" w14:textId="77777777" w:rsidR="009624B9" w:rsidRDefault="009624B9">
      <w:r>
        <w:separator/>
      </w:r>
    </w:p>
  </w:footnote>
  <w:footnote w:type="continuationSeparator" w:id="0">
    <w:p w14:paraId="13F909C2" w14:textId="77777777" w:rsidR="009624B9" w:rsidRDefault="009624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558BF8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71FBE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8B8A5A9" wp14:editId="0EB83B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870567152"/>
                          </w:sdtPr>
                          <w:sdtEndPr/>
                          <w:sdtContent>
                            <w:p w14:paraId="6DB14AD9" w14:textId="4B7E0A53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8B8A5A9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870567152"/>
                    </w:sdtPr>
                    <w:sdtContent>
                      <w:p w14:paraId="6DB14AD9" w14:textId="4B7E0A53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4BFE9C" w14:textId="4719ECC7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489D6177" wp14:editId="58B0DD8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7329CFBB" w14:textId="2ADE368F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9D6177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329CFBB" w14:textId="2ADE368F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3EABDB" w14:textId="0F411153" w:rsidR="00471FBE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4E425439" wp14:editId="61A5FBF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677315121"/>
                          </w:sdtPr>
                          <w:sdtEndPr/>
                          <w:sdtContent>
                            <w:p w14:paraId="3511209E" w14:textId="1A7AD3E5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E425439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677315121"/>
                    </w:sdtPr>
                    <w:sdtContent>
                      <w:p w14:paraId="3511209E" w14:textId="1A7AD3E5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6493FEEE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1CA7E906" wp14:editId="70A348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654870230"/>
                          </w:sdtPr>
                          <w:sdtEndPr/>
                          <w:sdtContent>
                            <w:p w14:paraId="40C50691" w14:textId="34D7640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A7E90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654870230"/>
                    </w:sdtPr>
                    <w:sdtContent>
                      <w:p w14:paraId="40C50691" w14:textId="34D7640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AFB8180" w:rsidR="00695808" w:rsidRDefault="00695808">
    <w:pPr>
      <w:pStyle w:val="Header"/>
      <w:tabs>
        <w:tab w:val="right" w:pos="9639"/>
      </w:tabs>
    </w:pPr>
    <w:r>
      <w:tab/>
    </w:r>
    <w:r w:rsidR="00471FBE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1DA3F96C" wp14:editId="36A469B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715649332"/>
                          </w:sdtPr>
                          <w:sdtEndPr/>
                          <w:sdtContent>
                            <w:p w14:paraId="4CE4C311" w14:textId="7F18DD39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DA3F96C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715649332"/>
                    </w:sdtPr>
                    <w:sdtContent>
                      <w:p w14:paraId="4CE4C311" w14:textId="7F18DD39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77D8A0B" w:rsidR="00695808" w:rsidRDefault="00471FBE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6259E3E" wp14:editId="6C34669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192303401"/>
                          </w:sdtPr>
                          <w:sdtEndPr/>
                          <w:sdtContent>
                            <w:p w14:paraId="367652D2" w14:textId="44BB6FF6" w:rsidR="00471FBE" w:rsidRPr="00A11327" w:rsidRDefault="00471FBE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259E3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192303401"/>
                    </w:sdtPr>
                    <w:sdtContent>
                      <w:p w14:paraId="367652D2" w14:textId="44BB6FF6" w:rsidR="00471FBE" w:rsidRPr="00A11327" w:rsidRDefault="00471FBE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1FBE"/>
    <w:rsid w:val="004B75B7"/>
    <w:rsid w:val="0051580D"/>
    <w:rsid w:val="00527B0E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624B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394E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40C1B"/>
    <w:rsid w:val="00D50255"/>
    <w:rsid w:val="00D66520"/>
    <w:rsid w:val="00DB65AE"/>
    <w:rsid w:val="00DE34CF"/>
    <w:rsid w:val="00DF5624"/>
    <w:rsid w:val="00E13F3D"/>
    <w:rsid w:val="00E34898"/>
    <w:rsid w:val="00EB09B7"/>
    <w:rsid w:val="00EE7D7C"/>
    <w:rsid w:val="00F25D98"/>
    <w:rsid w:val="00F300FB"/>
    <w:rsid w:val="00FB6386"/>
    <w:rsid w:val="00FD5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471FBE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471F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471FBE"/>
    <w:rPr>
      <w:rFonts w:ascii="Arial" w:hAnsi="Arial"/>
      <w:sz w:val="32"/>
      <w:lang w:val="en-GB" w:eastAsia="en-US"/>
    </w:rPr>
  </w:style>
  <w:style w:type="character" w:styleId="Emphasis">
    <w:name w:val="Emphasis"/>
    <w:qFormat/>
    <w:rsid w:val="00471FBE"/>
    <w:rPr>
      <w:i/>
      <w:iCs/>
    </w:rPr>
  </w:style>
  <w:style w:type="paragraph" w:styleId="Title">
    <w:name w:val="Title"/>
    <w:basedOn w:val="Normal"/>
    <w:next w:val="Normal"/>
    <w:link w:val="TitleChar"/>
    <w:qFormat/>
    <w:rsid w:val="00471FB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71FBE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471FBE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471FBE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471FBE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6FFCF5-DA2D-4362-8E23-70DF7E04B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1867</Words>
  <Characters>10642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1899-12-31T23:00:00Z</cp:lastPrinted>
  <dcterms:created xsi:type="dcterms:W3CDTF">2023-09-26T10:42:00Z</dcterms:created>
  <dcterms:modified xsi:type="dcterms:W3CDTF">2023-09-26T10:42:00Z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2023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Dec 2022</vt:lpwstr>
  </property>
  <property fmtid="{D5CDD505-2E9C-101B-9397-08002B2CF9AE}" pid="8" name="EndDate">
    <vt:lpwstr>31st Dec 2023</vt:lpwstr>
  </property>
  <property fmtid="{D5CDD505-2E9C-101B-9397-08002B2CF9AE}" pid="9" name="Tdoc#">
    <vt:lpwstr>R5s230734</vt:lpwstr>
  </property>
  <property fmtid="{D5CDD505-2E9C-101B-9397-08002B2CF9AE}" pid="10" name="Spec#">
    <vt:lpwstr>34.229-3</vt:lpwstr>
  </property>
  <property fmtid="{D5CDD505-2E9C-101B-9397-08002B2CF9AE}" pid="11" name="Cr#">
    <vt:lpwstr>0936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Correction to function f_IMS_INVITE_ReceiveRequest_A_2_1_Optional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2023-09-26</vt:lpwstr>
  </property>
  <property fmtid="{D5CDD505-2E9C-101B-9397-08002B2CF9AE}" pid="20" name="Release">
    <vt:lpwstr>Rel-17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2023-09-26T10:25:36Z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5e46f2d2-964d-48e7-b439-b613fdc00482</vt:lpwstr>
  </property>
  <property fmtid="{D5CDD505-2E9C-101B-9397-08002B2CF9AE}" pid="27" name="MSIP_Label_9764cdcd-3664-4d05-9615-7cbf65a4f0a8_ContentBits">
    <vt:lpwstr>0</vt:lpwstr>
  </property>
</Properties>
</file>