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193" w:rsidRDefault="000E7193" w:rsidP="000E7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B3D66">
        <w:fldChar w:fldCharType="begin"/>
      </w:r>
      <w:r w:rsidR="00AB3D66">
        <w:instrText xml:space="preserve"> DOCPROPERTY  TSG/WGRef  \* MERGEFORMAT </w:instrText>
      </w:r>
      <w:r w:rsidR="00AB3D66">
        <w:fldChar w:fldCharType="separate"/>
      </w:r>
      <w:r>
        <w:rPr>
          <w:b/>
          <w:noProof/>
          <w:sz w:val="24"/>
        </w:rPr>
        <w:t>RAN5</w:t>
      </w:r>
      <w:r w:rsidR="00AB3D6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3D66">
        <w:fldChar w:fldCharType="begin"/>
      </w:r>
      <w:r w:rsidR="00AB3D66">
        <w:instrText xml:space="preserve"> DOCPROPERTY  MtgSeq  \* MERGEFORMAT </w:instrText>
      </w:r>
      <w:r w:rsidR="00AB3D66">
        <w:fldChar w:fldCharType="separate"/>
      </w:r>
      <w:r w:rsidRPr="00EB09B7">
        <w:rPr>
          <w:b/>
          <w:noProof/>
          <w:sz w:val="24"/>
        </w:rPr>
        <w:t>2023</w:t>
      </w:r>
      <w:r w:rsidR="00AB3D66">
        <w:rPr>
          <w:b/>
          <w:noProof/>
          <w:sz w:val="24"/>
        </w:rPr>
        <w:fldChar w:fldCharType="end"/>
      </w:r>
      <w:r w:rsidR="00AB3D66">
        <w:fldChar w:fldCharType="begin"/>
      </w:r>
      <w:r w:rsidR="00AB3D66">
        <w:instrText xml:space="preserve"> DOCPROPERTY  MtgTitle  \* MERGEFORMAT </w:instrText>
      </w:r>
      <w:r w:rsidR="00AB3D66">
        <w:fldChar w:fldCharType="separate"/>
      </w:r>
      <w:r>
        <w:rPr>
          <w:b/>
          <w:noProof/>
          <w:sz w:val="24"/>
        </w:rPr>
        <w:t>-TTCN email</w:t>
      </w:r>
      <w:r w:rsidR="00AB3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3D66">
        <w:fldChar w:fldCharType="begin"/>
      </w:r>
      <w:r w:rsidR="00AB3D66">
        <w:instrText xml:space="preserve"> DOCPROPERTY  Tdoc#  \* MERGEFORMAT </w:instrText>
      </w:r>
      <w:r w:rsidR="00AB3D66">
        <w:fldChar w:fldCharType="separate"/>
      </w:r>
      <w:r w:rsidRPr="00E13F3D">
        <w:rPr>
          <w:b/>
          <w:i/>
          <w:noProof/>
          <w:sz w:val="28"/>
        </w:rPr>
        <w:t>R5s230714</w:t>
      </w:r>
      <w:r w:rsidR="00AB3D66">
        <w:rPr>
          <w:b/>
          <w:i/>
          <w:noProof/>
          <w:sz w:val="28"/>
        </w:rPr>
        <w:fldChar w:fldCharType="end"/>
      </w:r>
    </w:p>
    <w:p w:rsidR="000E7193" w:rsidRDefault="00AB3D66" w:rsidP="000E71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E719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E7193">
        <w:rPr>
          <w:b/>
          <w:noProof/>
          <w:sz w:val="24"/>
        </w:rPr>
        <w:t xml:space="preserve">, </w:t>
      </w:r>
      <w:r w:rsidR="000E7193">
        <w:fldChar w:fldCharType="begin"/>
      </w:r>
      <w:r w:rsidR="000E7193">
        <w:instrText xml:space="preserve"> DOCPROPERTY  Country  \* MERGEFORMAT </w:instrText>
      </w:r>
      <w:r w:rsidR="000E7193">
        <w:fldChar w:fldCharType="end"/>
      </w:r>
      <w:r w:rsidR="000E719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E7193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E719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E7193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7193" w:rsidTr="001C24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7193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7193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:rsidTr="001C245C">
        <w:tc>
          <w:tcPr>
            <w:tcW w:w="142" w:type="dxa"/>
            <w:tcBorders>
              <w:lef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7193" w:rsidRPr="00410371" w:rsidRDefault="00AB3D66" w:rsidP="001C2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719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E7193" w:rsidRDefault="000E7193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7193" w:rsidRPr="00410371" w:rsidRDefault="00AB3D66" w:rsidP="001C245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7193" w:rsidRPr="00410371">
              <w:rPr>
                <w:b/>
                <w:noProof/>
                <w:sz w:val="28"/>
              </w:rPr>
              <w:t>3206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E7193" w:rsidRDefault="000E7193" w:rsidP="001C2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7193" w:rsidRPr="00410371" w:rsidRDefault="00AB3D66" w:rsidP="001C24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719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E7193" w:rsidRDefault="000E7193" w:rsidP="001C2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7193" w:rsidRPr="00410371" w:rsidRDefault="00AB3D66" w:rsidP="001C2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E7193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0E7193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0E7193" w:rsidTr="001C24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7193" w:rsidRPr="00F25D98" w:rsidRDefault="000E7193" w:rsidP="001C24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7193" w:rsidTr="001C245C">
        <w:tc>
          <w:tcPr>
            <w:tcW w:w="9641" w:type="dxa"/>
            <w:gridSpan w:val="9"/>
          </w:tcPr>
          <w:p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7193" w:rsidRDefault="000E7193" w:rsidP="000E7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7193" w:rsidTr="001C245C">
        <w:tc>
          <w:tcPr>
            <w:tcW w:w="2835" w:type="dxa"/>
          </w:tcPr>
          <w:p w:rsidR="000E7193" w:rsidRDefault="000E7193" w:rsidP="001C2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7193" w:rsidRDefault="000E7193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7193" w:rsidRDefault="000E7193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7193" w:rsidRDefault="000E7193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E7193" w:rsidRDefault="000E7193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7193" w:rsidRDefault="000E7193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7193" w:rsidRDefault="000E7193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7193" w:rsidRDefault="000E7193" w:rsidP="001C24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7193" w:rsidRDefault="000E7193" w:rsidP="000E7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7193" w:rsidTr="001C245C">
        <w:tc>
          <w:tcPr>
            <w:tcW w:w="9640" w:type="dxa"/>
            <w:gridSpan w:val="11"/>
          </w:tcPr>
          <w:p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:rsidTr="001C24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7193" w:rsidRDefault="000E7193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193" w:rsidRDefault="00AB3D66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7193">
              <w:t>Correction to the template cr_UE_NR_Capability_v1610_IEs</w:t>
            </w:r>
            <w:r>
              <w:fldChar w:fldCharType="end"/>
            </w:r>
          </w:p>
        </w:tc>
      </w:tr>
      <w:tr w:rsidR="000E7193" w:rsidTr="001C245C">
        <w:tc>
          <w:tcPr>
            <w:tcW w:w="1843" w:type="dxa"/>
            <w:tcBorders>
              <w:lef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:rsidTr="001C245C">
        <w:tc>
          <w:tcPr>
            <w:tcW w:w="1843" w:type="dxa"/>
            <w:tcBorders>
              <w:left w:val="single" w:sz="4" w:space="0" w:color="auto"/>
            </w:tcBorders>
          </w:tcPr>
          <w:p w:rsidR="000E7193" w:rsidRDefault="000E7193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7193" w:rsidRDefault="00AB3D66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E719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E7193" w:rsidTr="001C245C">
        <w:tc>
          <w:tcPr>
            <w:tcW w:w="1843" w:type="dxa"/>
            <w:tcBorders>
              <w:left w:val="single" w:sz="4" w:space="0" w:color="auto"/>
            </w:tcBorders>
          </w:tcPr>
          <w:p w:rsidR="000E7193" w:rsidRDefault="000E7193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7193" w:rsidRDefault="000E7193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E7193" w:rsidTr="001C245C">
        <w:tc>
          <w:tcPr>
            <w:tcW w:w="1843" w:type="dxa"/>
            <w:tcBorders>
              <w:lef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:rsidTr="001C245C">
        <w:tc>
          <w:tcPr>
            <w:tcW w:w="1843" w:type="dxa"/>
            <w:tcBorders>
              <w:left w:val="single" w:sz="4" w:space="0" w:color="auto"/>
            </w:tcBorders>
          </w:tcPr>
          <w:p w:rsidR="000E7193" w:rsidRDefault="000E7193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7193" w:rsidRDefault="00AB3D66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7193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E7193" w:rsidRDefault="000E7193" w:rsidP="001C24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7193" w:rsidRDefault="000E7193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7193" w:rsidRDefault="00AB3D66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E7193">
              <w:rPr>
                <w:noProof/>
              </w:rPr>
              <w:t>2023-09-22</w:t>
            </w:r>
            <w:r>
              <w:rPr>
                <w:noProof/>
              </w:rPr>
              <w:fldChar w:fldCharType="end"/>
            </w:r>
          </w:p>
        </w:tc>
      </w:tr>
      <w:tr w:rsidR="000E7193" w:rsidTr="001C245C">
        <w:tc>
          <w:tcPr>
            <w:tcW w:w="1843" w:type="dxa"/>
            <w:tcBorders>
              <w:lef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:rsidTr="001C24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7193" w:rsidRDefault="000E7193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7193" w:rsidRDefault="00AB3D66" w:rsidP="001C24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71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7193" w:rsidRDefault="000E7193" w:rsidP="001C24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7193" w:rsidRDefault="000E7193" w:rsidP="001C24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7193" w:rsidRDefault="00AB3D66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E719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E7193" w:rsidTr="001C24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7193" w:rsidRDefault="000E7193" w:rsidP="001C24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7193" w:rsidRDefault="000E7193" w:rsidP="001C24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7193" w:rsidRPr="007C2097" w:rsidRDefault="000E7193" w:rsidP="001C2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7193" w:rsidTr="001C245C">
        <w:tc>
          <w:tcPr>
            <w:tcW w:w="1843" w:type="dxa"/>
          </w:tcPr>
          <w:p w:rsidR="000E7193" w:rsidRDefault="000E7193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193" w:rsidRDefault="000E7193" w:rsidP="000E7193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In the current TTCN implementation of the template </w:t>
            </w:r>
            <w:r w:rsidRPr="004A5C8A">
              <w:rPr>
                <w:i/>
              </w:rPr>
              <w:t>cr_UE_NR_Capability_v1610_IEs</w:t>
            </w:r>
            <w:r>
              <w:t xml:space="preserve">, </w:t>
            </w:r>
          </w:p>
          <w:p w:rsidR="000E7193" w:rsidRDefault="000E7193" w:rsidP="000E7193">
            <w:pPr>
              <w:pStyle w:val="CRCoverPage"/>
              <w:spacing w:after="0"/>
              <w:ind w:left="460"/>
            </w:pPr>
            <w:r w:rsidRPr="0052589A">
              <w:rPr>
                <w:b/>
              </w:rPr>
              <w:t>IE :</w:t>
            </w:r>
            <w:r>
              <w:t xml:space="preserve"> </w:t>
            </w:r>
            <w:r w:rsidRPr="00AC2DA2">
              <w:t>son_Parameters_r16</w:t>
            </w:r>
            <w:r>
              <w:t xml:space="preserve"> is expected as a mandatory one </w:t>
            </w:r>
          </w:p>
          <w:p w:rsidR="000E7193" w:rsidRDefault="000E7193" w:rsidP="000E7193">
            <w:pPr>
              <w:pStyle w:val="CRCoverPage"/>
              <w:spacing w:after="0"/>
              <w:ind w:left="460"/>
            </w:pPr>
          </w:p>
          <w:p w:rsidR="000E7193" w:rsidRDefault="000E7193" w:rsidP="000E7193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>But UE can choose to set this IE as omit as per 38.331</w:t>
            </w:r>
          </w:p>
          <w:p w:rsidR="000E7193" w:rsidRDefault="000E7193" w:rsidP="000E7193">
            <w:pPr>
              <w:pStyle w:val="CRCoverPage"/>
              <w:spacing w:after="0"/>
              <w:rPr>
                <w:i/>
              </w:rPr>
            </w:pPr>
            <w:r w:rsidRPr="00EE331E">
              <w:rPr>
                <w:i/>
              </w:rPr>
              <w:t xml:space="preserve">        son-Parameters-r16 SON-Parameters-r16 OPTIONAL</w:t>
            </w:r>
          </w:p>
          <w:p w:rsidR="000E7193" w:rsidRPr="00A55151" w:rsidRDefault="000E7193" w:rsidP="000E7193">
            <w:pPr>
              <w:pStyle w:val="CRCoverPage"/>
              <w:spacing w:after="0"/>
            </w:pPr>
          </w:p>
          <w:p w:rsidR="000E7193" w:rsidRPr="00E348D3" w:rsidRDefault="000E7193" w:rsidP="000E7193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Hence it is proposed to check the contents of </w:t>
            </w:r>
            <w:r w:rsidRPr="00AC2DA2">
              <w:t>son_Parameters_r16</w:t>
            </w:r>
            <w:r>
              <w:t xml:space="preserve"> only when it is present in UE capability sent  by UE</w:t>
            </w:r>
          </w:p>
        </w:tc>
      </w:tr>
      <w:tr w:rsidR="000E7193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7193" w:rsidRPr="00F12C50" w:rsidRDefault="000E7193" w:rsidP="000E719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0E7193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7193" w:rsidRPr="006316B2" w:rsidRDefault="000E7193" w:rsidP="000E719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It is proposed to check the contents of </w:t>
            </w:r>
            <w:r w:rsidRPr="00AC2DA2">
              <w:t>son_Parameters_r16</w:t>
            </w:r>
            <w:r>
              <w:t xml:space="preserve"> only when it is present in UE capability sent  by UE</w:t>
            </w:r>
          </w:p>
        </w:tc>
      </w:tr>
      <w:tr w:rsidR="000E7193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7193" w:rsidRPr="00CF39F2" w:rsidRDefault="000E7193" w:rsidP="000E719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E7193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193" w:rsidRPr="00CF39F2" w:rsidRDefault="000E7193" w:rsidP="000E719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0E7193" w:rsidTr="001C245C">
        <w:tc>
          <w:tcPr>
            <w:tcW w:w="2694" w:type="dxa"/>
            <w:gridSpan w:val="2"/>
          </w:tcPr>
          <w:p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7193" w:rsidRDefault="000E7193" w:rsidP="000E7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193" w:rsidRDefault="000E7193" w:rsidP="000E7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rFonts w:cs="Arial"/>
                <w:lang w:eastAsia="en-GB"/>
              </w:rPr>
              <w:t>8.1.5.1.1.NR5GC, 8.2.1.1.1.ENDC</w:t>
            </w:r>
          </w:p>
        </w:tc>
      </w:tr>
      <w:tr w:rsidR="000E7193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7193" w:rsidRDefault="000E7193" w:rsidP="000E7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7193" w:rsidRDefault="000E7193" w:rsidP="000E71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7193" w:rsidRDefault="000E7193" w:rsidP="000E7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193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7193" w:rsidRDefault="000E7193" w:rsidP="000E71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7193" w:rsidRDefault="000E7193" w:rsidP="000E7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193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7193" w:rsidRDefault="000E7193" w:rsidP="000E7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7193" w:rsidRDefault="000E7193" w:rsidP="000E7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193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7193" w:rsidRDefault="000E7193" w:rsidP="000E7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7193" w:rsidRDefault="000E7193" w:rsidP="000E7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193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7193" w:rsidRDefault="000E7193" w:rsidP="000E7193">
            <w:pPr>
              <w:pStyle w:val="CRCoverPage"/>
              <w:spacing w:after="0"/>
              <w:rPr>
                <w:noProof/>
              </w:rPr>
            </w:pPr>
          </w:p>
        </w:tc>
      </w:tr>
      <w:tr w:rsidR="000E7193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193" w:rsidRDefault="000E7193" w:rsidP="000E7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7193" w:rsidRPr="008863B9" w:rsidTr="001C24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7193" w:rsidRPr="008863B9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7193" w:rsidRPr="008863B9" w:rsidRDefault="000E7193" w:rsidP="000E71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7193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7193" w:rsidRDefault="000E7193" w:rsidP="000E7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E7193" w:rsidRDefault="000E7193" w:rsidP="000E7193">
      <w:pPr>
        <w:pStyle w:val="CRCoverPage"/>
        <w:spacing w:after="0"/>
        <w:rPr>
          <w:noProof/>
          <w:sz w:val="8"/>
          <w:szCs w:val="8"/>
        </w:rPr>
      </w:pPr>
    </w:p>
    <w:p w:rsidR="000E7193" w:rsidRDefault="000E7193" w:rsidP="000E7193">
      <w:pPr>
        <w:rPr>
          <w:noProof/>
        </w:rPr>
        <w:sectPr w:rsidR="000E719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7193" w:rsidRDefault="000E7193" w:rsidP="000E7193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630073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E82E2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2E2F" w:rsidRPr="00BA71D8">
        <w:rPr>
          <w:rFonts w:ascii="Arial" w:hAnsi="Arial" w:cs="Arial"/>
          <w:iCs/>
        </w:rPr>
        <w:t>Table of Contents</w:t>
      </w:r>
      <w:r w:rsidR="00E82E2F">
        <w:tab/>
      </w:r>
      <w:r w:rsidR="00E82E2F">
        <w:fldChar w:fldCharType="begin"/>
      </w:r>
      <w:r w:rsidR="00E82E2F">
        <w:instrText xml:space="preserve"> PAGEREF _Toc146300735 \h </w:instrText>
      </w:r>
      <w:r w:rsidR="00E82E2F">
        <w:fldChar w:fldCharType="separate"/>
      </w:r>
      <w:r w:rsidR="00E82E2F">
        <w:t>3</w:t>
      </w:r>
      <w:r w:rsidR="00E82E2F">
        <w:fldChar w:fldCharType="end"/>
      </w:r>
    </w:p>
    <w:p w:rsidR="00E82E2F" w:rsidRDefault="00E82E2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A71D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A71D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_Toc146300736 \h </w:instrText>
      </w:r>
      <w:r>
        <w:fldChar w:fldCharType="separate"/>
      </w:r>
      <w:r>
        <w:t>3</w:t>
      </w:r>
      <w:r>
        <w:fldChar w:fldCharType="end"/>
      </w:r>
    </w:p>
    <w:p w:rsidR="00E82E2F" w:rsidRDefault="00E82E2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A71D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A71D8">
        <w:rPr>
          <w:rFonts w:cs="Arial"/>
          <w:b/>
          <w:color w:val="000000"/>
          <w:lang w:eastAsia="en-GB"/>
        </w:rPr>
        <w:t>Correction to the template cr_UE_NR_Capability_v1610_IEs</w:t>
      </w:r>
      <w:r>
        <w:tab/>
      </w:r>
      <w:r>
        <w:fldChar w:fldCharType="begin"/>
      </w:r>
      <w:r>
        <w:instrText xml:space="preserve"> PAGEREF _Toc146300737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146300736"/>
      <w:r w:rsidRPr="00854C55">
        <w:rPr>
          <w:b/>
        </w:rPr>
        <w:t>Corrections required</w:t>
      </w:r>
      <w:bookmarkEnd w:id="2"/>
      <w:bookmarkEnd w:id="3"/>
      <w:bookmarkEnd w:id="4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46300737"/>
      <w:r>
        <w:rPr>
          <w:rFonts w:cs="Arial"/>
          <w:b/>
          <w:color w:val="000000"/>
          <w:lang w:eastAsia="en-GB"/>
        </w:rPr>
        <w:t xml:space="preserve">Correction to </w:t>
      </w:r>
      <w:r w:rsidR="009D6D30" w:rsidRPr="00BE448D">
        <w:rPr>
          <w:rFonts w:cs="Arial"/>
          <w:b/>
          <w:color w:val="000000"/>
          <w:lang w:eastAsia="en-GB"/>
        </w:rPr>
        <w:t>the template cr_UE_NR_Capability_v1610_IEs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C36242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6F6DB0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3E1068" w:rsidRDefault="003E1068" w:rsidP="00B6670E">
            <w:pPr>
              <w:pStyle w:val="CRCoverPage"/>
              <w:spacing w:after="0"/>
              <w:rPr>
                <w:noProof/>
              </w:rPr>
            </w:pPr>
            <w:r w:rsidRPr="003E1068">
              <w:rPr>
                <w:rFonts w:cs="Arial"/>
                <w:color w:val="000000"/>
                <w:lang w:eastAsia="en-GB"/>
              </w:rPr>
              <w:t>cr_UE_NR_Capability_v1610_IEs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6CB" w:rsidRDefault="005346CB" w:rsidP="005346CB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In the current TTCN implementation of the template </w:t>
            </w:r>
            <w:r w:rsidRPr="004A5C8A">
              <w:rPr>
                <w:i/>
              </w:rPr>
              <w:t>cr_UE_NR_Capability_v1610_IEs</w:t>
            </w:r>
            <w:r>
              <w:t xml:space="preserve">, </w:t>
            </w:r>
          </w:p>
          <w:p w:rsidR="005346CB" w:rsidRDefault="005346CB" w:rsidP="005346CB">
            <w:pPr>
              <w:pStyle w:val="CRCoverPage"/>
              <w:spacing w:after="0"/>
              <w:ind w:left="460"/>
            </w:pPr>
            <w:r w:rsidRPr="0052589A">
              <w:rPr>
                <w:b/>
              </w:rPr>
              <w:t>IE :</w:t>
            </w:r>
            <w:r>
              <w:t xml:space="preserve"> </w:t>
            </w:r>
            <w:r w:rsidRPr="00AC2DA2">
              <w:t>son_Parameters_r16</w:t>
            </w:r>
            <w:r>
              <w:t xml:space="preserve"> is expected as a mandatory one </w:t>
            </w:r>
          </w:p>
          <w:p w:rsidR="005346CB" w:rsidRDefault="005346CB" w:rsidP="005346CB">
            <w:pPr>
              <w:pStyle w:val="CRCoverPage"/>
              <w:spacing w:after="0"/>
              <w:ind w:left="460"/>
            </w:pPr>
          </w:p>
          <w:p w:rsidR="005346CB" w:rsidRDefault="005346CB" w:rsidP="005346CB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>But UE can choose to set this IE as omit as per 38.331</w:t>
            </w:r>
          </w:p>
          <w:p w:rsidR="005346CB" w:rsidRDefault="005346CB" w:rsidP="005346CB">
            <w:pPr>
              <w:pStyle w:val="CRCoverPage"/>
              <w:spacing w:after="0"/>
              <w:rPr>
                <w:i/>
              </w:rPr>
            </w:pPr>
            <w:r w:rsidRPr="00EE331E">
              <w:rPr>
                <w:i/>
              </w:rPr>
              <w:t xml:space="preserve">        son-Parameters-r16 SON-Parameters-r16 OPTIONAL</w:t>
            </w:r>
          </w:p>
          <w:p w:rsidR="005346CB" w:rsidRPr="00A55151" w:rsidRDefault="005346CB" w:rsidP="005346CB">
            <w:pPr>
              <w:pStyle w:val="CRCoverPage"/>
              <w:spacing w:after="0"/>
            </w:pPr>
          </w:p>
          <w:p w:rsidR="00FB0A08" w:rsidRPr="00AD4ADA" w:rsidRDefault="005346CB" w:rsidP="005346CB">
            <w:pPr>
              <w:pStyle w:val="CRCoverPage"/>
              <w:spacing w:after="0"/>
              <w:ind w:left="482"/>
              <w:rPr>
                <w:noProof/>
              </w:rPr>
            </w:pPr>
            <w:r>
              <w:t xml:space="preserve">Hence it is proposed to check the contents of </w:t>
            </w:r>
            <w:r w:rsidRPr="00AC2DA2">
              <w:t>son_Parameters_r16</w:t>
            </w:r>
            <w:r>
              <w:t xml:space="preserve"> only when it is present in UE capability sent  by UE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B474D4" w:rsidP="003311DC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It is proposed to check the contents of </w:t>
            </w:r>
            <w:r w:rsidRPr="00AC2DA2">
              <w:t>son_Parameters_r16</w:t>
            </w:r>
            <w:r>
              <w:t xml:space="preserve"> only when it is present in UE capability sent  by UE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5631AD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5631AD">
              <w:rPr>
                <w:rFonts w:ascii="Arial" w:hAnsi="Arial" w:cs="Arial"/>
                <w:lang w:eastAsia="en-GB"/>
              </w:rPr>
              <w:t>ttcn/develop/Common/NR/NR_CapabilityFunctions.ttcn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AE" w:rsidRPr="00DD77AE" w:rsidRDefault="00F7580F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D77AE" w:rsidRPr="00DD77AE">
              <w:rPr>
                <w:rFonts w:ascii="Courier New" w:hAnsi="Courier New" w:cs="Courier New"/>
                <w:color w:val="000000"/>
                <w:lang w:eastAsia="de-DE"/>
              </w:rPr>
              <w:t>template UE_NR_Capability_v1610 cr_UE_NR_Capability_v1610_IEs (template UE_NR_Capability_v1640 p_UE_NR_Capability_v1640_IEs := *) := // @sic R5s211246 R5-225384 R5s221155 R5-227571 R5-227572 R5-227573 sic@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DD77AE" w:rsidRPr="00AB2A7C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B2A7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son_Parameters_r16              := {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rach_Report_r16        := f_Derive_rach_Report_r16() ifpresent, // pc_rachReport_r16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rlfReportCHO_r17       := *,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rlfReportDAPS_r17      := *,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success_HO_Report_r17  := *,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twoStepRACH_Report_r17 := *,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pscell_MHI_Report_r17  := *,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onDemandSI_Report_r17  := f_Derive_onDemandSI_Report_r17() ifpresent // pc_onDemandSI_Report_r17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},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onDemandSIB_Connected_r16              := *,</w:t>
            </w:r>
          </w:p>
          <w:p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nonCriticalExtension                   := p_UE_NR_Capability_v1640_IEs</w:t>
            </w:r>
          </w:p>
          <w:p w:rsidR="002C2496" w:rsidRPr="00455951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} ifpresent;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CA" w:rsidRPr="00A472CA" w:rsidRDefault="00B8044F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555E0" w:rsidRPr="00E555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A472CA" w:rsidRPr="00A472CA">
              <w:rPr>
                <w:rFonts w:ascii="Courier New" w:hAnsi="Courier New" w:cs="Courier New"/>
                <w:color w:val="000000"/>
                <w:lang w:eastAsia="de-DE"/>
              </w:rPr>
              <w:t>template UE_NR_Capability_v1610 cr_UE_NR_Capability_v1610_IEs (template UE_NR_Capability_v1640 p_UE_NR_Capability_v1640_IEs := *) := // @sic R5s211246 R5-225384 R5s221155 R5-227571 R5-227572 R5-227573 sic@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A472CA" w:rsidRPr="00CF2001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F2001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son_Parameters_r16              := {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rach_Report_r16        := f_Derive_rach_Report_r16() ifpresent, // pc_rachReport_r16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rlfReportCHO_r17       := *,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rlfReportDAPS_r17      := *,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success_HO_Report_r17  := *,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twoStepRACH_Report_r17 := *,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pscell_MHI_Report_r17  := *,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onDemandSI_Report_r17  := f_Derive_onDemandSI_Report_r17() ifpresent // pc_onDemandSI_Report_r17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  <w:r w:rsidRPr="00CB6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ifpresent, //WA#WI=1197525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onDemandSIB_Connected_r16              := *,</w:t>
            </w:r>
          </w:p>
          <w:p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nonCriticalExtension                   := p_UE_NR_Capability_v1640_IEs</w:t>
            </w:r>
          </w:p>
          <w:p w:rsidR="00FB0A08" w:rsidRPr="006D35E4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} ifpresent;</w:t>
            </w:r>
          </w:p>
        </w:tc>
      </w:tr>
    </w:tbl>
    <w:p w:rsidR="001C6BC1" w:rsidRDefault="001C6BC1" w:rsidP="007A652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8"/>
      <w:headerReference w:type="default" r:id="rId29"/>
      <w:headerReference w:type="first" r:id="rId3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D66" w:rsidRDefault="00AB3D66">
      <w:r>
        <w:separator/>
      </w:r>
    </w:p>
  </w:endnote>
  <w:endnote w:type="continuationSeparator" w:id="0">
    <w:p w:rsidR="00AB3D66" w:rsidRDefault="00AB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193" w:rsidRDefault="000E71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193" w:rsidRDefault="000E71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193" w:rsidRDefault="000E71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D66" w:rsidRDefault="00AB3D66">
      <w:r>
        <w:separator/>
      </w:r>
    </w:p>
  </w:footnote>
  <w:footnote w:type="continuationSeparator" w:id="0">
    <w:p w:rsidR="00AB3D66" w:rsidRDefault="00AB3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193" w:rsidRDefault="000E71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193" w:rsidRDefault="000E71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193" w:rsidRDefault="000E71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39C5"/>
    <w:multiLevelType w:val="hybridMultilevel"/>
    <w:tmpl w:val="DEA884B8"/>
    <w:lvl w:ilvl="0" w:tplc="7200FD6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5A21E37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05F13"/>
    <w:multiLevelType w:val="hybridMultilevel"/>
    <w:tmpl w:val="1278DF04"/>
    <w:lvl w:ilvl="0" w:tplc="44ACCD4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7"/>
  </w:num>
  <w:num w:numId="5">
    <w:abstractNumId w:val="13"/>
  </w:num>
  <w:num w:numId="6">
    <w:abstractNumId w:val="14"/>
  </w:num>
  <w:num w:numId="7">
    <w:abstractNumId w:val="5"/>
  </w:num>
  <w:num w:numId="8">
    <w:abstractNumId w:val="16"/>
  </w:num>
  <w:num w:numId="9">
    <w:abstractNumId w:val="6"/>
  </w:num>
  <w:num w:numId="10">
    <w:abstractNumId w:val="11"/>
  </w:num>
  <w:num w:numId="11">
    <w:abstractNumId w:val="0"/>
  </w:num>
  <w:num w:numId="12">
    <w:abstractNumId w:val="4"/>
  </w:num>
  <w:num w:numId="13">
    <w:abstractNumId w:val="18"/>
  </w:num>
  <w:num w:numId="14">
    <w:abstractNumId w:val="2"/>
  </w:num>
  <w:num w:numId="15">
    <w:abstractNumId w:val="12"/>
  </w:num>
  <w:num w:numId="16">
    <w:abstractNumId w:val="10"/>
  </w:num>
  <w:num w:numId="17">
    <w:abstractNumId w:val="7"/>
  </w:num>
  <w:num w:numId="18">
    <w:abstractNumId w:val="15"/>
  </w:num>
  <w:num w:numId="19">
    <w:abstractNumId w:val="1"/>
  </w:num>
  <w:num w:numId="2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4D96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B23"/>
    <w:rsid w:val="00073112"/>
    <w:rsid w:val="00074218"/>
    <w:rsid w:val="000749BF"/>
    <w:rsid w:val="00074A2B"/>
    <w:rsid w:val="00075111"/>
    <w:rsid w:val="00075DDB"/>
    <w:rsid w:val="00076B2C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E0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193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0E23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2F8E"/>
    <w:rsid w:val="001435E8"/>
    <w:rsid w:val="00143ACE"/>
    <w:rsid w:val="001450CF"/>
    <w:rsid w:val="001456EB"/>
    <w:rsid w:val="00145D43"/>
    <w:rsid w:val="001467D7"/>
    <w:rsid w:val="00146DCF"/>
    <w:rsid w:val="0014712D"/>
    <w:rsid w:val="001471B7"/>
    <w:rsid w:val="001473FD"/>
    <w:rsid w:val="00150375"/>
    <w:rsid w:val="00150799"/>
    <w:rsid w:val="00150952"/>
    <w:rsid w:val="00152FAF"/>
    <w:rsid w:val="001533CE"/>
    <w:rsid w:val="00155AF0"/>
    <w:rsid w:val="0015619B"/>
    <w:rsid w:val="00156B69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470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6B4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602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AE0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054A"/>
    <w:rsid w:val="00211C64"/>
    <w:rsid w:val="002124CC"/>
    <w:rsid w:val="00212503"/>
    <w:rsid w:val="002125BA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05C6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29F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88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2E30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1339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F4"/>
    <w:rsid w:val="002B506F"/>
    <w:rsid w:val="002B5741"/>
    <w:rsid w:val="002B5757"/>
    <w:rsid w:val="002B66CE"/>
    <w:rsid w:val="002C04C7"/>
    <w:rsid w:val="002C0A93"/>
    <w:rsid w:val="002C0F4A"/>
    <w:rsid w:val="002C1345"/>
    <w:rsid w:val="002C1BE2"/>
    <w:rsid w:val="002C2496"/>
    <w:rsid w:val="002C2E46"/>
    <w:rsid w:val="002C3E24"/>
    <w:rsid w:val="002C6EA9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0C98"/>
    <w:rsid w:val="002F1A79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1DC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510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67EA3"/>
    <w:rsid w:val="003700FF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783"/>
    <w:rsid w:val="00393BCA"/>
    <w:rsid w:val="00394C1A"/>
    <w:rsid w:val="00394D9E"/>
    <w:rsid w:val="00394DFF"/>
    <w:rsid w:val="0039698E"/>
    <w:rsid w:val="00396A3F"/>
    <w:rsid w:val="00396B87"/>
    <w:rsid w:val="003A0D19"/>
    <w:rsid w:val="003A0E04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415A"/>
    <w:rsid w:val="003B46D7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068"/>
    <w:rsid w:val="003E149A"/>
    <w:rsid w:val="003E1A36"/>
    <w:rsid w:val="003E3232"/>
    <w:rsid w:val="003E33B8"/>
    <w:rsid w:val="003E3DF3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2AD"/>
    <w:rsid w:val="0041014D"/>
    <w:rsid w:val="00410371"/>
    <w:rsid w:val="00410BF3"/>
    <w:rsid w:val="00410F52"/>
    <w:rsid w:val="00411294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576F"/>
    <w:rsid w:val="004159C0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097E"/>
    <w:rsid w:val="00431186"/>
    <w:rsid w:val="0043163D"/>
    <w:rsid w:val="00433603"/>
    <w:rsid w:val="00433730"/>
    <w:rsid w:val="004352D4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43F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96E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580"/>
    <w:rsid w:val="00480835"/>
    <w:rsid w:val="00480B98"/>
    <w:rsid w:val="00481AAB"/>
    <w:rsid w:val="00482B43"/>
    <w:rsid w:val="0048343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5C8A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19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0F48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38F"/>
    <w:rsid w:val="004F661B"/>
    <w:rsid w:val="004F72F6"/>
    <w:rsid w:val="00503097"/>
    <w:rsid w:val="00503C1B"/>
    <w:rsid w:val="005045C7"/>
    <w:rsid w:val="005046A6"/>
    <w:rsid w:val="0050486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36B"/>
    <w:rsid w:val="00521482"/>
    <w:rsid w:val="0052213F"/>
    <w:rsid w:val="005223D8"/>
    <w:rsid w:val="0052292C"/>
    <w:rsid w:val="00522B51"/>
    <w:rsid w:val="00522CFD"/>
    <w:rsid w:val="00523336"/>
    <w:rsid w:val="0052589A"/>
    <w:rsid w:val="00525911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6CB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1AD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333F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1E6"/>
    <w:rsid w:val="00592D74"/>
    <w:rsid w:val="0059301A"/>
    <w:rsid w:val="00593B30"/>
    <w:rsid w:val="005945D5"/>
    <w:rsid w:val="005948BA"/>
    <w:rsid w:val="00596753"/>
    <w:rsid w:val="005970EE"/>
    <w:rsid w:val="00597A85"/>
    <w:rsid w:val="005A0AFA"/>
    <w:rsid w:val="005A149E"/>
    <w:rsid w:val="005A2D63"/>
    <w:rsid w:val="005A5C61"/>
    <w:rsid w:val="005A61EB"/>
    <w:rsid w:val="005A6679"/>
    <w:rsid w:val="005A6C42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2803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1D2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B74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81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09F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49B7"/>
    <w:rsid w:val="006C7475"/>
    <w:rsid w:val="006C77D5"/>
    <w:rsid w:val="006C7DD6"/>
    <w:rsid w:val="006D0191"/>
    <w:rsid w:val="006D1B9A"/>
    <w:rsid w:val="006D35E4"/>
    <w:rsid w:val="006D48AB"/>
    <w:rsid w:val="006D6410"/>
    <w:rsid w:val="006D6FB1"/>
    <w:rsid w:val="006D7BA2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6DB0"/>
    <w:rsid w:val="006F7952"/>
    <w:rsid w:val="006F7B09"/>
    <w:rsid w:val="00700343"/>
    <w:rsid w:val="0070178A"/>
    <w:rsid w:val="0070279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463E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0156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A5B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6291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B06"/>
    <w:rsid w:val="007A2DF8"/>
    <w:rsid w:val="007A39F5"/>
    <w:rsid w:val="007A4458"/>
    <w:rsid w:val="007A59FF"/>
    <w:rsid w:val="007A6522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27C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924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48C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0B2A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34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8C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1F0"/>
    <w:rsid w:val="008A45A6"/>
    <w:rsid w:val="008A5658"/>
    <w:rsid w:val="008A58E9"/>
    <w:rsid w:val="008A6092"/>
    <w:rsid w:val="008A60A2"/>
    <w:rsid w:val="008A62F0"/>
    <w:rsid w:val="008A6B4B"/>
    <w:rsid w:val="008B0612"/>
    <w:rsid w:val="008B0905"/>
    <w:rsid w:val="008B11D0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42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1B"/>
    <w:rsid w:val="00902F9B"/>
    <w:rsid w:val="009038BF"/>
    <w:rsid w:val="00904EBA"/>
    <w:rsid w:val="0090522F"/>
    <w:rsid w:val="009070E5"/>
    <w:rsid w:val="00907B05"/>
    <w:rsid w:val="00911115"/>
    <w:rsid w:val="0091130F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7CE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F16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694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9E2"/>
    <w:rsid w:val="00957C00"/>
    <w:rsid w:val="00960389"/>
    <w:rsid w:val="00960BFC"/>
    <w:rsid w:val="00961B5F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43C2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6D30"/>
    <w:rsid w:val="009D7147"/>
    <w:rsid w:val="009D7AE1"/>
    <w:rsid w:val="009E10F4"/>
    <w:rsid w:val="009E24DE"/>
    <w:rsid w:val="009E3297"/>
    <w:rsid w:val="009E34C0"/>
    <w:rsid w:val="009E44CE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590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06EC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2CA"/>
    <w:rsid w:val="00A47E70"/>
    <w:rsid w:val="00A50CF0"/>
    <w:rsid w:val="00A52D16"/>
    <w:rsid w:val="00A52D48"/>
    <w:rsid w:val="00A52F6F"/>
    <w:rsid w:val="00A54077"/>
    <w:rsid w:val="00A54521"/>
    <w:rsid w:val="00A5515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AE4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2A7C"/>
    <w:rsid w:val="00AB36AD"/>
    <w:rsid w:val="00AB3D66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2DA2"/>
    <w:rsid w:val="00AC393C"/>
    <w:rsid w:val="00AC3A3B"/>
    <w:rsid w:val="00AC4571"/>
    <w:rsid w:val="00AC4C70"/>
    <w:rsid w:val="00AC5820"/>
    <w:rsid w:val="00AC5DBA"/>
    <w:rsid w:val="00AC6599"/>
    <w:rsid w:val="00AC6BE3"/>
    <w:rsid w:val="00AC72C4"/>
    <w:rsid w:val="00AD0A0F"/>
    <w:rsid w:val="00AD0B20"/>
    <w:rsid w:val="00AD0B75"/>
    <w:rsid w:val="00AD19F3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3C7"/>
    <w:rsid w:val="00AE3B37"/>
    <w:rsid w:val="00AE441F"/>
    <w:rsid w:val="00AE75FD"/>
    <w:rsid w:val="00AE7895"/>
    <w:rsid w:val="00AE7B1B"/>
    <w:rsid w:val="00AF0F3A"/>
    <w:rsid w:val="00AF1470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1D79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4D4"/>
    <w:rsid w:val="00B477CA"/>
    <w:rsid w:val="00B47B5A"/>
    <w:rsid w:val="00B504BB"/>
    <w:rsid w:val="00B511F9"/>
    <w:rsid w:val="00B51287"/>
    <w:rsid w:val="00B51BA6"/>
    <w:rsid w:val="00B51BF9"/>
    <w:rsid w:val="00B52828"/>
    <w:rsid w:val="00B537C2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DFE"/>
    <w:rsid w:val="00B8044F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5657"/>
    <w:rsid w:val="00BA62F7"/>
    <w:rsid w:val="00BA63BC"/>
    <w:rsid w:val="00BA659F"/>
    <w:rsid w:val="00BA6B74"/>
    <w:rsid w:val="00BA6F8A"/>
    <w:rsid w:val="00BA76C7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37C"/>
    <w:rsid w:val="00BE1F9C"/>
    <w:rsid w:val="00BE2B20"/>
    <w:rsid w:val="00BE448D"/>
    <w:rsid w:val="00BE47A2"/>
    <w:rsid w:val="00BE4952"/>
    <w:rsid w:val="00BE49C1"/>
    <w:rsid w:val="00BE4DD2"/>
    <w:rsid w:val="00BE5483"/>
    <w:rsid w:val="00BE553A"/>
    <w:rsid w:val="00BE6009"/>
    <w:rsid w:val="00BE65BF"/>
    <w:rsid w:val="00BE6D84"/>
    <w:rsid w:val="00BE6E84"/>
    <w:rsid w:val="00BF0B80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1F3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242"/>
    <w:rsid w:val="00C36922"/>
    <w:rsid w:val="00C40866"/>
    <w:rsid w:val="00C4086C"/>
    <w:rsid w:val="00C40A25"/>
    <w:rsid w:val="00C40F9D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4BD7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D5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A5C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4F7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5F42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22E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978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47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001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17D1A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0EF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26E"/>
    <w:rsid w:val="00D4039D"/>
    <w:rsid w:val="00D4047B"/>
    <w:rsid w:val="00D4131A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2DE1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3F50"/>
    <w:rsid w:val="00D93F9B"/>
    <w:rsid w:val="00D94A04"/>
    <w:rsid w:val="00D95110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2FBD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AE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88A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48D3"/>
    <w:rsid w:val="00E35D6E"/>
    <w:rsid w:val="00E36BD7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47E88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55E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3DF4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2E2F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CCD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31E"/>
    <w:rsid w:val="00EE35F1"/>
    <w:rsid w:val="00EE5D0F"/>
    <w:rsid w:val="00EE6CB4"/>
    <w:rsid w:val="00EE724F"/>
    <w:rsid w:val="00EE75B4"/>
    <w:rsid w:val="00EE7D7C"/>
    <w:rsid w:val="00EF1304"/>
    <w:rsid w:val="00EF13FD"/>
    <w:rsid w:val="00EF1A1B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787"/>
    <w:rsid w:val="00F01CD6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E0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6968"/>
    <w:rsid w:val="00F27CFC"/>
    <w:rsid w:val="00F300FB"/>
    <w:rsid w:val="00F3049B"/>
    <w:rsid w:val="00F309F1"/>
    <w:rsid w:val="00F313E8"/>
    <w:rsid w:val="00F320CF"/>
    <w:rsid w:val="00F324F8"/>
    <w:rsid w:val="00F32999"/>
    <w:rsid w:val="00F32B14"/>
    <w:rsid w:val="00F32F07"/>
    <w:rsid w:val="00F35517"/>
    <w:rsid w:val="00F3653F"/>
    <w:rsid w:val="00F3685C"/>
    <w:rsid w:val="00F41CE1"/>
    <w:rsid w:val="00F423C5"/>
    <w:rsid w:val="00F42D94"/>
    <w:rsid w:val="00F433FF"/>
    <w:rsid w:val="00F43D5E"/>
    <w:rsid w:val="00F43E17"/>
    <w:rsid w:val="00F43F46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3628"/>
    <w:rsid w:val="00F53DC9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96F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84F"/>
    <w:rsid w:val="00FA2AB0"/>
    <w:rsid w:val="00FA2C28"/>
    <w:rsid w:val="00FA2F4F"/>
    <w:rsid w:val="00FA4039"/>
    <w:rsid w:val="00FA485A"/>
    <w:rsid w:val="00FA4BD6"/>
    <w:rsid w:val="00FA530C"/>
    <w:rsid w:val="00FA5A4B"/>
    <w:rsid w:val="00FA64A6"/>
    <w:rsid w:val="00FA698F"/>
    <w:rsid w:val="00FB0A08"/>
    <w:rsid w:val="00FB0DAB"/>
    <w:rsid w:val="00FB2931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2F83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p">
    <w:name w:val="p"/>
    <w:basedOn w:val="DefaultParagraphFont"/>
    <w:rsid w:val="004F0F48"/>
  </w:style>
  <w:style w:type="character" w:customStyle="1" w:styleId="idiff">
    <w:name w:val="idiff"/>
    <w:basedOn w:val="DefaultParagraphFont"/>
    <w:rsid w:val="006C4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8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H4VU7HTV54JD-1231737843-1056</_dlc_DocId>
    <_dlc_DocIdUrl xmlns="05fef6b6-48ff-4793-a586-dff4857ec2fd">
      <Url>https://sharepoint.rsint.net/teams/MRT_Dev/_layouts/15/DocIdRedir.aspx?ID=H4VU7HTV54JD-1231737843-1056</Url>
      <Description>H4VU7HTV54JD-1231737843-1056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57ECB-65BA-4418-B95D-258C1A765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69F9D62-A85A-4C1D-98E8-E99A7EDAA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E637B4-15D5-4FFD-BA3B-E48CEC28092A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CC0E7C8-EF6F-4269-A0F9-56B9E245A7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0F56AE-E44B-4C5A-B7B2-82CDA7F4F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844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4965</cp:revision>
  <cp:lastPrinted>1900-01-01T00:00:00Z</cp:lastPrinted>
  <dcterms:created xsi:type="dcterms:W3CDTF">2021-06-22T16:47:00Z</dcterms:created>
  <dcterms:modified xsi:type="dcterms:W3CDTF">2023-09-25T22:54:00Z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37d1bf49-086d-49ad-a9b6-2f5ecfdf7d67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2023-09-25T22:54:49Z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db992344-edfb-4e42-acdf-15d2b740a789</vt:lpwstr>
  </property>
  <property fmtid="{D5CDD505-2E9C-101B-9397-08002B2CF9AE}" pid="30" name="MSIP_Label_9764cdcd-3664-4d05-9615-7cbf65a4f0a8_ContentBits">
    <vt:lpwstr>0</vt:lpwstr>
  </property>
</Properties>
</file>