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07C5FA4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610AA8" w:rsidRPr="00610AA8">
        <w:rPr>
          <w:rFonts w:cs="Arial"/>
          <w:b/>
          <w:bCs/>
          <w:i/>
          <w:iCs/>
          <w:sz w:val="24"/>
          <w:szCs w:val="24"/>
        </w:rPr>
        <w:t>R5s230702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741C7A" w:rsidR="00D86314" w:rsidRPr="00630FFD" w:rsidRDefault="00610AA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10AA8">
              <w:rPr>
                <w:rFonts w:cs="Arial"/>
                <w:b/>
                <w:bCs/>
                <w:color w:val="000000"/>
                <w:sz w:val="24"/>
                <w:szCs w:val="24"/>
              </w:rPr>
              <w:t>3202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1A468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610AA8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2A2ADA4" w:rsidR="00D86314" w:rsidRPr="003C4E4F" w:rsidRDefault="00610AA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10AA8">
              <w:rPr>
                <w:rFonts w:cs="Arial"/>
              </w:rPr>
              <w:t>Addition of NR5GC R17 eNS testcase 9.1.12.4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3254983D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610AA8">
              <w:rPr>
                <w:rFonts w:ascii="Arial" w:hAnsi="Arial" w:cs="Arial"/>
                <w:color w:val="000000"/>
              </w:rPr>
              <w:t xml:space="preserve">, </w:t>
            </w:r>
            <w:r w:rsidR="00610AA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F68D84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610AA8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A9183F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BE0E16">
              <w:rPr>
                <w:rFonts w:ascii="Arial" w:hAnsi="Arial" w:cs="Arial"/>
                <w:noProof/>
                <w:lang w:val="en-SG"/>
              </w:rPr>
              <w:t>4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6CAABE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BE0E16">
              <w:rPr>
                <w:rFonts w:cs="Arial"/>
                <w:noProof/>
                <w:lang w:val="en-SG"/>
              </w:rPr>
              <w:t>4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E9511D4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BE0E16">
              <w:rPr>
                <w:rFonts w:eastAsia="MS Mincho"/>
              </w:rPr>
              <w:t>4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8EC7DD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BB773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B7736">
        <w:rPr>
          <w:rFonts w:ascii="Arial" w:hAnsi="Arial" w:cs="Arial"/>
        </w:rPr>
        <w:t>4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47D0368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E0E16">
        <w:rPr>
          <w:rFonts w:ascii="Arial" w:hAnsi="Arial" w:cs="Arial"/>
        </w:rPr>
        <w:t>4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B9329CF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BE0E16">
              <w:rPr>
                <w:rFonts w:ascii="Arial" w:hAnsi="Arial" w:cs="Arial"/>
                <w:lang w:eastAsia="de-DE"/>
              </w:rPr>
              <w:t>4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5E2F09F2" w:rsidR="00A2454C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highlight w:val="cyan"/>
              </w:rPr>
              <w:t xml:space="preserve">Correction in length for Rejested NSSAI </w:t>
            </w:r>
            <w:r w:rsidR="00E32413" w:rsidRPr="00E32413">
              <w:rPr>
                <w:highlight w:val="cyan"/>
              </w:rPr>
              <w:t>-</w:t>
            </w:r>
          </w:p>
          <w:p w14:paraId="6D08E1E7" w14:textId="77777777" w:rsid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Corrected steps in procedure</w:t>
            </w:r>
          </w:p>
          <w:p w14:paraId="5918DAD9" w14:textId="4599CBF0" w:rsidR="00702166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No reje</w:t>
            </w:r>
            <w:r w:rsidR="00837CF6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ted NSSAI to be present after T3526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57BD7BD3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in length</w:t>
            </w:r>
          </w:p>
          <w:p w14:paraId="65D7F922" w14:textId="77777777" w:rsidR="005D37CA" w:rsidRPr="00702166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Moved step 5 and step6 after AT command for </w:t>
            </w:r>
            <w:r w:rsidRPr="00702166">
              <w:rPr>
                <w:rFonts w:cs="Arial"/>
                <w:lang w:eastAsia="de-DE"/>
              </w:rPr>
              <w:t>C5GNSSAIRDP</w:t>
            </w:r>
          </w:p>
          <w:p w14:paraId="6C72221E" w14:textId="4B14989C" w:rsidR="00702166" w:rsidRPr="005D37CA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 xml:space="preserve">Check for no </w:t>
            </w:r>
            <w:r w:rsidR="002E7E64">
              <w:rPr>
                <w:rFonts w:cs="Arial"/>
                <w:lang w:eastAsia="de-DE"/>
              </w:rPr>
              <w:t xml:space="preserve">reject </w:t>
            </w:r>
            <w:r>
              <w:rPr>
                <w:rFonts w:cs="Arial"/>
                <w:lang w:eastAsia="de-DE"/>
              </w:rPr>
              <w:t xml:space="preserve">NSSAI 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5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39A6C68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E19DDB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charstring v_AT_Response;</w:t>
            </w:r>
          </w:p>
          <w:p w14:paraId="515A83D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18801C2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NAS_PlmnId v_PLMN := f_NR_Asn2Nas_PlmnId(f_NR_CellInfo_GetPLMN (v_NGC_NASCellA));</w:t>
            </w:r>
          </w:p>
          <w:p w14:paraId="05C4F09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charstring v_NSSAI := f_ConvertS_NSSAI_ForATCommand (cs_S_NSSAI('01'O, '01'O, 'FFFFFF'O));</w:t>
            </w:r>
          </w:p>
          <w:p w14:paraId="6F4EA45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 (value) RejectedNSSAI v_RejectedNSSAI := {</w:t>
            </w:r>
          </w:p>
          <w:p w14:paraId="3702EB5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iei := '11'O,</w:t>
            </w:r>
          </w:p>
          <w:p w14:paraId="060AD40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iel := '05'O,</w:t>
            </w:r>
          </w:p>
          <w:p w14:paraId="6873DF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rejectS_NSSAI := {cs_RejectedS_NSSAI('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0001'B</w:t>
            </w:r>
            <w:r w:rsidRPr="00BE0E1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05A2F8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PartialXtdRejectedNSSAI v_PartialXtdRejectedNSSAI1 := f_BuildNR5GC_PartialXtdRejectedNSSAIType1({cs_XtdRejectedS_NSSAI(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'0001'B</w:t>
            </w:r>
            <w:r w:rsidRPr="00BE0E16">
              <w:rPr>
                <w:rFonts w:ascii="Arial" w:hAnsi="Arial" w:cs="Arial"/>
                <w:lang w:eastAsia="de-DE"/>
              </w:rPr>
              <w:t>, '0011'B, '01'O, 'FFFFFF'O)}, bit2oct('10100010'B));// @sic R5-231543 sic@</w:t>
            </w:r>
          </w:p>
          <w:p w14:paraId="5EDECC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ExtdRejectedNSSAI v_ExtdRejectedNSSAI := f_BuildNR5GC_ExtdRejectedNSSAI({v_PartialXtdRejectedNSSAI1});</w:t>
            </w:r>
          </w:p>
          <w:p w14:paraId="24695DD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lastRenderedPageBreak/>
              <w:t xml:space="preserve">    timer t_T3526 := 120.0;// @sic R5-231543 sic@</w:t>
            </w:r>
          </w:p>
          <w:p w14:paraId="7942F4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18A8C1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D1C262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CONFIGURATION UPDATE COMMAND  including S-NSSAI=1 in rejected NSSAI with back-off timer set to 120 seconds.</w:t>
            </w:r>
          </w:p>
          <w:p w14:paraId="5BF17BF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SRB.send(cas_NR_SRB_NasPdu_REQ(v_NGC_NASCellA, tsc_NR_RbId_SRB2, -,</w:t>
            </w:r>
          </w:p>
          <w:p w14:paraId="5A2E8B7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46A996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cs_NG_CONFIGURATION_UPDATE_COMMAND(cs_ConfigUpdateInd('0'B, '1'B), -, -, -, -, -, -, -, -, -, -, -, -, -, -, -,</w:t>
            </w:r>
          </w:p>
          <w:p w14:paraId="7308E58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v_ExtdRejectedNSSAI))));</w:t>
            </w:r>
          </w:p>
          <w:p w14:paraId="375ADC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3C0DD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08F92FA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A4C3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DF6602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SRB.receive (car_NR_SRB_NasPdu_IND(v_NGC_NASCellA, tsc_NR_RbId_SRB2, cr_NG_NAS_Ind(tsc_SHT_IntegrityProtected_Ciphered,</w:t>
            </w:r>
          </w:p>
          <w:p w14:paraId="6FD4D73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cr_NG_CONFIGURATION_UPDATE_COMPLETE)));</w:t>
            </w:r>
          </w:p>
          <w:p w14:paraId="5350773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f_NR_PreliminaryPass(__FILE__, __LINE__, "Step 2");</w:t>
            </w:r>
          </w:p>
          <w:p w14:paraId="50F9B7D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70F9F6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6337D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7263066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an RRCRelease message.</w:t>
            </w:r>
          </w:p>
          <w:p w14:paraId="5BF8A30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f_NR_RRCRelease(v_NGC_NASCellA, omit);</w:t>
            </w:r>
          </w:p>
          <w:p w14:paraId="6C945EF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30C5F3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4" siclog@</w:t>
            </w:r>
          </w:p>
          <w:p w14:paraId="5CAD4BB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7F3DC48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7FA95936" w14:textId="2AA2EFFA" w:rsidR="00BE0E16" w:rsidRPr="00BE0E16" w:rsidRDefault="0070216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 Moved after At command</w:t>
            </w:r>
          </w:p>
          <w:p w14:paraId="1ED07BA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5" siclog@</w:t>
            </w:r>
          </w:p>
          <w:p w14:paraId="3F24AC6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7CF7CDFA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f_UT_RequestPDUSession(UT, 1, -, -, -, v_NSSAI);</w:t>
            </w:r>
          </w:p>
          <w:p w14:paraId="49A5DDBD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7B38877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//@siclog "Step 6" siclog@</w:t>
            </w:r>
          </w:p>
          <w:p w14:paraId="42B26222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RRCSetupRequest message within T3526 associated with S-NSSAI=1 in the next 15 seconds?</w:t>
            </w:r>
          </w:p>
          <w:p w14:paraId="506B944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f_NR_CheckNoRRCSetupReq(v_NGC_NASCellA, 15.0);</w:t>
            </w:r>
          </w:p>
          <w:p w14:paraId="4A24778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f_NR_PreliminaryPass(__FILE__, __LINE__, "Step 6");</w:t>
            </w:r>
          </w:p>
          <w:p w14:paraId="7409788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A621675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6A" siclog@</w:t>
            </w:r>
          </w:p>
          <w:p w14:paraId="1004558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152F4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//Check:Is S-NSSAI=1 in the Rejected NSSAI list with cause "S-NSSAI not available due to maximum number of UEs reached" associated with current PLMN using AT/MMI command (+C5GNSSAIRDP)?</w:t>
            </w:r>
          </w:p>
          <w:p w14:paraId="367199B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v_AT_Response := f_UT_ReadRejectedNSSAI(UT, f_ConvertPLMNtoString(v_PLMN));</w:t>
            </w:r>
          </w:p>
          <w:p w14:paraId="3F22C01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if (match (v_AT_Response, f_Convert_ListOfRejectedNSSAI_ForATCommand(v_RejectedNSSAI))) {</w:t>
            </w:r>
          </w:p>
          <w:p w14:paraId="3331396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f_NR_PreliminaryPass(__FILE__, __LINE__, "Step 6A");</w:t>
            </w:r>
          </w:p>
          <w:p w14:paraId="027423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3C93DA9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f_NR_SetVerdictFailOrInconc(__FILE__, __LINE__, "Step 6A");</w:t>
            </w:r>
          </w:p>
          <w:p w14:paraId="0F35F7B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46C6FE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F0D137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7" siclog@</w:t>
            </w:r>
          </w:p>
          <w:p w14:paraId="63B1427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225038A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7A99716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A11C8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8" siclog@</w:t>
            </w:r>
          </w:p>
          <w:p w14:paraId="1ECFDD8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 Using AT/MMI command (+C5GNSSAIRDP) verify that S-NSSAI=1 is not in the Rejected NSSAI list associated with current PLMN</w:t>
            </w:r>
          </w:p>
          <w:p w14:paraId="27725B56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 := f_UT_ReadRejectedNSSAI(UT, f_ConvertPLMNtoString(v_PLMN));</w:t>
            </w:r>
          </w:p>
          <w:p w14:paraId="6926BD2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(match (v_AT_Response, f_Convert_ListOfRejectedNSSAI_ForATCommand(v_RejectedNSSAI))) {</w:t>
            </w:r>
          </w:p>
          <w:p w14:paraId="0E340D0A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f_NR_PreliminaryPass(__FILE__, __LINE__, "Step 8");</w:t>
            </w:r>
          </w:p>
          <w:p w14:paraId="7DE4FA1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 else {</w:t>
            </w:r>
          </w:p>
          <w:p w14:paraId="545C47A9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f_NR_SetVerdictFailOrInconc(__FILE__, __LINE__, "Step 8");</w:t>
            </w:r>
          </w:p>
          <w:p w14:paraId="7335F47C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F12DE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A7C11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"Steps 9-27a1" siclog@</w:t>
            </w:r>
          </w:p>
          <w:p w14:paraId="04B64A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605CEB2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41048873" w14:textId="67B70CFD" w:rsidR="00BE0E16" w:rsidRPr="00C570D1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06BAA162" w14:textId="3D0CED60" w:rsidR="00C570D1" w:rsidRPr="00C570D1" w:rsidRDefault="00C570D1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F6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4C42223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02800A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charstring v_AT_Response;</w:t>
            </w:r>
          </w:p>
          <w:p w14:paraId="39AD207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41C3585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NAS_PlmnId v_PLMN := f_NR_Asn2Nas_PlmnId(f_NR_CellInfo_GetPLMN (v_NGC_NASCellA));</w:t>
            </w:r>
          </w:p>
          <w:p w14:paraId="7E21A72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charstring v_NSSAI := f_ConvertS_NSSAI_ForATCommand (cs_S_NSSAI('01'O, '01'O, 'FFFFFF'O));</w:t>
            </w:r>
          </w:p>
          <w:p w14:paraId="6C17367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 (value) RejectedNSSAI v_RejectedNSSAI := {</w:t>
            </w:r>
          </w:p>
          <w:p w14:paraId="5190B02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iei := '11'O,</w:t>
            </w:r>
          </w:p>
          <w:p w14:paraId="36C34C1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iel := '05'O,</w:t>
            </w:r>
          </w:p>
          <w:p w14:paraId="7D4B12D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rejectS_NSSAI := {cs_RejectedS_NSSAI('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41E2E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PartialXtdRejectedNSSAI v_PartialXtdRejectedNSSAI1 := f_BuildNR5GC_PartialXtdRejectedNSSAIType1({cs_XtdRejectedS_NSSAI('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'FFFFFF'O)}, bit2oct('10100010'B));// @sic R5-231543 sic@</w:t>
            </w:r>
          </w:p>
          <w:p w14:paraId="54E121F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ExtdRejectedNSSAI v_ExtdRejectedNSSAI := f_BuildNR5GC_ExtdRejectedNSSAI({v_PartialXtdRejectedNSSAI1});</w:t>
            </w:r>
          </w:p>
          <w:p w14:paraId="5BE1F7D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timer t_T3526 := 120.0;// @sic R5-231543 sic@</w:t>
            </w:r>
          </w:p>
          <w:p w14:paraId="06ED185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50CCA94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686446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CONFIGURATION UPDATE COMMAND  including S-NSSAI=1 in rejected NSSAI with back-off timer set to 120 seconds.</w:t>
            </w:r>
          </w:p>
          <w:p w14:paraId="77FA43A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SRB.send(cas_NR_SRB_NasPdu_REQ(v_NGC_NASCellA, tsc_NR_RbId_SRB2, -,</w:t>
            </w:r>
          </w:p>
          <w:p w14:paraId="57027EF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15CE8C9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cs_NG_CONFIGURATION_UPDATE_COMMAND(cs_ConfigUpdateInd('0'B, '1'B), -, -, -, -, -, -, -, -, -, -, -, -, -, -, -,</w:t>
            </w:r>
          </w:p>
          <w:p w14:paraId="2FF4978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v_ExtdRejectedNSSAI))));</w:t>
            </w:r>
          </w:p>
          <w:p w14:paraId="55652C7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567D40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1B3EFC7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686A3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2BF01D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SRB.receive (car_NR_SRB_NasPdu_IND(v_NGC_NASCellA, tsc_NR_RbId_SRB2, cr_NG_NAS_Ind(tsc_SHT_IntegrityProtected_Ciphered,</w:t>
            </w:r>
          </w:p>
          <w:p w14:paraId="24B765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cr_NG_CONFIGURATION_UPDATE_COMPLETE)));</w:t>
            </w:r>
          </w:p>
          <w:p w14:paraId="2AB382A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f_NR_PreliminaryPass(__FILE__, __LINE__, "Step 2");</w:t>
            </w:r>
          </w:p>
          <w:p w14:paraId="43A7B1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347149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EE2E9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547D23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an RRCRelease message.</w:t>
            </w:r>
          </w:p>
          <w:p w14:paraId="5FBE3F6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f_NR_RRCRelease(v_NGC_NASCellA, omit);</w:t>
            </w:r>
          </w:p>
          <w:p w14:paraId="2092C3C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6EA5E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4" siclog@</w:t>
            </w:r>
          </w:p>
          <w:p w14:paraId="64E06B1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079EE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//Void TTCN Changes </w:t>
            </w:r>
          </w:p>
          <w:p w14:paraId="30B53E3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34201287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//Check:Is S-NSSAI=1 in the Rejected NSSAI list with cause "S-NSSAI not available due to maximum number of UEs reached" associated with current PLMN using AT/MMI command (+C5GNSSAIRDP)?</w:t>
            </w:r>
          </w:p>
          <w:p w14:paraId="2F3F589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73A36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v_AT_Response := f_UT_ReadRejectedNSSAI(UT, f_ConvertPLMNtoString(v_PLMN));</w:t>
            </w:r>
          </w:p>
          <w:p w14:paraId="684F8E0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if (match (v_AT_Response, f_Convert_ListOfRejectedNSSAI_ForATCommand(v_RejectedNSSAI))) {</w:t>
            </w:r>
          </w:p>
          <w:p w14:paraId="4F07F7C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f_NR_PreliminaryPass(__FILE__, __LINE__, "Step 6A");</w:t>
            </w:r>
          </w:p>
          <w:p w14:paraId="7FB8B22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6B986D5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f_NR_SetVerdictFailOrInconc(__FILE__, __LINE__, "Step 6A");</w:t>
            </w:r>
          </w:p>
          <w:p w14:paraId="51A7B2B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lastRenderedPageBreak/>
              <w:t xml:space="preserve">    }</w:t>
            </w:r>
          </w:p>
          <w:p w14:paraId="297F158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96969B3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BD20784" w14:textId="0A29ED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 Moved after At command for C5GNSSAIRDP as expected in prose</w:t>
            </w:r>
          </w:p>
          <w:p w14:paraId="0B69C519" w14:textId="0C08E1FB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5" siclog@</w:t>
            </w:r>
          </w:p>
          <w:p w14:paraId="73BAF6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66902D1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f_UT_RequestPDUSession(UT, 1, -, -, -, v_NSSAI);</w:t>
            </w:r>
          </w:p>
          <w:p w14:paraId="441FF22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189A8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//@siclog "Step 6" siclog@</w:t>
            </w:r>
          </w:p>
          <w:p w14:paraId="7A7E5D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//TTCN changes </w:t>
            </w:r>
          </w:p>
          <w:p w14:paraId="5CCBCAA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RRCSetupRequest message within T3526 associated with S-NSSAI=1 in the next 15 seconds?</w:t>
            </w:r>
          </w:p>
          <w:p w14:paraId="112AF65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f_NR_CheckNoRRCSetupReq(v_NGC_NASCellA, 15.0);</w:t>
            </w:r>
          </w:p>
          <w:p w14:paraId="383910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f_NR_PreliminaryPass(__FILE__, __LINE__, "Step 6");</w:t>
            </w:r>
          </w:p>
          <w:p w14:paraId="003B788A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48BFEC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6A" siclog@</w:t>
            </w:r>
          </w:p>
          <w:p w14:paraId="09B9FE6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F624D3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37F6D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7" siclog@</w:t>
            </w:r>
          </w:p>
          <w:p w14:paraId="3304F0A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5F90A44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4AFC57A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BB32D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8" siclog@</w:t>
            </w:r>
          </w:p>
          <w:p w14:paraId="2199B95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Using AT/MMI command (+C5GNSSAIRDP) verify that S-NSSAI=1 is not in the Rejected NSSAI list associated with current PLMN</w:t>
            </w:r>
          </w:p>
          <w:p w14:paraId="2168460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v_AT_Response := f_UT_ReadRejectedNSSAI(UT, f_ConvertPLMNtoString(v_PLMN));</w:t>
            </w:r>
          </w:p>
          <w:p w14:paraId="3852507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(f_MatchXtdRejectedNSSAI_WithATCommand({cs_XtdRejectedS_NSSAI('0001'B, '0011'B, '01'O, 'FFFFFF'O, omit, omit)},</w:t>
            </w:r>
          </w:p>
          <w:p w14:paraId="48E565E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v_AT_Response)) {</w:t>
            </w:r>
          </w:p>
          <w:p w14:paraId="2383411C" w14:textId="5076B5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f_NR_SetVerdictFailOrInconc(__FILE__, __LINE__, "Step 8")</w:t>
            </w:r>
          </w:p>
          <w:p w14:paraId="7D65A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 else {</w:t>
            </w:r>
          </w:p>
          <w:p w14:paraId="3F0935A9" w14:textId="1CCF7B04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f_NR_PreliminaryPass(__FILE__, __LINE__, "Step 8");</w:t>
            </w:r>
          </w:p>
          <w:p w14:paraId="5F5C697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45CDB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BF2ECF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"Steps 9-27a1" siclog@</w:t>
            </w:r>
          </w:p>
          <w:p w14:paraId="417A35D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087179F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532C0E68" w14:textId="045FC26F" w:rsidR="00E32413" w:rsidRPr="00C570D1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78A949CB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610AA8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610AA8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628ED478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093C172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0F92A3E5" w14:textId="29347DE2" w:rsidR="00610AA8" w:rsidRPr="00610AA8" w:rsidRDefault="00610AA8" w:rsidP="00610AA8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R5s230</w:t>
      </w:r>
      <w:r>
        <w:rPr>
          <w:rFonts w:ascii="Arial" w:eastAsia="SimSun" w:hAnsi="Arial" w:cs="Arial"/>
          <w:sz w:val="20"/>
          <w:szCs w:val="20"/>
          <w:lang w:val="en-GB" w:eastAsia="en-US"/>
        </w:rPr>
        <w:t>703</w:t>
      </w: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: Supporting information for addition of NR5GC R17 eNS testcase 9.1.12.4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69EC" w14:textId="77777777" w:rsidR="00833359" w:rsidRDefault="00833359">
      <w:r>
        <w:separator/>
      </w:r>
    </w:p>
  </w:endnote>
  <w:endnote w:type="continuationSeparator" w:id="0">
    <w:p w14:paraId="056C3AAD" w14:textId="77777777" w:rsidR="00833359" w:rsidRDefault="0083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65CC4" w14:textId="77777777" w:rsidR="00833359" w:rsidRDefault="00833359">
      <w:r>
        <w:separator/>
      </w:r>
    </w:p>
  </w:footnote>
  <w:footnote w:type="continuationSeparator" w:id="0">
    <w:p w14:paraId="6273E920" w14:textId="77777777" w:rsidR="00833359" w:rsidRDefault="0083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0AA8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450D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3359"/>
    <w:rsid w:val="00837CF6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1664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B7736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23BFB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1787</Words>
  <Characters>10190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2023-09-22T09:59:00Z</dcterms:created>
  <dcterms:modified xsi:type="dcterms:W3CDTF">2023-09-22T11:25:00Z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