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182C6687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4B32A2" w:rsidRPr="004B32A2">
        <w:rPr>
          <w:rFonts w:cs="Arial"/>
          <w:b/>
          <w:bCs/>
          <w:i/>
          <w:iCs/>
          <w:sz w:val="24"/>
          <w:szCs w:val="24"/>
        </w:rPr>
        <w:t>R5s230696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4D58D79" w:rsidR="00D86314" w:rsidRPr="00630FFD" w:rsidRDefault="004B32A2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4B32A2">
              <w:rPr>
                <w:rFonts w:cs="Arial"/>
                <w:b/>
                <w:bCs/>
                <w:color w:val="000000"/>
                <w:sz w:val="24"/>
                <w:szCs w:val="24"/>
              </w:rPr>
              <w:t>3201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5791EA6" w:rsidR="00D86314" w:rsidRPr="003C4E4F" w:rsidRDefault="004B32A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32A2">
              <w:rPr>
                <w:rFonts w:cs="Arial"/>
              </w:rPr>
              <w:t xml:space="preserve">Addition of NR5GC R17 </w:t>
            </w:r>
            <w:proofErr w:type="spellStart"/>
            <w:r w:rsidRPr="004B32A2">
              <w:rPr>
                <w:rFonts w:cs="Arial"/>
              </w:rPr>
              <w:t>eNS</w:t>
            </w:r>
            <w:proofErr w:type="spellEnd"/>
            <w:r w:rsidRPr="004B32A2">
              <w:rPr>
                <w:rFonts w:cs="Arial"/>
              </w:rPr>
              <w:t xml:space="preserve"> testcase 9.1.13.1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7A4ACEE9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4B32A2">
              <w:rPr>
                <w:rFonts w:ascii="Arial" w:hAnsi="Arial" w:cs="Arial"/>
                <w:color w:val="000000"/>
              </w:rPr>
              <w:t xml:space="preserve">, </w:t>
            </w:r>
            <w:r w:rsidR="004B32A2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3755F78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FE5EA3">
              <w:rPr>
                <w:rFonts w:ascii="Arial" w:hAnsi="Arial" w:cs="Arial"/>
                <w:noProof/>
                <w:lang w:val="en-SG"/>
              </w:rPr>
              <w:t>3</w:t>
            </w:r>
            <w:r w:rsidR="00A2454C">
              <w:rPr>
                <w:rFonts w:ascii="Arial" w:hAnsi="Arial" w:cs="Arial"/>
                <w:noProof/>
                <w:lang w:val="en-SG"/>
              </w:rPr>
              <w:t>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49689D9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FE5EA3">
              <w:rPr>
                <w:rFonts w:cs="Arial"/>
                <w:noProof/>
                <w:lang w:val="en-SG"/>
              </w:rPr>
              <w:t>3</w:t>
            </w:r>
            <w:r w:rsidR="00A2454C">
              <w:rPr>
                <w:rFonts w:cs="Arial"/>
                <w:noProof/>
                <w:lang w:val="en-SG"/>
              </w:rPr>
              <w:t>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ADFCD7B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FE5EA3">
              <w:rPr>
                <w:rFonts w:eastAsia="MS Mincho"/>
              </w:rPr>
              <w:t>3</w:t>
            </w:r>
            <w:r>
              <w:rPr>
                <w:rFonts w:eastAsia="MS Mincho"/>
              </w:rPr>
              <w:t>.1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4FA8114" w14:textId="58AB7A28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41451F75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A07C77">
        <w:t>6</w:t>
      </w:r>
    </w:p>
    <w:p w14:paraId="33525064" w14:textId="5E4E245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A07C77">
        <w:t>6</w:t>
      </w:r>
    </w:p>
    <w:p w14:paraId="77E2E3D7" w14:textId="7E324A8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A07C77">
        <w:t>6</w:t>
      </w:r>
    </w:p>
    <w:p w14:paraId="564BB54D" w14:textId="5DBEB93C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A07C77">
        <w:t>6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72116ED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61122C">
        <w:rPr>
          <w:rFonts w:ascii="Arial" w:hAnsi="Arial" w:cs="Arial"/>
        </w:rPr>
        <w:t>3</w:t>
      </w:r>
      <w:r w:rsidR="00A2454C">
        <w:rPr>
          <w:rFonts w:ascii="Arial" w:hAnsi="Arial" w:cs="Arial"/>
        </w:rPr>
        <w:t>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29D94DC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61122C">
        <w:rPr>
          <w:rFonts w:ascii="Arial" w:hAnsi="Arial" w:cs="Arial"/>
        </w:rPr>
        <w:t>3</w:t>
      </w:r>
      <w:r w:rsidR="00A2454C">
        <w:rPr>
          <w:rFonts w:ascii="Arial" w:hAnsi="Arial" w:cs="Arial"/>
        </w:rPr>
        <w:t>.1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16F54CC0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fl_TC_9_1_13_1_Body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0E6C93FA" w:rsidR="00A2454C" w:rsidRPr="005D37CA" w:rsidRDefault="00E32413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 xml:space="preserve">Corrected the Registration Accept as per prose 38.523-1 </w:t>
            </w:r>
            <w:r w:rsidRPr="00E32413">
              <w:rPr>
                <w:highlight w:val="cyan"/>
              </w:rPr>
              <w:t>Table 9.1.13.1.3.2-</w:t>
            </w:r>
          </w:p>
          <w:p w14:paraId="5918DAD9" w14:textId="612E11D1" w:rsidR="005D37CA" w:rsidRPr="005D37CA" w:rsidRDefault="00E32413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6063FA">
              <w:rPr>
                <w:rFonts w:ascii="Arial" w:hAnsi="Arial" w:cs="Arial"/>
                <w:highlight w:val="green"/>
              </w:rPr>
              <w:t>Requested NSSAI IE differ then the Allowed NSSAI IE,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76AC8D11" w:rsidR="00A2454C" w:rsidRDefault="00E32413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2 </w:t>
            </w:r>
            <w:r w:rsidR="006063FA">
              <w:rPr>
                <w:rFonts w:cs="Arial"/>
                <w:lang w:val="en-US" w:eastAsia="zh-CN"/>
              </w:rPr>
              <w:t>entry.</w:t>
            </w:r>
          </w:p>
          <w:p w14:paraId="6C72221E" w14:textId="5CF4C50F" w:rsidR="005D37CA" w:rsidRPr="005D37CA" w:rsidRDefault="006063F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Defined the Requested NSSAI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2B019606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861D4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861D4F" w:rsidRPr="00861D4F">
              <w:t>NSSRG_NR5GC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AA1" w14:textId="77777777" w:rsidR="00A2454C" w:rsidRDefault="00A2454C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B2A814D" w14:textId="77777777" w:rsidR="00A2454C" w:rsidRDefault="00A2454C" w:rsidP="00A2454C">
      <w:pPr>
        <w:rPr>
          <w:lang w:val="en-US" w:eastAsia="zh-CN"/>
        </w:rPr>
      </w:pPr>
    </w:p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CC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>function fl_TC_9_1_13_1_Body() runs on NR5GC_PTC</w:t>
            </w:r>
          </w:p>
          <w:p w14:paraId="41048873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5F3892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NG_CellsOnDifferentPLMN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4AE1942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NG_NAS_GutiParameters_Type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v_GutiParams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f_NR5GC_CellInfo_GetGutiParameters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4AFD871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TrackingAreaCode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v_TAC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f_NR_CellInfo_GetTAC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7B345EE9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NG_TrackingAreaIdList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v_TAIList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cs_NG_TAIListNonConsecutive(f_NR_Asn2Nas_PlmnId(f_NR_CellInfo_GetPLMN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)), {bit2oct(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v_TAC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)});</w:t>
            </w:r>
          </w:p>
          <w:p w14:paraId="2329FD84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NG_MobileIdentity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v_GUTIToSend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f_NG_GutiParameters2MobileIdentity (f_NR_Asn2Nas_PlmnId(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)),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v_GutiParams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1CEF87F3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NG_NAS_DL_Message_Type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v_MsgToSend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;</w:t>
            </w:r>
          </w:p>
          <w:p w14:paraId="2C3F2455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GMM_MobilityInfo_Type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;</w:t>
            </w:r>
          </w:p>
          <w:p w14:paraId="0D61AD6B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NG_NAS_MSG_Indication_Type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;</w:t>
            </w:r>
          </w:p>
          <w:p w14:paraId="7746A1DB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BBC536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v_AllowedNSSAI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:= {</w:t>
            </w:r>
          </w:p>
          <w:p w14:paraId="32D8989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'15'O,</w:t>
            </w:r>
          </w:p>
          <w:p w14:paraId="3A61E026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lastRenderedPageBreak/>
              <w:t xml:space="preserve">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lvPart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57E0D3BE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'04'O,</w:t>
            </w:r>
          </w:p>
          <w:p w14:paraId="6727F3DE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('01'O, '02'O, omit),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('01'O, '03'O, omit)}</w:t>
            </w:r>
          </w:p>
          <w:p w14:paraId="02C36F4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1E91CD25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v_ConfiguredNSSAI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5A77B4B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'31'O,</w:t>
            </w:r>
          </w:p>
          <w:p w14:paraId="3D5C009B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lvPart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0D902263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'06'O,</w:t>
            </w:r>
          </w:p>
          <w:p w14:paraId="6D83EEE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('01'O, '01'O, omit),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('01'O, '02'O, omit),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('01'O, '03'O, omit)}</w:t>
            </w:r>
          </w:p>
          <w:p w14:paraId="797103E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7FB0D6F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E32C3C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var template (value) </w:t>
            </w:r>
            <w:proofErr w:type="spellStart"/>
            <w:r w:rsidRPr="00282BA7">
              <w:rPr>
                <w:rFonts w:ascii="Arial" w:hAnsi="Arial" w:cs="Arial"/>
                <w:highlight w:val="cyan"/>
                <w:lang w:eastAsia="de-DE"/>
              </w:rPr>
              <w:t>NSSRG_Info</w:t>
            </w:r>
            <w:proofErr w:type="spellEnd"/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highlight w:val="cyan"/>
                <w:lang w:eastAsia="de-DE"/>
              </w:rPr>
              <w:t>v_NSSRG_Info</w:t>
            </w:r>
            <w:proofErr w:type="spellEnd"/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:={</w:t>
            </w:r>
          </w:p>
          <w:p w14:paraId="3C8D763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highlight w:val="cyan"/>
                <w:lang w:eastAsia="de-DE"/>
              </w:rPr>
              <w:t>iei</w:t>
            </w:r>
            <w:proofErr w:type="spellEnd"/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:= '70'O,</w:t>
            </w:r>
          </w:p>
          <w:p w14:paraId="19FE1745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highlight w:val="cyan"/>
                <w:lang w:eastAsia="de-DE"/>
              </w:rPr>
              <w:t>iel</w:t>
            </w:r>
            <w:proofErr w:type="spellEnd"/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:= '0004'O,</w:t>
            </w:r>
          </w:p>
          <w:p w14:paraId="43CF776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highlight w:val="cyan"/>
                <w:lang w:eastAsia="de-DE"/>
              </w:rPr>
              <w:t>valueList</w:t>
            </w:r>
            <w:proofErr w:type="spellEnd"/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:= {</w:t>
            </w:r>
          </w:p>
          <w:p w14:paraId="09237864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cs_NSSRG_2entry(</w:t>
            </w:r>
            <w:proofErr w:type="spellStart"/>
            <w:r w:rsidRPr="00282BA7">
              <w:rPr>
                <w:rFonts w:ascii="Arial" w:hAnsi="Arial" w:cs="Arial"/>
                <w:highlight w:val="cyan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highlight w:val="cyan"/>
                <w:lang w:eastAsia="de-DE"/>
              </w:rPr>
              <w:t>('01'O, '02'O, omit), '02'O, '03'O) //cs_NSSRG_2entries corrected to cs_NSSRG_2entry.</w:t>
            </w:r>
          </w:p>
          <w:p w14:paraId="30CE57FD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}};</w:t>
            </w:r>
          </w:p>
          <w:p w14:paraId="77125F9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6E95C01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1"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@</w:t>
            </w:r>
          </w:p>
          <w:p w14:paraId="117B3E8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f_NR5GC_SwitchOnAndResetIMS();</w:t>
            </w:r>
          </w:p>
          <w:p w14:paraId="40196774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0D57D8C" w14:textId="6EF47B2F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  <w:r>
              <w:rPr>
                <w:rFonts w:ascii="Arial" w:hAnsi="Arial" w:cs="Arial"/>
                <w:lang w:eastAsia="de-DE"/>
              </w:rPr>
              <w:t>…</w:t>
            </w:r>
          </w:p>
          <w:p w14:paraId="293E4F29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27"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@</w:t>
            </w:r>
          </w:p>
          <w:p w14:paraId="566F8F91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//Check: Does UE transmit a REGISTRATION REQUEST message with requested NSSAI which are associated with common NSSRG value?</w:t>
            </w:r>
          </w:p>
          <w:p w14:paraId="10E385F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,-,-,-,-,-,-,</w:t>
            </w:r>
            <w:proofErr w:type="spellStart"/>
            <w:r w:rsidRPr="00282BA7">
              <w:rPr>
                <w:rFonts w:ascii="Arial" w:hAnsi="Arial" w:cs="Arial"/>
                <w:highlight w:val="green"/>
                <w:lang w:eastAsia="de-DE"/>
              </w:rPr>
              <w:t>v_AllowedNSSAI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)) {</w:t>
            </w:r>
          </w:p>
          <w:p w14:paraId="03964758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(__FILE__, __LINE__, "Step 27");</w:t>
            </w:r>
          </w:p>
          <w:p w14:paraId="373BB7D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9076CED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28-43a1"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@</w:t>
            </w:r>
          </w:p>
          <w:p w14:paraId="7CEA62B6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//Steps 5-20a1 of Table 4.5.2.2-2 of the generic procedure in TS 38.508-1 [4] are performed on NGC Cell A.</w:t>
            </w:r>
          </w:p>
          <w:p w14:paraId="46D9DD2C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f_NR5GC_RRC_Idle_Steps5_20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TESTMode_OFF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Initial_NoSecurity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2F06C0F8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</w:p>
          <w:p w14:paraId="3125B7B8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6BAA162" w14:textId="0F05EE94" w:rsidR="00C570D1" w:rsidRPr="00C570D1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}  //End of fl_TC_9_1_13_1_Body</w:t>
            </w: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883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>function fl_TC_9_1_13_1_Body() runs on NR5GC_PTC</w:t>
            </w:r>
          </w:p>
          <w:p w14:paraId="6568AF98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{</w:t>
            </w:r>
          </w:p>
          <w:p w14:paraId="7C25345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NG_CellsOnDifferentPLMN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3A56749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NG_NAS_GutiParameters_Type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v_GutiParams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f_NR5GC_CellInfo_GetGutiParameters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21C4275E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TrackingAreaCode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v_TAC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f_NR_CellInfo_GetTAC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7D26F87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NG_TrackingAreaIdList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v_TAIList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cs_NG_TAIListNonConsecutive(f_NR_Asn2Nas_PlmnId(f_NR_CellInfo_GetPLMN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)), {bit2oct(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v_TAC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)});</w:t>
            </w:r>
          </w:p>
          <w:p w14:paraId="5B16093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NG_MobileIdentity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v_GUTIToSend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f_NG_GutiParameters2MobileIdentity (f_NR_Asn2Nas_PlmnId(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)),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v_GutiParams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776BD6F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NG_NAS_DL_Message_Type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v_MsgToSend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;</w:t>
            </w:r>
          </w:p>
          <w:p w14:paraId="7F23DCE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GMM_MobilityInfo_Type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;</w:t>
            </w:r>
          </w:p>
          <w:p w14:paraId="1DDFB70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NG_NAS_MSG_Indication_Type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;</w:t>
            </w:r>
          </w:p>
          <w:p w14:paraId="2A7D91A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E48EAFD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v_AllowedNSSAI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:= {</w:t>
            </w:r>
          </w:p>
          <w:p w14:paraId="3E6BBE68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'15'O,</w:t>
            </w:r>
          </w:p>
          <w:p w14:paraId="4674751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lvPart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7CBD0756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'04'O,</w:t>
            </w:r>
          </w:p>
          <w:p w14:paraId="7ACF647A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lastRenderedPageBreak/>
              <w:t xml:space="preserve">  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('01'O, '02'O, omit),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('01'O, '03'O, omit)}</w:t>
            </w:r>
          </w:p>
          <w:p w14:paraId="014E8E7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3DBB2ABD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v_ConfiguredNSSAI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50637C8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'31'O,</w:t>
            </w:r>
          </w:p>
          <w:p w14:paraId="13AC8974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lvPart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5D21F524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'06'O,</w:t>
            </w:r>
          </w:p>
          <w:p w14:paraId="7AC6434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('01'O, '01'O, omit),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('01'O, '02'O, omit),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('01'O, '03'O, omit)}</w:t>
            </w:r>
          </w:p>
          <w:p w14:paraId="2310463A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4262D88A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0311AA1" w14:textId="77777777" w:rsidR="00E32413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47FB428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var template (value) NSSAI </w:t>
            </w:r>
            <w:proofErr w:type="spellStart"/>
            <w:r w:rsidRPr="00861D4F">
              <w:rPr>
                <w:rFonts w:ascii="Arial" w:hAnsi="Arial" w:cs="Arial"/>
                <w:highlight w:val="green"/>
                <w:lang w:eastAsia="de-DE"/>
              </w:rPr>
              <w:t>v_RequestedNSSAI</w:t>
            </w:r>
            <w:proofErr w:type="spellEnd"/>
            <w:r w:rsidRPr="00861D4F">
              <w:rPr>
                <w:rFonts w:ascii="Arial" w:hAnsi="Arial" w:cs="Arial"/>
                <w:highlight w:val="green"/>
                <w:lang w:eastAsia="de-DE"/>
              </w:rPr>
              <w:t>:= {</w:t>
            </w:r>
          </w:p>
          <w:p w14:paraId="422F34A7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</w:t>
            </w:r>
            <w:proofErr w:type="spellStart"/>
            <w:r w:rsidRPr="00861D4F">
              <w:rPr>
                <w:rFonts w:ascii="Arial" w:hAnsi="Arial" w:cs="Arial"/>
                <w:highlight w:val="green"/>
                <w:lang w:eastAsia="de-DE"/>
              </w:rPr>
              <w:t>iei</w:t>
            </w:r>
            <w:proofErr w:type="spellEnd"/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:= '2F'O,</w:t>
            </w:r>
          </w:p>
          <w:p w14:paraId="2803C782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</w:t>
            </w:r>
            <w:proofErr w:type="spellStart"/>
            <w:r w:rsidRPr="00861D4F">
              <w:rPr>
                <w:rFonts w:ascii="Arial" w:hAnsi="Arial" w:cs="Arial"/>
                <w:highlight w:val="green"/>
                <w:lang w:eastAsia="de-DE"/>
              </w:rPr>
              <w:t>lvPart</w:t>
            </w:r>
            <w:proofErr w:type="spellEnd"/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:= {</w:t>
            </w:r>
          </w:p>
          <w:p w14:paraId="34097BBA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  </w:t>
            </w:r>
            <w:proofErr w:type="spellStart"/>
            <w:r w:rsidRPr="00861D4F">
              <w:rPr>
                <w:rFonts w:ascii="Arial" w:hAnsi="Arial" w:cs="Arial"/>
                <w:highlight w:val="green"/>
                <w:lang w:eastAsia="de-DE"/>
              </w:rPr>
              <w:t>iel</w:t>
            </w:r>
            <w:proofErr w:type="spellEnd"/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:= '04'O,</w:t>
            </w:r>
          </w:p>
          <w:p w14:paraId="6ADC5C92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  </w:t>
            </w:r>
            <w:proofErr w:type="spellStart"/>
            <w:r w:rsidRPr="00861D4F">
              <w:rPr>
                <w:rFonts w:ascii="Arial" w:hAnsi="Arial" w:cs="Arial"/>
                <w:highlight w:val="green"/>
                <w:lang w:eastAsia="de-DE"/>
              </w:rPr>
              <w:t>s_nssai</w:t>
            </w:r>
            <w:proofErr w:type="spellEnd"/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:= {</w:t>
            </w:r>
            <w:proofErr w:type="spellStart"/>
            <w:r w:rsidRPr="00861D4F">
              <w:rPr>
                <w:rFonts w:ascii="Arial" w:hAnsi="Arial" w:cs="Arial"/>
                <w:highlight w:val="green"/>
                <w:lang w:eastAsia="de-DE"/>
              </w:rPr>
              <w:t>cs_S_NSSAI</w:t>
            </w:r>
            <w:proofErr w:type="spellEnd"/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('01'O, '02'O, omit), </w:t>
            </w:r>
            <w:proofErr w:type="spellStart"/>
            <w:r w:rsidRPr="00861D4F">
              <w:rPr>
                <w:rFonts w:ascii="Arial" w:hAnsi="Arial" w:cs="Arial"/>
                <w:highlight w:val="green"/>
                <w:lang w:eastAsia="de-DE"/>
              </w:rPr>
              <w:t>cs_S_NSSAI</w:t>
            </w:r>
            <w:proofErr w:type="spellEnd"/>
            <w:r w:rsidRPr="00861D4F">
              <w:rPr>
                <w:rFonts w:ascii="Arial" w:hAnsi="Arial" w:cs="Arial"/>
                <w:highlight w:val="green"/>
                <w:lang w:eastAsia="de-DE"/>
              </w:rPr>
              <w:t>('01'O, '03'O, omit)}</w:t>
            </w:r>
          </w:p>
          <w:p w14:paraId="22D82A41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}};</w:t>
            </w:r>
          </w:p>
          <w:p w14:paraId="59D9B197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lang w:eastAsia="de-DE"/>
              </w:rPr>
            </w:pPr>
            <w:r w:rsidRPr="00861D4F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0F7ECD9E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lang w:eastAsia="de-DE"/>
              </w:rPr>
              <w:t xml:space="preserve">      </w:t>
            </w: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var template (value) </w:t>
            </w:r>
            <w:proofErr w:type="spellStart"/>
            <w:r w:rsidRPr="00861D4F">
              <w:rPr>
                <w:rFonts w:ascii="Arial" w:hAnsi="Arial" w:cs="Arial"/>
                <w:highlight w:val="cyan"/>
                <w:lang w:eastAsia="de-DE"/>
              </w:rPr>
              <w:t>NSSRG_Info</w:t>
            </w:r>
            <w:proofErr w:type="spellEnd"/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</w:t>
            </w:r>
            <w:proofErr w:type="spellStart"/>
            <w:r w:rsidRPr="00861D4F">
              <w:rPr>
                <w:rFonts w:ascii="Arial" w:hAnsi="Arial" w:cs="Arial"/>
                <w:highlight w:val="cyan"/>
                <w:lang w:eastAsia="de-DE"/>
              </w:rPr>
              <w:t>v_NSSRG_Info</w:t>
            </w:r>
            <w:proofErr w:type="spellEnd"/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:={</w:t>
            </w:r>
          </w:p>
          <w:p w14:paraId="0EA2DF1F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</w:t>
            </w:r>
            <w:proofErr w:type="spellStart"/>
            <w:r w:rsidRPr="00861D4F">
              <w:rPr>
                <w:rFonts w:ascii="Arial" w:hAnsi="Arial" w:cs="Arial"/>
                <w:highlight w:val="cyan"/>
                <w:lang w:eastAsia="de-DE"/>
              </w:rPr>
              <w:t>iei</w:t>
            </w:r>
            <w:proofErr w:type="spellEnd"/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:= '70'O,</w:t>
            </w:r>
          </w:p>
          <w:p w14:paraId="19566EFF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</w:t>
            </w:r>
            <w:proofErr w:type="spellStart"/>
            <w:r w:rsidRPr="00861D4F">
              <w:rPr>
                <w:rFonts w:ascii="Arial" w:hAnsi="Arial" w:cs="Arial"/>
                <w:highlight w:val="cyan"/>
                <w:lang w:eastAsia="de-DE"/>
              </w:rPr>
              <w:t>iel</w:t>
            </w:r>
            <w:proofErr w:type="spellEnd"/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:= '000E'O,</w:t>
            </w:r>
          </w:p>
          <w:p w14:paraId="23ECF219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</w:t>
            </w:r>
            <w:proofErr w:type="spellStart"/>
            <w:r w:rsidRPr="00861D4F">
              <w:rPr>
                <w:rFonts w:ascii="Arial" w:hAnsi="Arial" w:cs="Arial"/>
                <w:highlight w:val="cyan"/>
                <w:lang w:eastAsia="de-DE"/>
              </w:rPr>
              <w:t>valueList</w:t>
            </w:r>
            <w:proofErr w:type="spellEnd"/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:= {</w:t>
            </w:r>
          </w:p>
          <w:p w14:paraId="54106B2B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cs_NSSRG_1entry(</w:t>
            </w:r>
            <w:proofErr w:type="spellStart"/>
            <w:r w:rsidRPr="00861D4F">
              <w:rPr>
                <w:rFonts w:ascii="Arial" w:hAnsi="Arial" w:cs="Arial"/>
                <w:highlight w:val="cyan"/>
                <w:lang w:eastAsia="de-DE"/>
              </w:rPr>
              <w:t>cs_S_NSSAI</w:t>
            </w:r>
            <w:proofErr w:type="spellEnd"/>
            <w:r w:rsidRPr="00861D4F">
              <w:rPr>
                <w:rFonts w:ascii="Arial" w:hAnsi="Arial" w:cs="Arial"/>
                <w:highlight w:val="cyan"/>
                <w:lang w:eastAsia="de-DE"/>
              </w:rPr>
              <w:t>('01'O, '01'O, omit), '01'O),</w:t>
            </w:r>
          </w:p>
          <w:p w14:paraId="14EC3268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cs_NSSRG_2entry(</w:t>
            </w:r>
            <w:proofErr w:type="spellStart"/>
            <w:r w:rsidRPr="00861D4F">
              <w:rPr>
                <w:rFonts w:ascii="Arial" w:hAnsi="Arial" w:cs="Arial"/>
                <w:highlight w:val="cyan"/>
                <w:lang w:eastAsia="de-DE"/>
              </w:rPr>
              <w:t>cs_S_NSSAI</w:t>
            </w:r>
            <w:proofErr w:type="spellEnd"/>
            <w:r w:rsidRPr="00861D4F">
              <w:rPr>
                <w:rFonts w:ascii="Arial" w:hAnsi="Arial" w:cs="Arial"/>
                <w:highlight w:val="cyan"/>
                <w:lang w:eastAsia="de-DE"/>
              </w:rPr>
              <w:t>('01'O, '02'O, omit), '02'O, '03'O), //cs_NSSRG_2entries corrected to cs_NSSRG_2entry.</w:t>
            </w:r>
          </w:p>
          <w:p w14:paraId="445674D5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cs_NSSRG_2entry(</w:t>
            </w:r>
            <w:proofErr w:type="spellStart"/>
            <w:r w:rsidRPr="00861D4F">
              <w:rPr>
                <w:rFonts w:ascii="Arial" w:hAnsi="Arial" w:cs="Arial"/>
                <w:highlight w:val="cyan"/>
                <w:lang w:eastAsia="de-DE"/>
              </w:rPr>
              <w:t>cs_S_NSSAI</w:t>
            </w:r>
            <w:proofErr w:type="spellEnd"/>
            <w:r w:rsidRPr="00861D4F">
              <w:rPr>
                <w:rFonts w:ascii="Arial" w:hAnsi="Arial" w:cs="Arial"/>
                <w:highlight w:val="cyan"/>
                <w:lang w:eastAsia="de-DE"/>
              </w:rPr>
              <w:t>('01'O, '03'O, omit), '02'O, '04'O)//cs_NSSRG_3entries corrected to cs_NSSRG_2entry.</w:t>
            </w:r>
          </w:p>
          <w:p w14:paraId="2FD900ED" w14:textId="43CCD9EF" w:rsidR="00861D4F" w:rsidRDefault="00861D4F" w:rsidP="00861D4F">
            <w:pPr>
              <w:spacing w:after="0"/>
              <w:rPr>
                <w:rFonts w:ascii="Arial" w:hAnsi="Arial" w:cs="Arial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}};</w:t>
            </w:r>
          </w:p>
          <w:p w14:paraId="7F7837C6" w14:textId="77777777" w:rsidR="00861D4F" w:rsidRPr="00282BA7" w:rsidRDefault="00861D4F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6D76E80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1"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@</w:t>
            </w:r>
          </w:p>
          <w:p w14:paraId="21B70070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f_NR5GC_SwitchOnAndResetIMS();</w:t>
            </w:r>
          </w:p>
          <w:p w14:paraId="04989DA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DE50F1E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  <w:r>
              <w:rPr>
                <w:rFonts w:ascii="Arial" w:hAnsi="Arial" w:cs="Arial"/>
                <w:lang w:eastAsia="de-DE"/>
              </w:rPr>
              <w:t>…</w:t>
            </w:r>
          </w:p>
          <w:p w14:paraId="0781F0F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27"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@</w:t>
            </w:r>
          </w:p>
          <w:p w14:paraId="1F06830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//Check: Does UE transmit a REGISTRATION REQUEST message with requested NSSAI which are associated with common NSSRG value?</w:t>
            </w:r>
          </w:p>
          <w:p w14:paraId="57DEA0ED" w14:textId="2663ED04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,-,-,-,-,-,-,</w:t>
            </w:r>
            <w:r w:rsidR="00861D4F">
              <w:rPr>
                <w:rFonts w:ascii="Courier New" w:hAnsi="Courier New" w:cs="Courier New"/>
                <w:b/>
                <w:bCs/>
                <w:color w:val="008B00"/>
                <w:lang w:val="en-US" w:eastAsia="fr-FR"/>
              </w:rPr>
              <w:t xml:space="preserve"> </w:t>
            </w:r>
            <w:proofErr w:type="spellStart"/>
            <w:r w:rsidR="00861D4F" w:rsidRPr="00861D4F">
              <w:rPr>
                <w:rFonts w:ascii="Arial" w:hAnsi="Arial" w:cs="Arial"/>
                <w:highlight w:val="green"/>
                <w:lang w:val="en-US" w:eastAsia="fr-FR"/>
              </w:rPr>
              <w:t>v_RequestedNSSAI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)) {</w:t>
            </w:r>
          </w:p>
          <w:p w14:paraId="12D09312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(__FILE__, __LINE__, "Step 27");</w:t>
            </w:r>
          </w:p>
          <w:p w14:paraId="66A6CD6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822437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28-43a1"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@</w:t>
            </w:r>
          </w:p>
          <w:p w14:paraId="45838A78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//Steps 5-20a1 of Table 4.5.2.2-2 of the generic procedure in TS 38.508-1 [4] are performed on NGC Cell A.</w:t>
            </w:r>
          </w:p>
          <w:p w14:paraId="6263EDB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f_NR5GC_RRC_Idle_Steps5_20 (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TESTMode_OFF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282BA7">
              <w:rPr>
                <w:rFonts w:ascii="Arial" w:hAnsi="Arial" w:cs="Arial"/>
                <w:lang w:eastAsia="de-DE"/>
              </w:rPr>
              <w:t>Initial_NoSecurity</w:t>
            </w:r>
            <w:proofErr w:type="spellEnd"/>
            <w:r w:rsidRPr="00282BA7">
              <w:rPr>
                <w:rFonts w:ascii="Arial" w:hAnsi="Arial" w:cs="Arial"/>
                <w:lang w:eastAsia="de-DE"/>
              </w:rPr>
              <w:t>);</w:t>
            </w:r>
          </w:p>
          <w:p w14:paraId="2EA27FC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</w:p>
          <w:p w14:paraId="2B0E003E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32C0E68" w14:textId="77777777" w:rsidR="00E32413" w:rsidRPr="00C570D1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}  //End of fl_TC_9_1_13_1_Body</w:t>
            </w:r>
          </w:p>
        </w:tc>
      </w:tr>
    </w:tbl>
    <w:p w14:paraId="65810432" w14:textId="77777777" w:rsidR="00E32413" w:rsidRDefault="00E32413" w:rsidP="00A2454C"/>
    <w:p w14:paraId="72A55571" w14:textId="77777777" w:rsidR="00861D4F" w:rsidRDefault="00861D4F" w:rsidP="00A2454C"/>
    <w:p w14:paraId="61386B04" w14:textId="77777777" w:rsidR="00861D4F" w:rsidRDefault="00861D4F" w:rsidP="00A2454C"/>
    <w:p w14:paraId="42855452" w14:textId="77777777" w:rsidR="00861D4F" w:rsidRDefault="00861D4F" w:rsidP="00A2454C"/>
    <w:p w14:paraId="50A8B418" w14:textId="77777777" w:rsidR="00861D4F" w:rsidRDefault="00861D4F" w:rsidP="00A2454C"/>
    <w:p w14:paraId="0DD14417" w14:textId="77777777" w:rsidR="00861D4F" w:rsidRDefault="00861D4F" w:rsidP="00A2454C"/>
    <w:p w14:paraId="03F0EAE3" w14:textId="1DA2D2F3" w:rsidR="00861D4F" w:rsidRPr="00C570D1" w:rsidRDefault="00861D4F" w:rsidP="00861D4F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r w:rsidRPr="00C570D1">
        <w:rPr>
          <w:rFonts w:cs="Arial"/>
          <w:color w:val="000000"/>
          <w:sz w:val="28"/>
          <w:szCs w:val="28"/>
          <w:lang w:eastAsia="en-GB"/>
        </w:rPr>
        <w:lastRenderedPageBreak/>
        <w:t xml:space="preserve">Change </w:t>
      </w:r>
      <w:r>
        <w:rPr>
          <w:rFonts w:cs="Arial"/>
          <w:color w:val="000000"/>
          <w:sz w:val="28"/>
          <w:szCs w:val="28"/>
          <w:lang w:val="en-US" w:eastAsia="zh-CN"/>
        </w:rPr>
        <w:t>2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1D4F" w14:paraId="2C6D6ED7" w14:textId="77777777" w:rsidTr="008E07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AA5B" w14:textId="77777777" w:rsidR="00861D4F" w:rsidRDefault="00861D4F" w:rsidP="008E07F5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3F1F" w14:textId="7B3A3C18" w:rsidR="00861D4F" w:rsidRPr="00861D4F" w:rsidRDefault="00861D4F" w:rsidP="008E07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61D4F">
              <w:rPr>
                <w:rFonts w:ascii="Arial" w:hAnsi="Arial" w:cs="Arial"/>
                <w:lang w:val="en-US" w:eastAsia="fr-FR"/>
              </w:rPr>
              <w:t>Template cs_NSSRG_1entry</w:t>
            </w:r>
            <w:r w:rsidR="000765DD">
              <w:rPr>
                <w:rFonts w:ascii="Arial" w:hAnsi="Arial" w:cs="Arial"/>
                <w:lang w:val="en-US" w:eastAsia="fr-FR"/>
              </w:rPr>
              <w:t xml:space="preserve"> </w:t>
            </w:r>
            <w:r w:rsidR="000765DD" w:rsidRPr="00861D4F">
              <w:rPr>
                <w:rFonts w:ascii="Arial" w:hAnsi="Arial" w:cs="Arial"/>
                <w:lang w:val="en-US" w:eastAsia="fr-FR"/>
              </w:rPr>
              <w:t>cs_NSSRG_</w:t>
            </w:r>
            <w:r w:rsidR="000765DD">
              <w:rPr>
                <w:rFonts w:ascii="Arial" w:hAnsi="Arial" w:cs="Arial"/>
                <w:lang w:val="en-US" w:eastAsia="fr-FR"/>
              </w:rPr>
              <w:t>2</w:t>
            </w:r>
            <w:r w:rsidR="000765DD" w:rsidRPr="00861D4F">
              <w:rPr>
                <w:rFonts w:ascii="Arial" w:hAnsi="Arial" w:cs="Arial"/>
                <w:lang w:val="en-US" w:eastAsia="fr-FR"/>
              </w:rPr>
              <w:t>entry</w:t>
            </w:r>
          </w:p>
        </w:tc>
      </w:tr>
      <w:tr w:rsidR="00861D4F" w14:paraId="127530DC" w14:textId="77777777" w:rsidTr="008E07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FB34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2278" w14:textId="31BB980A" w:rsidR="009B1D7F" w:rsidRPr="009B1D7F" w:rsidRDefault="00861D4F" w:rsidP="009B1D7F">
            <w:pPr>
              <w:pStyle w:val="B2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Correction in length of </w:t>
            </w:r>
            <w:r w:rsidR="008E7BE7">
              <w:rPr>
                <w:rFonts w:ascii="Arial" w:hAnsi="Arial" w:cs="Arial"/>
                <w:lang w:eastAsia="zh-CN"/>
              </w:rPr>
              <w:t>NSSRG</w:t>
            </w:r>
            <w:r w:rsidR="000765DD">
              <w:rPr>
                <w:rFonts w:ascii="Arial" w:hAnsi="Arial" w:cs="Arial"/>
                <w:lang w:eastAsia="zh-CN"/>
              </w:rPr>
              <w:t xml:space="preserve"> </w:t>
            </w:r>
            <w:r w:rsidR="008E7BE7">
              <w:rPr>
                <w:rFonts w:ascii="Arial" w:hAnsi="Arial" w:cs="Arial"/>
                <w:lang w:eastAsia="zh-CN"/>
              </w:rPr>
              <w:t>Information</w:t>
            </w:r>
            <w:r w:rsidR="009B1D7F">
              <w:rPr>
                <w:rFonts w:ascii="Arial" w:hAnsi="Arial" w:cs="Arial"/>
                <w:lang w:eastAsia="zh-CN"/>
              </w:rPr>
              <w:t xml:space="preserve"> entry 1 has </w:t>
            </w:r>
            <w:r w:rsidR="008E7BE7">
              <w:rPr>
                <w:rFonts w:ascii="Arial" w:hAnsi="Arial" w:cs="Arial"/>
                <w:lang w:eastAsia="zh-CN"/>
              </w:rPr>
              <w:t xml:space="preserve">STT length STT value and NSSRG Value, entry 2 has STT length STT value and 2 NSSRG Value   </w:t>
            </w:r>
          </w:p>
        </w:tc>
      </w:tr>
      <w:tr w:rsidR="00861D4F" w14:paraId="6365AD54" w14:textId="77777777" w:rsidTr="008E07F5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248A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D49F" w14:textId="2AB7CFAB" w:rsidR="00861D4F" w:rsidRPr="005D37CA" w:rsidRDefault="009B1D7F" w:rsidP="000765DD">
            <w:pPr>
              <w:pStyle w:val="CRCoverPage"/>
              <w:numPr>
                <w:ilvl w:val="0"/>
                <w:numId w:val="45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Changes </w:t>
            </w:r>
            <w:proofErr w:type="spellStart"/>
            <w:r>
              <w:rPr>
                <w:rFonts w:cs="Arial"/>
                <w:lang w:val="en-US" w:eastAsia="zh-CN"/>
              </w:rPr>
              <w:t>iel</w:t>
            </w:r>
            <w:proofErr w:type="spellEnd"/>
            <w:r>
              <w:rPr>
                <w:rFonts w:cs="Arial"/>
                <w:lang w:val="en-US" w:eastAsia="zh-CN"/>
              </w:rPr>
              <w:t xml:space="preserve"> values in template as per the </w:t>
            </w:r>
            <w:r w:rsidR="00371CBF">
              <w:rPr>
                <w:rFonts w:cs="Arial"/>
                <w:lang w:val="en-US" w:eastAsia="zh-CN"/>
              </w:rPr>
              <w:t xml:space="preserve">values </w:t>
            </w:r>
          </w:p>
        </w:tc>
      </w:tr>
      <w:tr w:rsidR="00861D4F" w14:paraId="17DA280E" w14:textId="77777777" w:rsidTr="008E07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9FD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1D05" w14:textId="77777777" w:rsidR="00861D4F" w:rsidRDefault="00861D4F" w:rsidP="008E07F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9.1.13\</w:t>
            </w:r>
            <w:r>
              <w:t xml:space="preserve"> </w:t>
            </w:r>
            <w:r w:rsidRPr="00861D4F">
              <w:t>NSSRG_NR5GC</w:t>
            </w:r>
          </w:p>
        </w:tc>
      </w:tr>
      <w:tr w:rsidR="00861D4F" w14:paraId="04B82160" w14:textId="77777777" w:rsidTr="008E07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4F78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2C7" w14:textId="77777777" w:rsidR="00861D4F" w:rsidRDefault="00861D4F" w:rsidP="008E07F5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26E514A0" w14:textId="77777777" w:rsidR="00861D4F" w:rsidRDefault="00861D4F" w:rsidP="00861D4F">
      <w:pPr>
        <w:rPr>
          <w:lang w:val="en-US" w:eastAsia="zh-CN"/>
        </w:rPr>
      </w:pPr>
    </w:p>
    <w:p w14:paraId="3D55132B" w14:textId="77777777" w:rsidR="00861D4F" w:rsidRDefault="00861D4F" w:rsidP="00861D4F"/>
    <w:p w14:paraId="03CD38AF" w14:textId="77777777" w:rsidR="00861D4F" w:rsidRDefault="00861D4F" w:rsidP="00861D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D4F" w14:paraId="1943D281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96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template (value)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NSSRG_Value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cs_NSSRG_1entry(template (value) S_NSSAI_LV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p_SNSSAI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15D3387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p_NssrgValue_1) :=</w:t>
            </w:r>
          </w:p>
          <w:p w14:paraId="632AA565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7617EC4F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        := '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01'O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0ED19634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     :=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p_SNSSAI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197BF3FA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nssrgValues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:= {p_NssrgValue_1}</w:t>
            </w:r>
          </w:p>
          <w:p w14:paraId="434B824E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42D2C4ED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</w:t>
            </w:r>
          </w:p>
          <w:p w14:paraId="2AD982BA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template (value)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NSSRG_Value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cs_NSSRG_2entry(template (value) S_NSSAI_LV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p_SNSSAI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7578F01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p_NssrgValue_1,</w:t>
            </w:r>
          </w:p>
          <w:p w14:paraId="3BA05A82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p_NssrgValue_2) :=</w:t>
            </w:r>
          </w:p>
          <w:p w14:paraId="11BCFC47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1A26FB79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        := 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'02'O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648A15F7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     :=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p_SNSSAI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207989B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nssrgValues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:= {p_NssrgValue_1,p_NssrgValue_2}</w:t>
            </w:r>
          </w:p>
          <w:p w14:paraId="71A5C570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23309153" w14:textId="3E15BDC2" w:rsidR="00861D4F" w:rsidRPr="00C570D1" w:rsidRDefault="00861D4F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9EF5EED" w14:textId="77777777" w:rsidR="00861D4F" w:rsidRDefault="00861D4F" w:rsidP="00861D4F"/>
    <w:p w14:paraId="4F198F8D" w14:textId="77777777" w:rsidR="00861D4F" w:rsidRDefault="00861D4F" w:rsidP="00861D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D4F" w14:paraId="4B94BD74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104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template (value)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NSSRG_Value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cs_NSSRG_1entry(template (value) S_NSSAI_LV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p_SNSSAI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3161A831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p_NssrgValue_1) :=</w:t>
            </w:r>
          </w:p>
          <w:p w14:paraId="0A7E2F14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25E0CC7D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        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:= '03'O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3C11900E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     :=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p_SNSSAI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08D04F38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nssrgValues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:= {p_NssrgValue_1}</w:t>
            </w:r>
          </w:p>
          <w:p w14:paraId="3A7BBA90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37B0E807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</w:t>
            </w:r>
          </w:p>
          <w:p w14:paraId="18C2137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template (value)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NSSRG_Value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cs_NSSRG_2entry(template (value) S_NSSAI_LV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p_SNSSAI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687245B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p_NssrgValue_1,</w:t>
            </w:r>
          </w:p>
          <w:p w14:paraId="02E8D31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p_NssrgValue_2) :=</w:t>
            </w:r>
          </w:p>
          <w:p w14:paraId="38F63AB9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5937953D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        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:= '04'O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44652152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     :=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p_SNSSAI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76BC30A9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1D7F">
              <w:rPr>
                <w:rFonts w:ascii="Arial" w:hAnsi="Arial" w:cs="Arial"/>
                <w:lang w:eastAsia="de-DE"/>
              </w:rPr>
              <w:t>nssrgValues</w:t>
            </w:r>
            <w:proofErr w:type="spellEnd"/>
            <w:r w:rsidRPr="009B1D7F">
              <w:rPr>
                <w:rFonts w:ascii="Arial" w:hAnsi="Arial" w:cs="Arial"/>
                <w:lang w:eastAsia="de-DE"/>
              </w:rPr>
              <w:t xml:space="preserve"> := {p_NssrgValue_1,p_NssrgValue_2}</w:t>
            </w:r>
          </w:p>
          <w:p w14:paraId="138AB6D5" w14:textId="2CA3B67C" w:rsidR="00861D4F" w:rsidRPr="00C570D1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</w:tc>
      </w:tr>
    </w:tbl>
    <w:p w14:paraId="7119C03D" w14:textId="77777777" w:rsidR="00861D4F" w:rsidRDefault="00861D4F" w:rsidP="00A2454C"/>
    <w:p w14:paraId="06B7A934" w14:textId="77777777" w:rsidR="00861D4F" w:rsidRPr="00A2454C" w:rsidRDefault="00861D4F" w:rsidP="00A2454C"/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3780708"/>
      <w:r w:rsidRPr="00C570D1">
        <w:rPr>
          <w:rFonts w:cs="Arial"/>
          <w:b/>
          <w:sz w:val="28"/>
          <w:szCs w:val="28"/>
        </w:rPr>
        <w:lastRenderedPageBreak/>
        <w:t xml:space="preserve">Branches </w:t>
      </w:r>
      <w:bookmarkEnd w:id="9"/>
      <w:bookmarkEnd w:id="10"/>
      <w:bookmarkEnd w:id="11"/>
      <w:bookmarkEnd w:id="12"/>
      <w:bookmarkEnd w:id="13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3C8C3146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4B32A2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4B32A2">
        <w:rPr>
          <w:rFonts w:ascii="Arial" w:hAnsi="Arial" w:cs="Arial"/>
        </w:rPr>
        <w:t>2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7" w:name="_Toc121172017"/>
      <w:bookmarkStart w:id="18" w:name="_Toc143780709"/>
      <w:r w:rsidRPr="00C570D1">
        <w:rPr>
          <w:rFonts w:cs="Arial"/>
          <w:b/>
          <w:sz w:val="28"/>
          <w:szCs w:val="28"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19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19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08DFC9A7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6063FA">
        <w:rPr>
          <w:rFonts w:ascii="Arial" w:hAnsi="Arial" w:cs="Arial"/>
        </w:rPr>
        <w:t>3</w:t>
      </w:r>
      <w:r w:rsidR="00C570D1">
        <w:rPr>
          <w:rFonts w:ascii="Arial" w:hAnsi="Arial" w:cs="Arial"/>
        </w:rPr>
        <w:t>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0C47B0D6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6063FA">
        <w:rPr>
          <w:rFonts w:ascii="Arial" w:hAnsi="Arial" w:cs="Arial"/>
        </w:rPr>
        <w:t>3</w:t>
      </w:r>
      <w:r w:rsidR="00C570D1">
        <w:rPr>
          <w:rFonts w:ascii="Arial" w:hAnsi="Arial" w:cs="Arial"/>
        </w:rPr>
        <w:t>_1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299A6F6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p w14:paraId="0BA71159" w14:textId="0DB4E03E" w:rsidR="004B32A2" w:rsidRPr="004B32A2" w:rsidRDefault="004B32A2" w:rsidP="004B32A2">
      <w:pPr>
        <w:rPr>
          <w:rFonts w:ascii="Arial" w:hAnsi="Arial" w:cs="Arial"/>
        </w:rPr>
      </w:pPr>
      <w:r w:rsidRPr="004B32A2">
        <w:rPr>
          <w:rFonts w:ascii="Arial" w:hAnsi="Arial" w:cs="Arial"/>
        </w:rPr>
        <w:t xml:space="preserve">R5s230695: Supporting information for addition of NR5GC R17 </w:t>
      </w:r>
      <w:proofErr w:type="spellStart"/>
      <w:r w:rsidRPr="004B32A2">
        <w:rPr>
          <w:rFonts w:ascii="Arial" w:hAnsi="Arial" w:cs="Arial"/>
        </w:rPr>
        <w:t>eNS</w:t>
      </w:r>
      <w:proofErr w:type="spellEnd"/>
      <w:r w:rsidRPr="004B32A2">
        <w:rPr>
          <w:rFonts w:ascii="Arial" w:hAnsi="Arial" w:cs="Arial"/>
        </w:rPr>
        <w:t xml:space="preserve"> testcase 9.1.13.1 in FR1</w:t>
      </w: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78296" w14:textId="77777777" w:rsidR="007E1D39" w:rsidRDefault="007E1D39">
      <w:r>
        <w:separator/>
      </w:r>
    </w:p>
  </w:endnote>
  <w:endnote w:type="continuationSeparator" w:id="0">
    <w:p w14:paraId="7C6778A7" w14:textId="77777777" w:rsidR="007E1D39" w:rsidRDefault="007E1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A268B" w14:textId="77777777" w:rsidR="007E1D39" w:rsidRDefault="007E1D39">
      <w:r>
        <w:separator/>
      </w:r>
    </w:p>
  </w:footnote>
  <w:footnote w:type="continuationSeparator" w:id="0">
    <w:p w14:paraId="3E80E52F" w14:textId="77777777" w:rsidR="007E1D39" w:rsidRDefault="007E1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5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7"/>
  </w:num>
  <w:num w:numId="6" w16cid:durableId="1221668658">
    <w:abstractNumId w:val="18"/>
  </w:num>
  <w:num w:numId="7" w16cid:durableId="1811633016">
    <w:abstractNumId w:val="13"/>
  </w:num>
  <w:num w:numId="8" w16cid:durableId="1058895011">
    <w:abstractNumId w:val="40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6"/>
  </w:num>
  <w:num w:numId="11" w16cid:durableId="1006713528">
    <w:abstractNumId w:val="16"/>
  </w:num>
  <w:num w:numId="12" w16cid:durableId="703486945">
    <w:abstractNumId w:val="2"/>
  </w:num>
  <w:num w:numId="13" w16cid:durableId="246039214">
    <w:abstractNumId w:val="11"/>
  </w:num>
  <w:num w:numId="14" w16cid:durableId="294260156">
    <w:abstractNumId w:val="38"/>
  </w:num>
  <w:num w:numId="15" w16cid:durableId="257107239">
    <w:abstractNumId w:val="9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1"/>
  </w:num>
  <w:num w:numId="21" w16cid:durableId="541209329">
    <w:abstractNumId w:val="15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30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5"/>
  </w:num>
  <w:num w:numId="32" w16cid:durableId="431390238">
    <w:abstractNumId w:val="22"/>
  </w:num>
  <w:num w:numId="33" w16cid:durableId="256643895">
    <w:abstractNumId w:val="39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7670443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9"/>
  </w:num>
  <w:num w:numId="43" w16cid:durableId="859901160">
    <w:abstractNumId w:val="31"/>
  </w:num>
  <w:num w:numId="44" w16cid:durableId="1195389700">
    <w:abstractNumId w:val="10"/>
  </w:num>
  <w:num w:numId="45" w16cid:durableId="814838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B038D"/>
    <w:rsid w:val="004B32A2"/>
    <w:rsid w:val="004B5A84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063FA"/>
    <w:rsid w:val="006106A4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E34F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1D39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670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1570</Words>
  <Characters>8954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2023-09-20T10:41:00Z</dcterms:created>
  <dcterms:modified xsi:type="dcterms:W3CDTF">2023-09-20T10:42:00Z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