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36E6744B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813B4" w:rsidRPr="004813B4">
        <w:rPr>
          <w:b/>
          <w:i/>
          <w:iCs/>
          <w:noProof/>
          <w:sz w:val="24"/>
        </w:rPr>
        <w:t>R5s230687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BD65832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B0125C">
                <w:rPr>
                  <w:b/>
                  <w:noProof/>
                  <w:sz w:val="28"/>
                </w:rPr>
                <w:t>4.2</w:t>
              </w:r>
              <w:r w:rsidR="004813B4">
                <w:rPr>
                  <w:b/>
                  <w:noProof/>
                  <w:sz w:val="28"/>
                </w:rPr>
                <w:t>2</w:t>
              </w:r>
              <w:r w:rsidR="00B0125C">
                <w:rPr>
                  <w:b/>
                  <w:noProof/>
                  <w:sz w:val="28"/>
                </w:rPr>
                <w:t>9-</w:t>
              </w:r>
              <w:r w:rsidR="004813B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7D8609E" w:rsidR="000460FA" w:rsidRPr="003A5EB5" w:rsidRDefault="004813B4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813B4">
              <w:rPr>
                <w:rFonts w:cs="Arial"/>
                <w:b/>
                <w:bCs/>
                <w:color w:val="000000"/>
                <w:sz w:val="24"/>
                <w:szCs w:val="24"/>
              </w:rPr>
              <w:t>0934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21E3853B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5F5B">
                <w:rPr>
                  <w:b/>
                  <w:noProof/>
                  <w:sz w:val="28"/>
                </w:rPr>
                <w:t>1</w:t>
              </w:r>
              <w:r w:rsidR="008F151F">
                <w:rPr>
                  <w:b/>
                  <w:noProof/>
                  <w:sz w:val="28"/>
                </w:rPr>
                <w:t>7</w:t>
              </w:r>
              <w:r w:rsidR="000460FA" w:rsidRPr="00410371">
                <w:rPr>
                  <w:b/>
                  <w:noProof/>
                  <w:sz w:val="28"/>
                </w:rPr>
                <w:t>.</w:t>
              </w:r>
              <w:r w:rsidR="008F151F">
                <w:rPr>
                  <w:b/>
                  <w:noProof/>
                  <w:sz w:val="28"/>
                </w:rPr>
                <w:t>2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F93AF5D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 xml:space="preserve">Corrections </w:t>
            </w:r>
            <w:r w:rsidR="00425632">
              <w:t xml:space="preserve">In </w:t>
            </w:r>
            <w:r w:rsidR="00EA66DE">
              <w:t>User Initiated USSI</w:t>
            </w:r>
            <w:r w:rsidRPr="00515B06">
              <w:t xml:space="preserve"> test case 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574082E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A20777">
                <w:rPr>
                  <w:noProof/>
                </w:rPr>
                <w:t>9</w:t>
              </w:r>
              <w:r w:rsidR="000460FA">
                <w:rPr>
                  <w:noProof/>
                </w:rPr>
                <w:t>-</w:t>
              </w:r>
              <w:r w:rsidR="00EA66DE">
                <w:rPr>
                  <w:noProof/>
                </w:rPr>
                <w:t>1</w:t>
              </w:r>
              <w:r w:rsidR="00A20777">
                <w:rPr>
                  <w:noProof/>
                </w:rPr>
                <w:t>3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2795F69F" w:rsidR="000460FA" w:rsidRDefault="001A718B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151F">
              <w:t>7</w:t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F346C" w14:textId="486120BE" w:rsidR="00DA70CD" w:rsidRPr="00D65C51" w:rsidRDefault="000C7757" w:rsidP="00DA70CD">
            <w:pPr>
              <w:pStyle w:val="CRCoverPage"/>
              <w:spacing w:after="0"/>
            </w:pPr>
            <w:r>
              <w:t xml:space="preserve">Current implementation of USSD Data Template in TTCN declares the IE </w:t>
            </w:r>
            <w:proofErr w:type="spellStart"/>
            <w:r>
              <w:rPr>
                <w:i/>
                <w:iCs/>
              </w:rPr>
              <w:t>elems</w:t>
            </w:r>
            <w:proofErr w:type="spellEnd"/>
            <w:r>
              <w:rPr>
                <w:i/>
                <w:iCs/>
              </w:rPr>
              <w:t xml:space="preserve"> list</w:t>
            </w:r>
            <w:r>
              <w:t xml:space="preserve"> as an empty string. Additionally, table </w:t>
            </w:r>
            <w:proofErr w:type="spellStart"/>
            <w:r>
              <w:t>Table</w:t>
            </w:r>
            <w:proofErr w:type="spellEnd"/>
            <w:r>
              <w:t xml:space="preserve"> 8.40.3.3-1 from TS 34.229-5 specifies that only </w:t>
            </w:r>
            <w:proofErr w:type="spellStart"/>
            <w:r>
              <w:t>ussd</w:t>
            </w:r>
            <w:proofErr w:type="spellEnd"/>
            <w:r>
              <w:t xml:space="preserve">-string and language are required in the USSD string response from UE. Therefore, </w:t>
            </w:r>
            <w:proofErr w:type="spellStart"/>
            <w:r>
              <w:t>elems</w:t>
            </w:r>
            <w:proofErr w:type="spellEnd"/>
            <w:r>
              <w:t xml:space="preserve"> list can be empty or OMIT. But with current TTCN Temp</w:t>
            </w:r>
            <w:r w:rsidR="00D65C51">
              <w:t xml:space="preserve">late, </w:t>
            </w:r>
            <w:proofErr w:type="spellStart"/>
            <w:r w:rsidR="00D65C51">
              <w:rPr>
                <w:i/>
                <w:iCs/>
              </w:rPr>
              <w:t>elems</w:t>
            </w:r>
            <w:proofErr w:type="spellEnd"/>
            <w:r w:rsidR="00D65C51">
              <w:rPr>
                <w:i/>
                <w:iCs/>
              </w:rPr>
              <w:t xml:space="preserve"> list </w:t>
            </w:r>
            <w:r w:rsidR="00D65C51">
              <w:t>set to OMIT is not being handled accordingly. Therefore, template needs to be updated to handle ANY or OMIT values.</w:t>
            </w:r>
          </w:p>
          <w:p w14:paraId="17AD471D" w14:textId="5131E500" w:rsidR="00DB637D" w:rsidRPr="00D268E5" w:rsidRDefault="00DB637D" w:rsidP="00DA70CD">
            <w:pPr>
              <w:pStyle w:val="CRCoverPage"/>
              <w:spacing w:after="0"/>
            </w:pP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0B0868D9" w:rsidR="000C4114" w:rsidRPr="00D268E5" w:rsidRDefault="00D65C51" w:rsidP="000C4114">
            <w:pPr>
              <w:pStyle w:val="CRCoverPage"/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color w:val="000000"/>
                <w:lang w:val="en-IN" w:eastAsia="de-DE"/>
              </w:rPr>
              <w:t xml:space="preserve">Update </w:t>
            </w:r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template (present) </w:t>
            </w:r>
            <w:proofErr w:type="spellStart"/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>UssdData_Type</w:t>
            </w:r>
            <w:proofErr w:type="spellEnd"/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>cr_UssdData</w:t>
            </w:r>
            <w:proofErr w:type="spellEnd"/>
            <w:r w:rsidRPr="00D268E5">
              <w:rPr>
                <w:noProof/>
              </w:rPr>
              <w:t xml:space="preserve"> </w:t>
            </w:r>
            <w:r>
              <w:rPr>
                <w:noProof/>
              </w:rPr>
              <w:t>to support handling of OMIT value for elems list IE.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53A994B5" w:rsidR="000460FA" w:rsidRDefault="00EA66DE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8.40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8145553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DF5D75A" w14:textId="414CEB43" w:rsidR="000723F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723FD" w:rsidRPr="00BD69D2">
        <w:rPr>
          <w:rFonts w:ascii="Arial" w:hAnsi="Arial" w:cs="Arial"/>
          <w:iCs/>
        </w:rPr>
        <w:t>Table of Contents</w:t>
      </w:r>
      <w:r w:rsidR="000723FD">
        <w:tab/>
      </w:r>
      <w:r w:rsidR="000723FD">
        <w:fldChar w:fldCharType="begin"/>
      </w:r>
      <w:r w:rsidR="000723FD">
        <w:instrText xml:space="preserve"> PAGEREF _Toc128145553 \h </w:instrText>
      </w:r>
      <w:r w:rsidR="000723FD">
        <w:fldChar w:fldCharType="separate"/>
      </w:r>
      <w:r w:rsidR="000723FD">
        <w:t>3</w:t>
      </w:r>
      <w:r w:rsidR="000723FD">
        <w:fldChar w:fldCharType="end"/>
      </w:r>
    </w:p>
    <w:p w14:paraId="6B5370EF" w14:textId="216B1F24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_Toc128145554 \h </w:instrText>
      </w:r>
      <w:r>
        <w:fldChar w:fldCharType="separate"/>
      </w:r>
      <w:r>
        <w:t>4</w:t>
      </w:r>
      <w:r>
        <w:fldChar w:fldCharType="end"/>
      </w:r>
    </w:p>
    <w:p w14:paraId="7B206779" w14:textId="70F5D21B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_Toc128145555 \h </w:instrText>
      </w:r>
      <w:r>
        <w:fldChar w:fldCharType="separate"/>
      </w:r>
      <w:r>
        <w:t>4</w:t>
      </w:r>
      <w:r>
        <w:fldChar w:fldCharType="end"/>
      </w:r>
    </w:p>
    <w:p w14:paraId="252E8777" w14:textId="31983EBA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_Toc128145556 \h </w:instrText>
      </w:r>
      <w:r>
        <w:fldChar w:fldCharType="separate"/>
      </w:r>
      <w:r>
        <w:t>4</w:t>
      </w:r>
      <w:r>
        <w:fldChar w:fldCharType="end"/>
      </w:r>
    </w:p>
    <w:p w14:paraId="26C79FE2" w14:textId="3828711F" w:rsidR="000723FD" w:rsidRDefault="000723FD" w:rsidP="005A1E3D">
      <w:pPr>
        <w:pStyle w:val="TOC2"/>
        <w:ind w:left="0" w:firstLine="0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</w:p>
    <w:p w14:paraId="33D17DF6" w14:textId="534D6C5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8145554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AF990E4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A20777">
        <w:t>24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8145555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814555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1E3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A1E3D" w:rsidRDefault="005A1E3D" w:rsidP="005A1E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627287D" w:rsidR="005A1E3D" w:rsidRDefault="00EA66DE" w:rsidP="005A1E3D">
            <w:pPr>
              <w:spacing w:after="0"/>
            </w:pPr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template (present) </w:t>
            </w:r>
            <w:proofErr w:type="spellStart"/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>UssdData_Type</w:t>
            </w:r>
            <w:proofErr w:type="spellEnd"/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>cr_UssdData</w:t>
            </w:r>
            <w:proofErr w:type="spellEnd"/>
          </w:p>
        </w:tc>
      </w:tr>
      <w:tr w:rsidR="0079109A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A3D6D0" w14:textId="77777777" w:rsidR="00913F34" w:rsidRPr="00D65C51" w:rsidRDefault="00913F34" w:rsidP="00913F34">
            <w:pPr>
              <w:pStyle w:val="CRCoverPage"/>
              <w:spacing w:after="0"/>
            </w:pPr>
            <w:r>
              <w:t xml:space="preserve">Current implementation of USSD Data Template in TTCN declares the IE </w:t>
            </w:r>
            <w:proofErr w:type="spellStart"/>
            <w:r>
              <w:rPr>
                <w:i/>
                <w:iCs/>
              </w:rPr>
              <w:t>elems</w:t>
            </w:r>
            <w:proofErr w:type="spellEnd"/>
            <w:r>
              <w:rPr>
                <w:i/>
                <w:iCs/>
              </w:rPr>
              <w:t xml:space="preserve"> list</w:t>
            </w:r>
            <w:r>
              <w:t xml:space="preserve"> as an empty string. Additionally, table </w:t>
            </w:r>
            <w:proofErr w:type="spellStart"/>
            <w:r>
              <w:t>Table</w:t>
            </w:r>
            <w:proofErr w:type="spellEnd"/>
            <w:r>
              <w:t xml:space="preserve"> 8.40.3.3-1 from TS 34.229-5 specifies that only </w:t>
            </w:r>
            <w:proofErr w:type="spellStart"/>
            <w:r>
              <w:t>ussd</w:t>
            </w:r>
            <w:proofErr w:type="spellEnd"/>
            <w:r>
              <w:t xml:space="preserve">-string and language are required in the USSD string response from UE. Therefore, </w:t>
            </w:r>
            <w:proofErr w:type="spellStart"/>
            <w:r>
              <w:t>elems</w:t>
            </w:r>
            <w:proofErr w:type="spellEnd"/>
            <w:r>
              <w:t xml:space="preserve"> list can be empty or OMIT. But with current TTCN Template, </w:t>
            </w:r>
            <w:proofErr w:type="spellStart"/>
            <w:r>
              <w:rPr>
                <w:i/>
                <w:iCs/>
              </w:rPr>
              <w:t>elems</w:t>
            </w:r>
            <w:proofErr w:type="spellEnd"/>
            <w:r>
              <w:rPr>
                <w:i/>
                <w:iCs/>
              </w:rPr>
              <w:t xml:space="preserve"> list </w:t>
            </w:r>
            <w:r>
              <w:t>set to OMIT is not being handled accordingly. Therefore, template needs to be updated to handle ANY or OMIT values.</w:t>
            </w:r>
          </w:p>
          <w:p w14:paraId="6C7D0B60" w14:textId="4F5EA319" w:rsidR="0079109A" w:rsidRPr="00FA46AD" w:rsidRDefault="0079109A" w:rsidP="007910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79109A" w14:paraId="4403EECE" w14:textId="77777777" w:rsidTr="0053135D">
        <w:tc>
          <w:tcPr>
            <w:tcW w:w="1985" w:type="dxa"/>
          </w:tcPr>
          <w:p w14:paraId="37831C4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A62E323" w:rsidR="0079109A" w:rsidRPr="00FA46AD" w:rsidRDefault="00913F34" w:rsidP="0079109A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ascii="Courier New" w:hAnsi="Courier New" w:cs="Courier New"/>
                <w:color w:val="000000"/>
                <w:lang w:val="en-IN" w:eastAsia="de-DE"/>
              </w:rPr>
              <w:t xml:space="preserve">Update </w:t>
            </w:r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template (present) </w:t>
            </w:r>
            <w:proofErr w:type="spellStart"/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>UssdData_Type</w:t>
            </w:r>
            <w:proofErr w:type="spellEnd"/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EA66DE">
              <w:rPr>
                <w:rFonts w:ascii="Courier New" w:hAnsi="Courier New" w:cs="Courier New"/>
                <w:color w:val="000000"/>
                <w:lang w:val="en-IN" w:eastAsia="de-DE"/>
              </w:rPr>
              <w:t>cr_UssdData</w:t>
            </w:r>
            <w:proofErr w:type="spellEnd"/>
            <w:r w:rsidRPr="00D268E5">
              <w:rPr>
                <w:noProof/>
              </w:rPr>
              <w:t xml:space="preserve"> </w:t>
            </w:r>
            <w:r>
              <w:rPr>
                <w:noProof/>
              </w:rPr>
              <w:t>to support handling of OMIT value for elems list IE</w:t>
            </w:r>
            <w:r w:rsidRPr="00FA46AD">
              <w:rPr>
                <w:lang w:val="en-SG"/>
              </w:rPr>
              <w:t xml:space="preserve"> </w:t>
            </w:r>
          </w:p>
        </w:tc>
      </w:tr>
      <w:tr w:rsidR="0079109A" w14:paraId="170F8D79" w14:textId="77777777" w:rsidTr="0053135D">
        <w:tc>
          <w:tcPr>
            <w:tcW w:w="1985" w:type="dxa"/>
          </w:tcPr>
          <w:p w14:paraId="65ED295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4099065" w:rsidR="0079109A" w:rsidRPr="00880368" w:rsidRDefault="00EA66DE" w:rsidP="0079109A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IMS_Procedures_SupplementaryServices</w:t>
            </w:r>
            <w:proofErr w:type="spellEnd"/>
            <w:r w:rsidR="0079109A">
              <w:rPr>
                <w:rFonts w:ascii="Arial" w:hAnsi="Arial" w:cs="Arial"/>
                <w:lang w:eastAsia="en-GB"/>
              </w:rPr>
              <w:t>.</w:t>
            </w:r>
            <w:proofErr w:type="spellStart"/>
            <w:r w:rsidR="0079109A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79109A" w:rsidRDefault="0079109A" w:rsidP="0079109A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1268C50F" w14:textId="77777777" w:rsidR="00E903AD" w:rsidRDefault="00E903AD" w:rsidP="00213FE3">
      <w:pPr>
        <w:rPr>
          <w:b/>
          <w:bCs/>
        </w:rPr>
      </w:pPr>
    </w:p>
    <w:p w14:paraId="21F36F35" w14:textId="62EBFD7E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54F0E957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type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Ussd_data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UssdData_Type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with 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{ encode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"XML"}; /* @status    APPROVED (IMS) */</w:t>
            </w:r>
          </w:p>
          <w:p w14:paraId="39347FAE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</w:p>
          <w:p w14:paraId="2E12FE38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template (value)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MessageBody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cs_MessageBody_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(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template (value)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UssdData_Type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p_UssdData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) :=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cs_MessageBody_XML_Bitstring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(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encvalue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(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p_UssdData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)); /* @status    APPROVED (IMS) */</w:t>
            </w:r>
          </w:p>
          <w:p w14:paraId="29AF732D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</w:t>
            </w:r>
          </w:p>
          <w:p w14:paraId="4AE24E1A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template (present)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UssdData_Type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cr_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UssdData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(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template (present)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XSD.String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p_Language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:= ?,</w:t>
            </w:r>
          </w:p>
          <w:p w14:paraId="66DB2398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                                           template (present)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XSD.String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p_UssdString</w:t>
            </w:r>
            <w:proofErr w:type="spellEnd"/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)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=</w:t>
            </w:r>
          </w:p>
          <w:p w14:paraId="7FF16A7D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{ /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* @status    APPROVED (IMS) */</w:t>
            </w:r>
          </w:p>
          <w:p w14:paraId="6B8F294E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</w:t>
            </w:r>
            <w:proofErr w:type="spellStart"/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attr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= *,</w:t>
            </w:r>
          </w:p>
          <w:p w14:paraId="6E3084C0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language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_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=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p_Language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,</w:t>
            </w:r>
          </w:p>
          <w:p w14:paraId="5661BDD9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ussd_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string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=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p_UssdString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,</w:t>
            </w:r>
          </w:p>
          <w:p w14:paraId="7EBD10A9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error_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code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= omit,</w:t>
            </w:r>
          </w:p>
          <w:p w14:paraId="363513A3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</w:t>
            </w:r>
            <w:proofErr w:type="spellStart"/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anyExt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= *,</w:t>
            </w:r>
          </w:p>
          <w:p w14:paraId="2D3F31F4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elem_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list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= {}</w:t>
            </w:r>
          </w:p>
          <w:p w14:paraId="107124E4" w14:textId="6C6C1A08" w:rsidR="00213FE3" w:rsidRPr="00847BF2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};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4D11545" w14:textId="77777777" w:rsid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IN" w:eastAsia="de-DE"/>
              </w:rPr>
            </w:pPr>
          </w:p>
          <w:p w14:paraId="67427029" w14:textId="77777777" w:rsidR="00E903AD" w:rsidRPr="00E903AD" w:rsidRDefault="00445959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>  </w:t>
            </w:r>
            <w:r w:rsidR="00E903AD"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type </w:t>
            </w:r>
            <w:proofErr w:type="spellStart"/>
            <w:r w:rsidR="00E903AD"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Ussd_data</w:t>
            </w:r>
            <w:proofErr w:type="spellEnd"/>
            <w:r w:rsidR="00E903AD"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="00E903AD"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UssdData_Type</w:t>
            </w:r>
            <w:proofErr w:type="spellEnd"/>
            <w:r w:rsidR="00E903AD"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with </w:t>
            </w:r>
            <w:proofErr w:type="gramStart"/>
            <w:r w:rsidR="00E903AD"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{ encode</w:t>
            </w:r>
            <w:proofErr w:type="gramEnd"/>
            <w:r w:rsidR="00E903AD"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"XML"}; /* @status    APPROVED (IMS) */</w:t>
            </w:r>
          </w:p>
          <w:p w14:paraId="7AD5CD00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</w:p>
          <w:p w14:paraId="77267FB8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template (value)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MessageBody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cs_MessageBody_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(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template (value)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UssdData_Type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p_UssdData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) :=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cs_MessageBody_XML_Bitstring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(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encvalue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(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p_UssdData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)); /* @status    APPROVED (IMS) */</w:t>
            </w:r>
          </w:p>
          <w:p w14:paraId="1AFEA677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</w:t>
            </w:r>
          </w:p>
          <w:p w14:paraId="3644D702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template (present)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UssdData_Type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cr_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UssdData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(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template (present)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XSD.String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p_Language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:= ?,</w:t>
            </w:r>
          </w:p>
          <w:p w14:paraId="09F92EE9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                                           template (present)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XSD.String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p_UssdString</w:t>
            </w:r>
            <w:proofErr w:type="spellEnd"/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)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=</w:t>
            </w:r>
          </w:p>
          <w:p w14:paraId="3789698D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{ /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* @status    APPROVED (IMS) */</w:t>
            </w:r>
          </w:p>
          <w:p w14:paraId="2DA315F3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</w:t>
            </w:r>
            <w:proofErr w:type="spellStart"/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attr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= *,</w:t>
            </w:r>
          </w:p>
          <w:p w14:paraId="648DC8F1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language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_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=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p_Language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,</w:t>
            </w:r>
          </w:p>
          <w:p w14:paraId="2E62B233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ussd_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string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=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p_UssdString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,</w:t>
            </w:r>
          </w:p>
          <w:p w14:paraId="1B5B108B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error_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code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= omit,</w:t>
            </w:r>
          </w:p>
          <w:p w14:paraId="0F9658F3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</w:t>
            </w:r>
            <w:proofErr w:type="spellStart"/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anyExt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>= *,</w:t>
            </w:r>
          </w:p>
          <w:p w14:paraId="15DF1B73" w14:textId="77777777" w:rsidR="00E903AD" w:rsidRPr="00E903AD" w:rsidRDefault="00E903AD" w:rsidP="00E903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IN" w:eastAsia="de-DE"/>
              </w:rPr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  </w:t>
            </w:r>
            <w:proofErr w:type="spellStart"/>
            <w:r w:rsidRPr="00E903AD">
              <w:rPr>
                <w:rFonts w:ascii="Courier New" w:hAnsi="Courier New" w:cs="Courier New"/>
                <w:bCs/>
                <w:color w:val="000000"/>
                <w:highlight w:val="yellow"/>
                <w:lang w:val="en-IN" w:eastAsia="de-DE"/>
              </w:rPr>
              <w:t>elem_</w:t>
            </w:r>
            <w:proofErr w:type="gramStart"/>
            <w:r w:rsidRPr="00E903AD">
              <w:rPr>
                <w:rFonts w:ascii="Courier New" w:hAnsi="Courier New" w:cs="Courier New"/>
                <w:bCs/>
                <w:color w:val="000000"/>
                <w:highlight w:val="yellow"/>
                <w:lang w:val="en-IN" w:eastAsia="de-DE"/>
              </w:rPr>
              <w:t>list</w:t>
            </w:r>
            <w:proofErr w:type="spellEnd"/>
            <w:r w:rsidRPr="00E903AD">
              <w:rPr>
                <w:rFonts w:ascii="Courier New" w:hAnsi="Courier New" w:cs="Courier New"/>
                <w:bCs/>
                <w:color w:val="000000"/>
                <w:highlight w:val="yellow"/>
                <w:lang w:val="en-IN" w:eastAsia="de-DE"/>
              </w:rPr>
              <w:t xml:space="preserve"> :</w:t>
            </w:r>
            <w:proofErr w:type="gramEnd"/>
            <w:r w:rsidRPr="00E903AD">
              <w:rPr>
                <w:rFonts w:ascii="Courier New" w:hAnsi="Courier New" w:cs="Courier New"/>
                <w:bCs/>
                <w:color w:val="000000"/>
                <w:highlight w:val="yellow"/>
                <w:lang w:val="en-IN" w:eastAsia="de-DE"/>
              </w:rPr>
              <w:t>= *</w:t>
            </w:r>
          </w:p>
          <w:p w14:paraId="5729D31F" w14:textId="2B2CD4F5" w:rsidR="00213FE3" w:rsidRDefault="00E903AD" w:rsidP="00E903AD">
            <w:pPr>
              <w:autoSpaceDE w:val="0"/>
              <w:autoSpaceDN w:val="0"/>
              <w:adjustRightInd w:val="0"/>
              <w:spacing w:after="0"/>
            </w:pPr>
            <w:r w:rsidRPr="00E903AD">
              <w:rPr>
                <w:rFonts w:ascii="Courier New" w:hAnsi="Courier New" w:cs="Courier New"/>
                <w:bCs/>
                <w:color w:val="000000"/>
                <w:lang w:val="en-IN" w:eastAsia="de-DE"/>
              </w:rPr>
              <w:t xml:space="preserve">  };</w:t>
            </w:r>
          </w:p>
        </w:tc>
      </w:tr>
    </w:tbl>
    <w:p w14:paraId="49088C6A" w14:textId="63A28F4F" w:rsidR="00213FE3" w:rsidRDefault="00213FE3" w:rsidP="00213FE3"/>
    <w:bookmarkEnd w:id="10"/>
    <w:bookmarkEnd w:id="11"/>
    <w:bookmarkEnd w:id="12"/>
    <w:p w14:paraId="6E60A556" w14:textId="6F7BFA20" w:rsidR="00487650" w:rsidRDefault="00487650" w:rsidP="00213FE3"/>
    <w:sectPr w:rsidR="00487650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7C475" w14:textId="77777777" w:rsidR="006716A2" w:rsidRDefault="006716A2">
      <w:r>
        <w:separator/>
      </w:r>
    </w:p>
  </w:endnote>
  <w:endnote w:type="continuationSeparator" w:id="0">
    <w:p w14:paraId="4EB21405" w14:textId="77777777" w:rsidR="006716A2" w:rsidRDefault="0067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3C4F6" w14:textId="77777777" w:rsidR="006716A2" w:rsidRDefault="006716A2">
      <w:r>
        <w:separator/>
      </w:r>
    </w:p>
  </w:footnote>
  <w:footnote w:type="continuationSeparator" w:id="0">
    <w:p w14:paraId="226E910B" w14:textId="77777777" w:rsidR="006716A2" w:rsidRDefault="0067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7"/>
  </w:num>
  <w:num w:numId="3" w16cid:durableId="728577482">
    <w:abstractNumId w:val="9"/>
  </w:num>
  <w:num w:numId="4" w16cid:durableId="1191602620">
    <w:abstractNumId w:val="18"/>
  </w:num>
  <w:num w:numId="5" w16cid:durableId="507260479">
    <w:abstractNumId w:val="0"/>
  </w:num>
  <w:num w:numId="6" w16cid:durableId="894242694">
    <w:abstractNumId w:val="33"/>
  </w:num>
  <w:num w:numId="7" w16cid:durableId="948120722">
    <w:abstractNumId w:val="19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6"/>
  </w:num>
  <w:num w:numId="12" w16cid:durableId="523324553">
    <w:abstractNumId w:val="14"/>
  </w:num>
  <w:num w:numId="13" w16cid:durableId="287051507">
    <w:abstractNumId w:val="36"/>
  </w:num>
  <w:num w:numId="14" w16cid:durableId="1795129136">
    <w:abstractNumId w:val="40"/>
  </w:num>
  <w:num w:numId="15" w16cid:durableId="26806023">
    <w:abstractNumId w:val="27"/>
  </w:num>
  <w:num w:numId="16" w16cid:durableId="1962613018">
    <w:abstractNumId w:val="37"/>
  </w:num>
  <w:num w:numId="17" w16cid:durableId="463736656">
    <w:abstractNumId w:val="28"/>
  </w:num>
  <w:num w:numId="18" w16cid:durableId="1131020819">
    <w:abstractNumId w:val="16"/>
  </w:num>
  <w:num w:numId="19" w16cid:durableId="1121147347">
    <w:abstractNumId w:val="34"/>
  </w:num>
  <w:num w:numId="20" w16cid:durableId="709764419">
    <w:abstractNumId w:val="35"/>
  </w:num>
  <w:num w:numId="21" w16cid:durableId="1517619772">
    <w:abstractNumId w:val="2"/>
  </w:num>
  <w:num w:numId="22" w16cid:durableId="1614285389">
    <w:abstractNumId w:val="38"/>
  </w:num>
  <w:num w:numId="23" w16cid:durableId="248924874">
    <w:abstractNumId w:val="22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29"/>
  </w:num>
  <w:num w:numId="28" w16cid:durableId="198469485">
    <w:abstractNumId w:val="21"/>
  </w:num>
  <w:num w:numId="29" w16cid:durableId="460268226">
    <w:abstractNumId w:val="20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3"/>
  </w:num>
  <w:num w:numId="33" w16cid:durableId="783620396">
    <w:abstractNumId w:val="24"/>
  </w:num>
  <w:num w:numId="34" w16cid:durableId="1217546700">
    <w:abstractNumId w:val="31"/>
  </w:num>
  <w:num w:numId="35" w16cid:durableId="226065135">
    <w:abstractNumId w:val="25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39"/>
  </w:num>
  <w:num w:numId="39" w16cid:durableId="1583375453">
    <w:abstractNumId w:val="11"/>
  </w:num>
  <w:num w:numId="40" w16cid:durableId="1001350174">
    <w:abstractNumId w:val="32"/>
  </w:num>
  <w:num w:numId="41" w16cid:durableId="1673878103">
    <w:abstractNumId w:val="8"/>
  </w:num>
  <w:num w:numId="42" w16cid:durableId="96897830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0F2A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2123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C7757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0A89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18B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32E7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5EB5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13B4"/>
    <w:rsid w:val="00481B62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580D"/>
    <w:rsid w:val="00515B06"/>
    <w:rsid w:val="005165E2"/>
    <w:rsid w:val="00517AF1"/>
    <w:rsid w:val="00520BDE"/>
    <w:rsid w:val="005232B2"/>
    <w:rsid w:val="005232D2"/>
    <w:rsid w:val="005237C9"/>
    <w:rsid w:val="00523895"/>
    <w:rsid w:val="005245B9"/>
    <w:rsid w:val="00524690"/>
    <w:rsid w:val="00527E04"/>
    <w:rsid w:val="0053162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4B73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16A2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5F5B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151F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3F34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20777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125C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5C51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05BD3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03AD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66DE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8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1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59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2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4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1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2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Online, , 9th Dec 2022 - 31st Dec 2023</vt:lpstr>
      <vt:lpstr>Table of Contents</vt:lpstr>
      <vt:lpstr>Overview</vt:lpstr>
      <vt:lpstr>Corrections required</vt:lpstr>
      <vt:lpstr>    Change 1</vt:lpstr>
      <vt:lpstr>MTG_TITLE</vt:lpstr>
    </vt:vector>
  </TitlesOfParts>
  <Company>3GPP Support Team</Company>
  <LinksUpToDate>false</LinksUpToDate>
  <CharactersWithSpaces>5252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2023-09-15T13:08:00Z</dcterms:created>
  <dcterms:modified xsi:type="dcterms:W3CDTF">2023-09-19T08:38:00Z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