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656AF7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F0C81" w:rsidRPr="00CF0C81">
        <w:rPr>
          <w:b/>
          <w:bCs/>
          <w:i/>
          <w:iCs/>
          <w:sz w:val="24"/>
          <w:szCs w:val="24"/>
        </w:rPr>
        <w:t>R5s230682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9522C" w:rsidR="001E41F3" w:rsidRPr="00CF0C81" w:rsidRDefault="00CF0C8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F0C81">
              <w:rPr>
                <w:rFonts w:cs="Arial"/>
                <w:b/>
                <w:bCs/>
                <w:color w:val="000000"/>
                <w:sz w:val="24"/>
                <w:szCs w:val="24"/>
              </w:rPr>
              <w:t>3192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70968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test case </w:t>
            </w:r>
            <w:r w:rsidR="001D30B6">
              <w:t>11.4.1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BAA9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1D30B6">
              <w:rPr>
                <w:noProof/>
              </w:rPr>
              <w:t>9</w:t>
            </w:r>
            <w:r w:rsidR="009F562A">
              <w:rPr>
                <w:noProof/>
              </w:rPr>
              <w:t>-</w:t>
            </w:r>
            <w:r w:rsidR="008B3C4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78374" w14:textId="77777777" w:rsidR="00C34B95" w:rsidRPr="00C34B95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v_GSM_MobilityInfo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could be rewritten in step 3Ca1 in the function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f_Check_NG_PDUSessionReleaseReq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which would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effectivelly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set the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PDNindex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to omit and hence the information would be lost and cause runtime error later when calling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f_IP_RtpRtcpLoopback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with omitted value.</w:t>
            </w:r>
          </w:p>
          <w:p w14:paraId="4C8ACD49" w14:textId="77777777" w:rsidR="00C34B95" w:rsidRPr="00C34B95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 w14:paraId="03F242B0" w14:textId="77777777" w:rsidR="00C34B95" w:rsidRPr="00C34B95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 xml:space="preserve">At step 3E, UE can send deregister request immediately after sending PDU session release complete to start normal service once Emergency call </w:t>
            </w:r>
            <w:proofErr w:type="gramStart"/>
            <w:r w:rsidRPr="00C34B95">
              <w:rPr>
                <w:rFonts w:ascii="Arial" w:hAnsi="Arial" w:cs="Arial"/>
                <w:lang w:eastAsia="zh-CN"/>
              </w:rPr>
              <w:t>end’s</w:t>
            </w:r>
            <w:proofErr w:type="gramEnd"/>
            <w:r w:rsidRPr="00C34B95">
              <w:rPr>
                <w:rFonts w:ascii="Arial" w:hAnsi="Arial" w:cs="Arial"/>
                <w:lang w:eastAsia="zh-CN"/>
              </w:rPr>
              <w:t xml:space="preserve">. f_NR5GC_PDUSessionRelease function may time to complete its all subfunction’s like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f_IP_Handling_StopPDN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to stop all DHCP and ICMPv6 servers.</w:t>
            </w:r>
          </w:p>
          <w:p w14:paraId="708AA7DE" w14:textId="7FF51341" w:rsidR="001534C7" w:rsidRPr="003A38D1" w:rsidRDefault="00C34B95" w:rsidP="00C34B95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C34B95">
              <w:rPr>
                <w:rFonts w:ascii="Arial" w:hAnsi="Arial" w:cs="Arial"/>
                <w:lang w:eastAsia="zh-CN"/>
              </w:rPr>
              <w:t xml:space="preserve">Since the </w:t>
            </w:r>
            <w:proofErr w:type="spellStart"/>
            <w:r w:rsidRPr="00C34B95">
              <w:rPr>
                <w:rFonts w:ascii="Arial" w:hAnsi="Arial" w:cs="Arial"/>
                <w:lang w:eastAsia="zh-CN"/>
              </w:rPr>
              <w:t>f_NR_RRCSetup_Def</w:t>
            </w:r>
            <w:proofErr w:type="spellEnd"/>
            <w:r w:rsidRPr="00C34B95">
              <w:rPr>
                <w:rFonts w:ascii="Arial" w:hAnsi="Arial" w:cs="Arial"/>
                <w:lang w:eastAsia="zh-CN"/>
              </w:rPr>
              <w:t xml:space="preserve"> (called by f_NR5GC_RRC_Idle_Steps3_20) will not start the UL grants and send the RRC message for non-early contention tests it </w:t>
            </w:r>
            <w:proofErr w:type="gramStart"/>
            <w:r w:rsidRPr="00C34B95">
              <w:rPr>
                <w:rFonts w:ascii="Arial" w:hAnsi="Arial" w:cs="Arial"/>
                <w:lang w:eastAsia="zh-CN"/>
              </w:rPr>
              <w:t>has to</w:t>
            </w:r>
            <w:proofErr w:type="gramEnd"/>
            <w:r w:rsidRPr="00C34B95">
              <w:rPr>
                <w:rFonts w:ascii="Arial" w:hAnsi="Arial" w:cs="Arial"/>
                <w:lang w:eastAsia="zh-CN"/>
              </w:rPr>
              <w:t xml:space="preserve"> be added in step 9.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186BE" w14:textId="77777777" w:rsidR="00C34B95" w:rsidRPr="00C34B95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C34B95">
              <w:rPr>
                <w:rFonts w:cs="Arial"/>
                <w:lang w:val="en-US" w:eastAsia="zh-CN"/>
              </w:rPr>
              <w:t xml:space="preserve">Stored </w:t>
            </w:r>
            <w:proofErr w:type="spellStart"/>
            <w:r w:rsidRPr="00C34B95">
              <w:rPr>
                <w:rFonts w:cs="Arial"/>
                <w:lang w:val="en-US" w:eastAsia="zh-CN"/>
              </w:rPr>
              <w:t>PDNindex</w:t>
            </w:r>
            <w:proofErr w:type="spellEnd"/>
            <w:r w:rsidRPr="00C34B95">
              <w:rPr>
                <w:rFonts w:cs="Arial"/>
                <w:lang w:val="en-US" w:eastAsia="zh-CN"/>
              </w:rPr>
              <w:t xml:space="preserve"> separately and used its value when calling </w:t>
            </w:r>
            <w:proofErr w:type="spellStart"/>
            <w:r w:rsidRPr="00C34B95">
              <w:rPr>
                <w:rFonts w:cs="Arial"/>
                <w:lang w:val="en-US" w:eastAsia="zh-CN"/>
              </w:rPr>
              <w:t>f_IP_RtpRtcpLoopback</w:t>
            </w:r>
            <w:proofErr w:type="spellEnd"/>
            <w:r w:rsidRPr="00C34B95">
              <w:rPr>
                <w:rFonts w:cs="Arial"/>
                <w:lang w:val="en-US" w:eastAsia="zh-CN"/>
              </w:rPr>
              <w:t>.</w:t>
            </w:r>
          </w:p>
          <w:p w14:paraId="540AED88" w14:textId="77777777" w:rsidR="00C34B95" w:rsidRPr="00C34B95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C34B95">
              <w:rPr>
                <w:rFonts w:cs="Arial"/>
                <w:lang w:val="en-US" w:eastAsia="zh-CN"/>
              </w:rPr>
              <w:t>In steps 3Fa / 3Fb corrected the typo in timer name.</w:t>
            </w:r>
          </w:p>
          <w:p w14:paraId="42475153" w14:textId="77777777" w:rsidR="00C34B95" w:rsidRPr="00C34B95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C34B95">
              <w:rPr>
                <w:rFonts w:cs="Arial"/>
                <w:lang w:val="en-US" w:eastAsia="zh-CN"/>
              </w:rPr>
              <w:t>Added default variable to handle deregistration request as Note 2 before function f_NR5GC_PDUSessionRelease. And removed corresponding function of Note 2 from alt statement after step3F.</w:t>
            </w:r>
          </w:p>
          <w:p w14:paraId="31C656EC" w14:textId="4507AB9A" w:rsidR="001534C7" w:rsidRPr="003A38D1" w:rsidRDefault="00C34B9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noProof/>
              </w:rPr>
            </w:pPr>
            <w:r w:rsidRPr="00C34B95">
              <w:rPr>
                <w:rFonts w:cs="Arial"/>
                <w:lang w:val="en-US" w:eastAsia="zh-CN"/>
              </w:rPr>
              <w:t>Added start of UL grant and sending of RRC setup in step 9.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D1603" w:rsidR="001534C7" w:rsidRPr="00482712" w:rsidRDefault="00E54508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case.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3CD13" w:rsidR="001534C7" w:rsidRDefault="001D30B6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</w:t>
            </w:r>
            <w:r w:rsidR="00BC194E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EF00FCD" w:rsidR="00464805" w:rsidRPr="00345402" w:rsidRDefault="00C50E92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50E92">
              <w:rPr>
                <w:rFonts w:ascii="Arial" w:hAnsi="Arial" w:cs="Arial"/>
                <w:lang w:val="en-US" w:eastAsia="en-GB"/>
              </w:rPr>
              <w:t>fl_TC_11_4_1_TestBody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969" w14:textId="0DCE18FA" w:rsidR="00464805" w:rsidRDefault="00092931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092931"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 w:rsidRPr="00092931">
              <w:rPr>
                <w:rFonts w:ascii="Arial" w:hAnsi="Arial" w:cs="Arial"/>
                <w:lang w:eastAsia="zh-CN"/>
              </w:rPr>
              <w:t>v_GSM_MobilityInfo</w:t>
            </w:r>
            <w:proofErr w:type="spellEnd"/>
            <w:r w:rsidRPr="00092931">
              <w:rPr>
                <w:rFonts w:ascii="Arial" w:hAnsi="Arial" w:cs="Arial"/>
                <w:lang w:eastAsia="zh-CN"/>
              </w:rPr>
              <w:t xml:space="preserve"> could be rewritten in step 3Ca1 in the function </w:t>
            </w:r>
            <w:proofErr w:type="spellStart"/>
            <w:r w:rsidRPr="00092931">
              <w:rPr>
                <w:rFonts w:ascii="Arial" w:hAnsi="Arial" w:cs="Arial"/>
                <w:lang w:eastAsia="zh-CN"/>
              </w:rPr>
              <w:t>f_Check_NG_PDUSessionReleaseReq</w:t>
            </w:r>
            <w:proofErr w:type="spellEnd"/>
            <w:r w:rsidRPr="00092931">
              <w:rPr>
                <w:rFonts w:ascii="Arial" w:hAnsi="Arial" w:cs="Arial"/>
                <w:lang w:eastAsia="zh-CN"/>
              </w:rPr>
              <w:t xml:space="preserve"> which would </w:t>
            </w:r>
            <w:proofErr w:type="spellStart"/>
            <w:r w:rsidRPr="00092931">
              <w:rPr>
                <w:rFonts w:ascii="Arial" w:hAnsi="Arial" w:cs="Arial"/>
                <w:lang w:eastAsia="zh-CN"/>
              </w:rPr>
              <w:t>effectivelly</w:t>
            </w:r>
            <w:proofErr w:type="spellEnd"/>
            <w:r w:rsidRPr="00092931">
              <w:rPr>
                <w:rFonts w:ascii="Arial" w:hAnsi="Arial" w:cs="Arial"/>
                <w:lang w:eastAsia="zh-CN"/>
              </w:rPr>
              <w:t xml:space="preserve"> set the </w:t>
            </w:r>
            <w:proofErr w:type="spellStart"/>
            <w:r w:rsidRPr="00092931">
              <w:rPr>
                <w:rFonts w:ascii="Arial" w:hAnsi="Arial" w:cs="Arial"/>
                <w:lang w:eastAsia="zh-CN"/>
              </w:rPr>
              <w:t>PDNindex</w:t>
            </w:r>
            <w:proofErr w:type="spellEnd"/>
            <w:r w:rsidRPr="00092931">
              <w:rPr>
                <w:rFonts w:ascii="Arial" w:hAnsi="Arial" w:cs="Arial"/>
                <w:lang w:eastAsia="zh-CN"/>
              </w:rPr>
              <w:t xml:space="preserve"> to omit and hence the information would be lost and cause runtime error later</w:t>
            </w:r>
            <w:r>
              <w:rPr>
                <w:rFonts w:ascii="Arial" w:hAnsi="Arial" w:cs="Arial"/>
                <w:lang w:eastAsia="zh-CN"/>
              </w:rPr>
              <w:t xml:space="preserve"> when calling </w:t>
            </w:r>
            <w:proofErr w:type="spellStart"/>
            <w:r w:rsidRPr="00092931">
              <w:rPr>
                <w:rFonts w:ascii="Arial" w:hAnsi="Arial" w:cs="Arial"/>
                <w:lang w:eastAsia="zh-CN"/>
              </w:rPr>
              <w:t>f_IP_RtpRtcpLoopback</w:t>
            </w:r>
            <w:proofErr w:type="spellEnd"/>
            <w:r w:rsidR="00654422">
              <w:rPr>
                <w:rFonts w:ascii="Arial" w:hAnsi="Arial" w:cs="Arial"/>
                <w:lang w:eastAsia="zh-CN"/>
              </w:rPr>
              <w:t xml:space="preserve"> with omitted value.</w:t>
            </w:r>
          </w:p>
          <w:p w14:paraId="62C30EBC" w14:textId="239FA903" w:rsidR="00AA6EF3" w:rsidRDefault="00AA6EF3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 w14:paraId="21AB942D" w14:textId="6B8DEEF3" w:rsidR="00501CF4" w:rsidRDefault="00501CF4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3E, UE can send deregister request immediately after sending PDU session release complete to start normal service once Emergency call </w:t>
            </w:r>
            <w:proofErr w:type="gramStart"/>
            <w:r>
              <w:rPr>
                <w:rFonts w:ascii="Arial" w:hAnsi="Arial" w:cs="Arial"/>
                <w:lang w:eastAsia="zh-CN"/>
              </w:rPr>
              <w:t>end’s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. </w:t>
            </w:r>
            <w:r w:rsidRPr="00501CF4">
              <w:rPr>
                <w:rFonts w:ascii="Arial" w:hAnsi="Arial" w:cs="Arial"/>
                <w:lang w:eastAsia="zh-CN"/>
              </w:rPr>
              <w:t>f_NR5GC_PDUSessionRelease</w:t>
            </w:r>
            <w:r>
              <w:rPr>
                <w:rFonts w:ascii="Arial" w:hAnsi="Arial" w:cs="Arial"/>
                <w:lang w:eastAsia="zh-CN"/>
              </w:rPr>
              <w:t xml:space="preserve"> function may time to complete its all subfunction’s like </w:t>
            </w:r>
            <w:proofErr w:type="spellStart"/>
            <w:r w:rsidRPr="00501CF4">
              <w:rPr>
                <w:rFonts w:ascii="Arial" w:hAnsi="Arial" w:cs="Arial"/>
                <w:lang w:eastAsia="zh-CN"/>
              </w:rPr>
              <w:t>f_IP_Handling_StopPDN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to stop </w:t>
            </w:r>
            <w:r w:rsidRPr="00501CF4">
              <w:rPr>
                <w:rFonts w:ascii="Arial" w:hAnsi="Arial" w:cs="Arial"/>
                <w:lang w:eastAsia="zh-CN"/>
              </w:rPr>
              <w:t>all DHCP and ICMPv6 servers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47914ADA" w14:textId="6F6106F9" w:rsidR="00AA6EF3" w:rsidRPr="00DF7CE1" w:rsidRDefault="00AA6EF3" w:rsidP="00983A1A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the </w:t>
            </w:r>
            <w:proofErr w:type="spellStart"/>
            <w:r w:rsidRPr="00AA6EF3">
              <w:rPr>
                <w:rFonts w:ascii="Arial" w:hAnsi="Arial" w:cs="Arial"/>
                <w:lang w:eastAsia="zh-CN"/>
              </w:rPr>
              <w:t>f_NR_RRCSetup_Def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(called by </w:t>
            </w:r>
            <w:r w:rsidRPr="00AA6EF3">
              <w:rPr>
                <w:rFonts w:ascii="Arial" w:hAnsi="Arial" w:cs="Arial"/>
                <w:lang w:eastAsia="zh-CN"/>
              </w:rPr>
              <w:t>f_NR5GC_RRC_Idle_Steps3_20</w:t>
            </w:r>
            <w:r>
              <w:rPr>
                <w:rFonts w:ascii="Arial" w:hAnsi="Arial" w:cs="Arial"/>
                <w:lang w:eastAsia="zh-CN"/>
              </w:rPr>
              <w:t xml:space="preserve">) will not start the UL grants and send the RRC message for non-early contention tests it </w:t>
            </w:r>
            <w:proofErr w:type="gramStart"/>
            <w:r>
              <w:rPr>
                <w:rFonts w:ascii="Arial" w:hAnsi="Arial" w:cs="Arial"/>
                <w:lang w:eastAsia="zh-CN"/>
              </w:rPr>
              <w:t>has to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be added in step 9.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E5B" w14:textId="2134ED0F" w:rsidR="00464805" w:rsidRPr="00AA6EF3" w:rsidRDefault="00AA6EF3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Stored </w:t>
            </w:r>
            <w:proofErr w:type="spellStart"/>
            <w:r w:rsidRPr="00092931">
              <w:rPr>
                <w:rFonts w:cs="Arial"/>
                <w:lang w:eastAsia="zh-CN"/>
              </w:rPr>
              <w:t>PDNindex</w:t>
            </w:r>
            <w:proofErr w:type="spellEnd"/>
            <w:r>
              <w:rPr>
                <w:rFonts w:cs="Arial"/>
                <w:lang w:eastAsia="zh-CN"/>
              </w:rPr>
              <w:t xml:space="preserve"> separately and used its value when calling </w:t>
            </w:r>
            <w:proofErr w:type="spellStart"/>
            <w:r w:rsidRPr="00AA6EF3">
              <w:rPr>
                <w:rFonts w:cs="Arial"/>
                <w:lang w:eastAsia="zh-CN"/>
              </w:rPr>
              <w:t>f_IP_RtpRtcpLoopback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02D479C8" w14:textId="77777777" w:rsidR="00AA6EF3" w:rsidRPr="00501CF4" w:rsidRDefault="00AA6EF3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In steps 3Fa / 3Fb corrected the typo in timer name.</w:t>
            </w:r>
          </w:p>
          <w:p w14:paraId="1CDB188B" w14:textId="15F830A3" w:rsidR="00501CF4" w:rsidRPr="00AA6EF3" w:rsidRDefault="00501CF4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default variable to handle deregistration request</w:t>
            </w:r>
            <w:r w:rsidR="00983A1A">
              <w:rPr>
                <w:rFonts w:cs="Arial"/>
                <w:lang w:eastAsia="zh-CN"/>
              </w:rPr>
              <w:t xml:space="preserve"> as Note 2</w:t>
            </w:r>
            <w:r>
              <w:rPr>
                <w:rFonts w:cs="Arial"/>
                <w:lang w:eastAsia="zh-CN"/>
              </w:rPr>
              <w:t xml:space="preserve"> before function </w:t>
            </w:r>
            <w:r w:rsidRPr="00501CF4">
              <w:rPr>
                <w:rFonts w:cs="Arial"/>
                <w:lang w:eastAsia="zh-CN"/>
              </w:rPr>
              <w:t>f_NR5GC_PDUSessionRelease</w:t>
            </w:r>
            <w:r>
              <w:rPr>
                <w:rFonts w:cs="Arial"/>
                <w:lang w:eastAsia="zh-CN"/>
              </w:rPr>
              <w:t>. And removed corresponding function of Note 2 from alt statement after step</w:t>
            </w:r>
            <w:r w:rsidR="00983A1A">
              <w:rPr>
                <w:rFonts w:cs="Arial"/>
                <w:lang w:eastAsia="zh-CN"/>
              </w:rPr>
              <w:t>3F.</w:t>
            </w:r>
          </w:p>
          <w:p w14:paraId="78D308D3" w14:textId="48968FCC" w:rsidR="00AA6EF3" w:rsidRPr="00345402" w:rsidRDefault="00AA6EF3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start of UL grant and sending of RRC setup in step 9.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780D91CA" w:rsidR="00464805" w:rsidRPr="00345402" w:rsidRDefault="00E94CE2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E94CE2">
              <w:rPr>
                <w:rFonts w:ascii="Arial" w:hAnsi="Arial" w:cs="Arial"/>
              </w:rPr>
              <w:t>11_4\Emergency_NR5GC.ttcn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ED3" w14:textId="77777777" w:rsidR="00C50E92" w:rsidRP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function fl_TC_11_4_1_</w:t>
            </w:r>
            <w:proofErr w:type="gramStart"/>
            <w:r w:rsidRPr="00C50E92">
              <w:rPr>
                <w:rFonts w:ascii="Arial" w:hAnsi="Arial" w:cs="Arial"/>
                <w:lang w:eastAsia="de-DE"/>
              </w:rPr>
              <w:t>TestBody(</w:t>
            </w:r>
            <w:proofErr w:type="gramEnd"/>
            <w:r w:rsidRPr="00C50E92">
              <w:rPr>
                <w:rFonts w:ascii="Arial" w:hAnsi="Arial" w:cs="Arial"/>
                <w:lang w:eastAsia="de-DE"/>
              </w:rPr>
              <w:t>) runs on NR5GC_PTC</w:t>
            </w:r>
          </w:p>
          <w:p w14:paraId="6A3655CE" w14:textId="77777777" w:rsidR="00841653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005A50D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3D7FBE2C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CC39A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7DCC95F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//Make the UE release the emergency call.</w:t>
            </w:r>
          </w:p>
          <w:p w14:paraId="2CA1AD2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3A"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517B654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//The Generic test procedure for IMS MO Emergency call release</w:t>
            </w:r>
          </w:p>
          <w:p w14:paraId="05E9985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IMS[tsc_Index_IMS2],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cms_IMS_IPCAN_Trigger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("Trigger MO Call Release")); // @sic R5-233779 sic@</w:t>
            </w:r>
          </w:p>
          <w:p w14:paraId="6D86B80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 Don't need this anymore as next step is no longer a DL message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Delay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0.1);//@sic R5s230143 sic@ :ensure that the Ack for PDU Session Release Complete is sent in DL.</w:t>
            </w:r>
          </w:p>
          <w:p w14:paraId="644F67C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4DC2D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 R5-233779 sic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@:Step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3B-Step3F</w:t>
            </w:r>
          </w:p>
          <w:p w14:paraId="23399C9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 Get this for the emergency PDN now in case UE doesn't send a PDU Release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Req</w:t>
            </w:r>
            <w:proofErr w:type="spellEnd"/>
          </w:p>
          <w:p w14:paraId="7439DDF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v_GSM_MobilityInfo_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IMS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f_Get_PDUSessionForDNNType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v_PDUSessionInfo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Emergency_PDN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);</w:t>
            </w:r>
          </w:p>
          <w:p w14:paraId="6B05500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MobilityInfo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v_GSM_MobilityInfo_IMS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);</w:t>
            </w:r>
          </w:p>
          <w:p w14:paraId="45DB193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1625D1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59B2C7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PDUSessionId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v_GSM_MobilityInfo.SessionId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;</w:t>
            </w:r>
          </w:p>
          <w:p w14:paraId="1D052ED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AE2C51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3B"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18B0258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//SS starts timer T1 = 5 seconds.</w:t>
            </w:r>
          </w:p>
          <w:p w14:paraId="389B7C0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t_Wait.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FF24B9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 w14:paraId="4D4BF13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572D999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IMS[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tsc_Index_IMS2].receive(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cmr_IMS_IPCAN_Trigger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("IMS Call Release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Msgs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Sent"))</w:t>
            </w:r>
          </w:p>
          <w:p w14:paraId="5212A90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{ repeat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}</w:t>
            </w:r>
          </w:p>
          <w:p w14:paraId="30EA974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B9772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3Ca1"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101DB5A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//The UE transmits a PDU SESSION RELEASE REQUEST message.</w:t>
            </w:r>
          </w:p>
          <w:p w14:paraId="5ECF1D1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v_ReceivedAsp</w:t>
            </w:r>
            <w:proofErr w:type="spellEnd"/>
          </w:p>
          <w:p w14:paraId="4A9AD4A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30DC6BA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t_Wait.stop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; // Step 3Ca2</w:t>
            </w:r>
          </w:p>
          <w:p w14:paraId="131A918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if (not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f_Check_NG_PDUSessionReleaseReq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v_PDUSessionInfo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ReceivedAsp.Signalling.Nas</w:t>
            </w:r>
            <w:proofErr w:type="spellEnd"/>
            <w:proofErr w:type="gramEnd"/>
            <w:r w:rsidRPr="008C21EE">
              <w:rPr>
                <w:rFonts w:ascii="Arial" w:hAnsi="Arial" w:cs="Arial"/>
                <w:lang w:eastAsia="de-DE"/>
              </w:rPr>
              <w:t>[0].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Pdu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))</w:t>
            </w:r>
          </w:p>
          <w:p w14:paraId="7D4CBF4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{</w:t>
            </w:r>
          </w:p>
          <w:p w14:paraId="0453EB1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__FILE__, __LINE__, "PDU Session Release Request failed");</w:t>
            </w:r>
          </w:p>
          <w:p w14:paraId="226E2CB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7B6492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2720A9B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3Cb1"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2B1ACD6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//Timer T1 expires.</w:t>
            </w:r>
          </w:p>
          <w:p w14:paraId="3E45F98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t_Wait.timeout</w:t>
            </w:r>
            <w:proofErr w:type="spellEnd"/>
          </w:p>
          <w:p w14:paraId="1D826A1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2F2DAB9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//Do nothing</w:t>
            </w:r>
          </w:p>
          <w:p w14:paraId="061D47A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2C53A70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03C19C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3D"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3CB4C2E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//The SS transmits a PDU SESSION RELEASE COMMAND message.</w:t>
            </w:r>
          </w:p>
          <w:p w14:paraId="7DA5DDD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3E"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5F3BD38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//Check: Does the UE transmit a PDU SESSION RELEASE COMPLETE message?</w:t>
            </w:r>
          </w:p>
          <w:p w14:paraId="152F914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PDUSessionId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v_GSM_MobilityInfo.SessionId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;</w:t>
            </w:r>
          </w:p>
          <w:p w14:paraId="5CE52E7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f_NR5GC_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PDUSessionRelease(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);</w:t>
            </w:r>
          </w:p>
          <w:p w14:paraId="5F33F3E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__FILE__, __LINE__, "Step 3E");</w:t>
            </w:r>
          </w:p>
          <w:p w14:paraId="6721B87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3Fa1-3Fb3"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13AF9B1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t_Wait2.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start;</w:t>
            </w:r>
            <w:proofErr w:type="gramEnd"/>
          </w:p>
          <w:p w14:paraId="52DE32C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//EXCEPTION: EXCEPTION: Steps 3Fa1-3Fb3 describe optional behaviour that depends on the UE implementation. the "lower case letter" identifies a step sequence that take place if a UE specific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behavior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takes place.</w:t>
            </w:r>
          </w:p>
          <w:p w14:paraId="314EB93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342419F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3Fa2"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68041DC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//Check: Does the UE transmit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on NR Cell 1?</w:t>
            </w:r>
          </w:p>
          <w:p w14:paraId="00F70C0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(car_NR_SRB0_RrcPdu_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nr_Cell1, cr_38508_RRCSetupRequest(?, ?)))</w:t>
            </w:r>
          </w:p>
          <w:p w14:paraId="2094120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6B84489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871661">
              <w:rPr>
                <w:rFonts w:ascii="Arial" w:hAnsi="Arial" w:cs="Arial"/>
                <w:highlight w:val="yellow"/>
                <w:lang w:eastAsia="de-DE"/>
              </w:rPr>
              <w:t>t_Wait.</w:t>
            </w:r>
            <w:proofErr w:type="gramStart"/>
            <w:r w:rsidRPr="00871661">
              <w:rPr>
                <w:rFonts w:ascii="Arial" w:hAnsi="Arial" w:cs="Arial"/>
                <w:highlight w:val="yellow"/>
                <w:lang w:eastAsia="de-DE"/>
              </w:rPr>
              <w:t>stop</w:t>
            </w:r>
            <w:proofErr w:type="spellEnd"/>
            <w:r w:rsidRPr="00871661">
              <w:rPr>
                <w:rFonts w:ascii="Arial" w:hAnsi="Arial" w:cs="Arial"/>
                <w:highlight w:val="yellow"/>
                <w:lang w:eastAsia="de-DE"/>
              </w:rPr>
              <w:t>;</w:t>
            </w:r>
            <w:proofErr w:type="gramEnd"/>
          </w:p>
          <w:p w14:paraId="4CE1E17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__FILE__, __LINE__, "Step 3Fa2");</w:t>
            </w:r>
          </w:p>
          <w:p w14:paraId="1092BC2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//@siclog "Step 3Fa3"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68486FD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//SS locally releases the RRC connection.</w:t>
            </w:r>
          </w:p>
          <w:p w14:paraId="3DF879B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f_NR_RRCRelease_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Local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f_NR_GetNextSendOccasion_DL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(nr_Cell1))</w:t>
            </w:r>
          </w:p>
          <w:p w14:paraId="0062CBD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693370F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//@siclog "Step 3Fb1"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7582915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//Timer T2 expires</w:t>
            </w:r>
          </w:p>
          <w:p w14:paraId="2D0ED9B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lastRenderedPageBreak/>
              <w:t xml:space="preserve">      [] </w:t>
            </w:r>
            <w:proofErr w:type="spellStart"/>
            <w:r w:rsidRPr="00871661">
              <w:rPr>
                <w:rFonts w:ascii="Arial" w:hAnsi="Arial" w:cs="Arial"/>
                <w:highlight w:val="yellow"/>
                <w:lang w:eastAsia="de-DE"/>
              </w:rPr>
              <w:t>t_Wait.timeout</w:t>
            </w:r>
            <w:proofErr w:type="spellEnd"/>
          </w:p>
          <w:p w14:paraId="2DC378A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3EF9895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//@siclog "Step 3Fb2"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0615EE0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//The SS transmits an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RRCRelease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message</w:t>
            </w:r>
          </w:p>
          <w:p w14:paraId="125930D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(nr_Cell1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2B3D86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//@siclog "Step 3Fb3"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48821D5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//Check: Does the UE transmit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 on NR Cell 1?</w:t>
            </w:r>
          </w:p>
          <w:p w14:paraId="42AC93B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(car_NR_SRB0_RrcPdu_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IND(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nr_Cell1, cr_38508_RRCSetupRequest(?, ?)));</w:t>
            </w:r>
          </w:p>
          <w:p w14:paraId="71AB765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>__FILE__, __LINE__, "Step 3Fb2");</w:t>
            </w:r>
          </w:p>
          <w:p w14:paraId="59E7136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10DF908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BB7B95E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      </w:t>
            </w: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//@siclog "NOTE 2" </w:t>
            </w:r>
            <w:proofErr w:type="spellStart"/>
            <w:r w:rsidRPr="00501CF4">
              <w:rPr>
                <w:rFonts w:ascii="Arial" w:hAnsi="Arial" w:cs="Arial"/>
                <w:highlight w:val="yellow"/>
                <w:lang w:eastAsia="de-DE"/>
              </w:rPr>
              <w:t>siclog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>@</w:t>
            </w:r>
          </w:p>
          <w:p w14:paraId="024F4BCE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[] </w:t>
            </w:r>
            <w:proofErr w:type="spellStart"/>
            <w:r w:rsidRPr="00501CF4">
              <w:rPr>
                <w:rFonts w:ascii="Arial" w:hAnsi="Arial" w:cs="Arial"/>
                <w:highlight w:val="yellow"/>
                <w:lang w:eastAsia="de-DE"/>
              </w:rPr>
              <w:t>SRB.receive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501CF4">
              <w:rPr>
                <w:rFonts w:ascii="Arial" w:hAnsi="Arial" w:cs="Arial"/>
                <w:highlight w:val="yellow"/>
                <w:lang w:eastAsia="de-DE"/>
              </w:rPr>
              <w:t>car_NR_SRB_NasPdu_</w:t>
            </w:r>
            <w:proofErr w:type="gramStart"/>
            <w:r w:rsidRPr="00501CF4">
              <w:rPr>
                <w:rFonts w:ascii="Arial" w:hAnsi="Arial" w:cs="Arial"/>
                <w:highlight w:val="yellow"/>
                <w:lang w:eastAsia="de-DE"/>
              </w:rPr>
              <w:t>IND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gramEnd"/>
            <w:r w:rsidRPr="00501CF4">
              <w:rPr>
                <w:rFonts w:ascii="Arial" w:hAnsi="Arial" w:cs="Arial"/>
                <w:highlight w:val="yellow"/>
                <w:lang w:eastAsia="de-DE"/>
              </w:rPr>
              <w:t>nr_Cell1,</w:t>
            </w:r>
          </w:p>
          <w:p w14:paraId="371BCCAB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tsc_NR_RbId_SRB2,</w:t>
            </w:r>
          </w:p>
          <w:p w14:paraId="408783C1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</w:t>
            </w:r>
            <w:proofErr w:type="spellStart"/>
            <w:r w:rsidRPr="00501CF4">
              <w:rPr>
                <w:rFonts w:ascii="Arial" w:hAnsi="Arial" w:cs="Arial"/>
                <w:highlight w:val="yellow"/>
                <w:lang w:eastAsia="de-DE"/>
              </w:rPr>
              <w:t>cr_NG_NAS_</w:t>
            </w:r>
            <w:proofErr w:type="gramStart"/>
            <w:r w:rsidRPr="00501CF4">
              <w:rPr>
                <w:rFonts w:ascii="Arial" w:hAnsi="Arial" w:cs="Arial"/>
                <w:highlight w:val="yellow"/>
                <w:lang w:eastAsia="de-DE"/>
              </w:rPr>
              <w:t>Ind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501CF4">
              <w:rPr>
                <w:rFonts w:ascii="Arial" w:hAnsi="Arial" w:cs="Arial"/>
                <w:highlight w:val="yellow"/>
                <w:lang w:eastAsia="de-DE"/>
              </w:rPr>
              <w:t>tsc_SHT_IntegrityProtected_Ciphered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>,</w:t>
            </w:r>
          </w:p>
          <w:p w14:paraId="29D66678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              </w:t>
            </w:r>
            <w:proofErr w:type="spellStart"/>
            <w:r w:rsidRPr="00501CF4">
              <w:rPr>
                <w:rFonts w:ascii="Arial" w:hAnsi="Arial" w:cs="Arial"/>
                <w:highlight w:val="yellow"/>
                <w:lang w:eastAsia="de-DE"/>
              </w:rPr>
              <w:t>cr_NG_DEREGISTRATION_REQUEST_</w:t>
            </w:r>
            <w:proofErr w:type="gramStart"/>
            <w:r w:rsidRPr="00501CF4">
              <w:rPr>
                <w:rFonts w:ascii="Arial" w:hAnsi="Arial" w:cs="Arial"/>
                <w:highlight w:val="yellow"/>
                <w:lang w:eastAsia="de-DE"/>
              </w:rPr>
              <w:t>MO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501CF4">
              <w:rPr>
                <w:rFonts w:ascii="Arial" w:hAnsi="Arial" w:cs="Arial"/>
                <w:highlight w:val="yellow"/>
                <w:lang w:eastAsia="de-DE"/>
              </w:rPr>
              <w:t>crs_DeregisterType</w:t>
            </w:r>
            <w:proofErr w:type="spellEnd"/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('0'B, '0'B,'01'B),?,?)))) -&gt; value </w:t>
            </w:r>
            <w:proofErr w:type="spellStart"/>
            <w:r w:rsidRPr="00501CF4">
              <w:rPr>
                <w:rFonts w:ascii="Arial" w:hAnsi="Arial" w:cs="Arial"/>
                <w:highlight w:val="yellow"/>
                <w:lang w:eastAsia="de-DE"/>
              </w:rPr>
              <w:t>v_ReceivedAsp</w:t>
            </w:r>
            <w:proofErr w:type="spellEnd"/>
          </w:p>
          <w:p w14:paraId="2125DDE4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{</w:t>
            </w:r>
          </w:p>
          <w:p w14:paraId="44BE3491" w14:textId="77777777" w:rsidR="008C21EE" w:rsidRPr="00501CF4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  </w:t>
            </w:r>
            <w:proofErr w:type="gramStart"/>
            <w:r w:rsidRPr="00501CF4">
              <w:rPr>
                <w:rFonts w:ascii="Arial" w:hAnsi="Arial" w:cs="Arial"/>
                <w:highlight w:val="yellow"/>
                <w:lang w:eastAsia="de-DE"/>
              </w:rPr>
              <w:t>repeat;</w:t>
            </w:r>
            <w:proofErr w:type="gramEnd"/>
          </w:p>
          <w:p w14:paraId="4FF3761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501CF4"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4A0735C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1A6640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 PDU session definitely gone now, so 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can stop can stop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 looping back RTP/RTCP</w:t>
            </w:r>
          </w:p>
          <w:p w14:paraId="3757AFB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f_IP_</w:t>
            </w:r>
            <w:proofErr w:type="gramStart"/>
            <w:r w:rsidRPr="008C21EE">
              <w:rPr>
                <w:rFonts w:ascii="Arial" w:hAnsi="Arial" w:cs="Arial"/>
                <w:lang w:eastAsia="de-DE"/>
              </w:rPr>
              <w:t>RtpRtcpLoopback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C21EE">
              <w:rPr>
                <w:rFonts w:ascii="Arial" w:hAnsi="Arial" w:cs="Arial"/>
                <w:lang w:eastAsia="de-DE"/>
              </w:rPr>
              <w:t xml:space="preserve">IP,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v_GSM_MobilityInfo.PdnIndex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, tsc_IMS_MediaPort_M1, omit);</w:t>
            </w:r>
          </w:p>
          <w:p w14:paraId="39FBE2A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F331A3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 Rs230583 sic@</w:t>
            </w:r>
          </w:p>
          <w:p w14:paraId="3681083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4A-4B"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0F242EB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7A2035E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 R5-233779 sic@</w:t>
            </w:r>
          </w:p>
          <w:p w14:paraId="40C0FDE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9A1-9A2"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46D9E4E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3030600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9A3 - 9A21a1"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4AE0665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67F8A1A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85F23E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f_NR5GC_RRC_Idle_Steps3_20(nr_Cell1,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Initial_NoSecurity</w:t>
            </w:r>
            <w:proofErr w:type="spellEnd"/>
            <w:proofErr w:type="gramStart"/>
            <w:r w:rsidRPr="008C21EE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F801528" w14:textId="04F1BF73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C21EE">
              <w:rPr>
                <w:rFonts w:ascii="Arial" w:hAnsi="Arial" w:cs="Arial"/>
                <w:lang w:eastAsia="de-DE"/>
              </w:rPr>
              <w:t xml:space="preserve">    //@siclog "Step 9A22" </w:t>
            </w:r>
            <w:proofErr w:type="spellStart"/>
            <w:r w:rsidRPr="008C21E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C21EE">
              <w:rPr>
                <w:rFonts w:ascii="Arial" w:hAnsi="Arial" w:cs="Arial"/>
                <w:lang w:eastAsia="de-DE"/>
              </w:rPr>
              <w:t>@</w:t>
            </w:r>
          </w:p>
          <w:p w14:paraId="4A3AB2CB" w14:textId="19E465E7" w:rsidR="00C50E92" w:rsidRPr="00CC2C25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A3A" w14:textId="77777777" w:rsidR="00C50E92" w:rsidRP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function fl_TC_11_4_1_</w:t>
            </w:r>
            <w:proofErr w:type="gramStart"/>
            <w:r w:rsidRPr="00C50E92">
              <w:rPr>
                <w:rFonts w:ascii="Arial" w:hAnsi="Arial" w:cs="Arial"/>
                <w:lang w:eastAsia="de-DE"/>
              </w:rPr>
              <w:t>TestBody(</w:t>
            </w:r>
            <w:proofErr w:type="gramEnd"/>
            <w:r w:rsidRPr="00C50E92">
              <w:rPr>
                <w:rFonts w:ascii="Arial" w:hAnsi="Arial" w:cs="Arial"/>
                <w:lang w:eastAsia="de-DE"/>
              </w:rPr>
              <w:t>) runs on NR5GC_PTC</w:t>
            </w:r>
          </w:p>
          <w:p w14:paraId="1FE92DB5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F8B39CB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2B34EDB3" w14:textId="77777777" w:rsidR="00C50E92" w:rsidRDefault="00C50E92" w:rsidP="00C50E9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C028A0" w14:textId="77777777" w:rsidR="00841653" w:rsidRDefault="006A4E9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A4E93">
              <w:rPr>
                <w:rFonts w:ascii="Arial" w:hAnsi="Arial"/>
                <w:noProof/>
              </w:rPr>
              <w:t xml:space="preserve">    </w:t>
            </w:r>
            <w:r w:rsidRPr="006A4E93">
              <w:rPr>
                <w:rFonts w:ascii="Arial" w:hAnsi="Arial"/>
                <w:noProof/>
                <w:highlight w:val="yellow"/>
              </w:rPr>
              <w:t>var PDN_Index_Type v_PDNindex;</w:t>
            </w:r>
          </w:p>
          <w:p w14:paraId="039AA69E" w14:textId="6EF7E375" w:rsidR="00501CF4" w:rsidRDefault="00501CF4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01CF4">
              <w:rPr>
                <w:rFonts w:ascii="Arial" w:hAnsi="Arial"/>
                <w:noProof/>
                <w:highlight w:val="yellow"/>
              </w:rPr>
              <w:t>var default v_MyDefaultVar := null;</w:t>
            </w:r>
          </w:p>
          <w:p w14:paraId="359B62C3" w14:textId="77777777" w:rsidR="008C21EE" w:rsidRDefault="008C21EE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7E8CCD9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3" siclog@</w:t>
            </w:r>
          </w:p>
          <w:p w14:paraId="2907652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//Make the UE release the emergency call.</w:t>
            </w:r>
          </w:p>
          <w:p w14:paraId="1BC0EF4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3A" siclog@</w:t>
            </w:r>
          </w:p>
          <w:p w14:paraId="53A8234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//The Generic test procedure for IMS MO Emergency call release</w:t>
            </w:r>
          </w:p>
          <w:p w14:paraId="745F16C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f_IMS_IPCAN_SendCoOrdMsg(IMS[tsc_Index_IMS2], cms_IMS_IPCAN_Trigger("Trigger MO Call Release")); // @sic R5-233779 sic@</w:t>
            </w:r>
          </w:p>
          <w:p w14:paraId="7EF9363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 Don't need this anymore as next step is no longer a DL message    f_Delay(0.1);//@sic R5s230143 sic@ :ensure that the Ack for PDU Session Release Complete is sent in DL.</w:t>
            </w:r>
          </w:p>
          <w:p w14:paraId="39A1D41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05256C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 R5-233779 sic@:Step3B-Step3F</w:t>
            </w:r>
          </w:p>
          <w:p w14:paraId="41D8547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 Get this for the emergency PDN now in case UE doesn't send a PDU Release Req</w:t>
            </w:r>
          </w:p>
          <w:p w14:paraId="232CD48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v_GSM_MobilityInfo_IMS := f_Get_PDUSessionForDNNType(v_PDUSessionInfo, Emergency_PDN);</w:t>
            </w:r>
          </w:p>
          <w:p w14:paraId="2855EDFE" w14:textId="65ADA372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v_GSM_MobilityInfo := valueof(v_GSM_MobilityInfo_IMS);</w:t>
            </w:r>
          </w:p>
          <w:p w14:paraId="0397EB1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lastRenderedPageBreak/>
              <w:t xml:space="preserve">    </w:t>
            </w:r>
            <w:r w:rsidRPr="008C21EE">
              <w:rPr>
                <w:rFonts w:ascii="Arial" w:hAnsi="Arial"/>
                <w:noProof/>
                <w:highlight w:val="yellow"/>
              </w:rPr>
              <w:t>v_PDNindex := v_GSM_MobilityInfo.PdnIndex;</w:t>
            </w:r>
          </w:p>
          <w:p w14:paraId="76218AB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v_PDUSessionId := v_GSM_MobilityInfo.SessionId;</w:t>
            </w:r>
          </w:p>
          <w:p w14:paraId="7FD3A0B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</w:t>
            </w:r>
          </w:p>
          <w:p w14:paraId="74CA621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3B" siclog@</w:t>
            </w:r>
          </w:p>
          <w:p w14:paraId="1321770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//SS starts timer T1 = 5 seconds.</w:t>
            </w:r>
          </w:p>
          <w:p w14:paraId="05DF1DD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t_Wait.start;</w:t>
            </w:r>
          </w:p>
          <w:p w14:paraId="5B883E4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 w14:paraId="14C9479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alt {</w:t>
            </w:r>
          </w:p>
          <w:p w14:paraId="08CB342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IMS[tsc_Index_IMS2].receive(cmr_IMS_IPCAN_Trigger ("IMS Call Release Msgs Sent"))</w:t>
            </w:r>
          </w:p>
          <w:p w14:paraId="769BC78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 repeat}</w:t>
            </w:r>
          </w:p>
          <w:p w14:paraId="514180D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8F7D3E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3Ca1" siclog@</w:t>
            </w:r>
          </w:p>
          <w:p w14:paraId="368A0A8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//The UE transmits a PDU SESSION RELEASE REQUEST message.</w:t>
            </w:r>
          </w:p>
          <w:p w14:paraId="68C3D32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SRB.receive(car_NR_SRB_NasPdu_IND(nr_Cell1, tsc_NR_RbId_SRB2, cr_NG_NAS_IndWithPiggybacking(tsc_SHT_IntegrityProtected_Ciphered))) -&gt; value v_ReceivedAsp</w:t>
            </w:r>
          </w:p>
          <w:p w14:paraId="3B88A31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03E6538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t_Wait.stop; // Step 3Ca2</w:t>
            </w:r>
          </w:p>
          <w:p w14:paraId="361DFF5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if (not f_Check_NG_PDUSessionReleaseReq (v_GSM_MobilityInfo, v_PDUSessionInfo, v_ReceivedAsp.Signalling.Nas[0].Pdu, v_PDUSessionId))</w:t>
            </w:r>
          </w:p>
          <w:p w14:paraId="37D8612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{</w:t>
            </w:r>
          </w:p>
          <w:p w14:paraId="0314CF4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   f_NR_SetVerdictFailOrInconc(__FILE__, __LINE__, "PDU Session Release Request failed");</w:t>
            </w:r>
          </w:p>
          <w:p w14:paraId="50604E5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}</w:t>
            </w:r>
          </w:p>
          <w:p w14:paraId="19A9B23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1E263C8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3Cb1" siclog@</w:t>
            </w:r>
          </w:p>
          <w:p w14:paraId="3BECAD0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//Timer T1 expires.</w:t>
            </w:r>
          </w:p>
          <w:p w14:paraId="01B6E94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t_Wait.timeout</w:t>
            </w:r>
          </w:p>
          <w:p w14:paraId="611FBBFB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197B63B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//Do nothing</w:t>
            </w:r>
          </w:p>
          <w:p w14:paraId="2DACC0D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576FBB4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}</w:t>
            </w:r>
          </w:p>
          <w:p w14:paraId="74702FD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3D" siclog@</w:t>
            </w:r>
          </w:p>
          <w:p w14:paraId="0EE91D69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//The SS transmits a PDU SESSION RELEASE COMMAND message.</w:t>
            </w:r>
          </w:p>
          <w:p w14:paraId="2019FCD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3E" siclog@</w:t>
            </w:r>
          </w:p>
          <w:p w14:paraId="2004B63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//Check: Does the UE transmit a PDU SESSION RELEASE COMPLETE message?</w:t>
            </w:r>
          </w:p>
          <w:p w14:paraId="6FCE4E97" w14:textId="77777777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v_PDUSessionId := v_GSM_MobilityInfo.SessionId;</w:t>
            </w:r>
          </w:p>
          <w:p w14:paraId="3B44E0F4" w14:textId="77777777" w:rsidR="00501CF4" w:rsidRPr="00501CF4" w:rsidRDefault="00501CF4" w:rsidP="00501C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501CF4">
              <w:rPr>
                <w:rFonts w:ascii="Arial" w:hAnsi="Arial"/>
                <w:noProof/>
              </w:rPr>
              <w:t xml:space="preserve">    </w:t>
            </w:r>
            <w:r w:rsidRPr="00501CF4">
              <w:rPr>
                <w:rFonts w:ascii="Arial" w:hAnsi="Arial"/>
                <w:noProof/>
                <w:highlight w:val="yellow"/>
              </w:rPr>
              <w:t>//@siclog "NOTE 2" siclog@</w:t>
            </w:r>
          </w:p>
          <w:p w14:paraId="79B0E239" w14:textId="5C76BA38" w:rsidR="00501CF4" w:rsidRPr="008C21EE" w:rsidRDefault="00501CF4" w:rsidP="00501C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01CF4">
              <w:rPr>
                <w:rFonts w:ascii="Arial" w:hAnsi="Arial"/>
                <w:noProof/>
                <w:highlight w:val="yellow"/>
              </w:rPr>
              <w:t xml:space="preserve">    v_MyDefaultVar := activate(a_NR5GC_Deregistration_REQ(nr_Cell1));</w:t>
            </w:r>
          </w:p>
          <w:p w14:paraId="58A9DA0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f_NR5GC_PDUSessionRelease(nr_Cell1, v_PDUSessionId);</w:t>
            </w:r>
          </w:p>
          <w:p w14:paraId="071F5E2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f_NR_PreliminaryPass(__FILE__, __LINE__, "Step 3E");</w:t>
            </w:r>
          </w:p>
          <w:p w14:paraId="596C86F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3Fa1-3Fb3" siclog@</w:t>
            </w:r>
          </w:p>
          <w:p w14:paraId="3382886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t_Wait2.start;</w:t>
            </w:r>
          </w:p>
          <w:p w14:paraId="31B8772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//EXCEPTION: EXCEPTION: Steps 3Fa1-3Fb3 describe optional behaviour that depends on the UE implementation. the "lower case letter" identifies a step sequence that take place if a UE specific behavior takes place.</w:t>
            </w:r>
          </w:p>
          <w:p w14:paraId="0CBF8D1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alt {</w:t>
            </w:r>
          </w:p>
          <w:p w14:paraId="2B94DCF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3Fa2" siclog@</w:t>
            </w:r>
          </w:p>
          <w:p w14:paraId="08ECA96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//Check: Does the UE transmit RRCSetupRequest on NR Cell 1?</w:t>
            </w:r>
          </w:p>
          <w:p w14:paraId="7A2B691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SRB.receive(car_NR_SRB0_RrcPdu_IND(nr_Cell1, cr_38508_RRCSetupRequest(?, ?)))</w:t>
            </w:r>
          </w:p>
          <w:p w14:paraId="6E6BC304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37254FB0" w14:textId="51643BD5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</w:t>
            </w:r>
            <w:r w:rsidRPr="008C21EE">
              <w:rPr>
                <w:rFonts w:ascii="Arial" w:hAnsi="Arial"/>
                <w:noProof/>
                <w:highlight w:val="yellow"/>
              </w:rPr>
              <w:t>t_Wait2.stop</w:t>
            </w:r>
            <w:r w:rsidRPr="008C21EE">
              <w:rPr>
                <w:rFonts w:ascii="Arial" w:hAnsi="Arial"/>
                <w:noProof/>
              </w:rPr>
              <w:t xml:space="preserve">; </w:t>
            </w:r>
          </w:p>
          <w:p w14:paraId="2D6EE7A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f_NR_PreliminaryPass(__FILE__, __LINE__, "Step 3Fa2");</w:t>
            </w:r>
          </w:p>
          <w:p w14:paraId="12BAE8C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//@siclog "Step 3Fa3" siclog@</w:t>
            </w:r>
          </w:p>
          <w:p w14:paraId="27803F8F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//SS locally releases the RRC connection.</w:t>
            </w:r>
          </w:p>
          <w:p w14:paraId="7E1305B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f_NR_RRCRelease_Local(nr_Cell1, f_NR_GetNextSendOccasion_DL(nr_Cell1))</w:t>
            </w:r>
          </w:p>
          <w:p w14:paraId="3ACE791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1E0787A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//@siclog "Step 3Fb1" siclog@</w:t>
            </w:r>
          </w:p>
          <w:p w14:paraId="21ECAD0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//Timer T2 expires</w:t>
            </w:r>
          </w:p>
          <w:p w14:paraId="0FB77DD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[] </w:t>
            </w:r>
            <w:r w:rsidRPr="008C21EE">
              <w:rPr>
                <w:rFonts w:ascii="Arial" w:hAnsi="Arial"/>
                <w:noProof/>
                <w:highlight w:val="yellow"/>
              </w:rPr>
              <w:t>t_Wait2.timeout</w:t>
            </w:r>
          </w:p>
          <w:p w14:paraId="0D63DB8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{</w:t>
            </w:r>
          </w:p>
          <w:p w14:paraId="4AE9A0E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//@siclog "Step 3Fb2" siclog@</w:t>
            </w:r>
          </w:p>
          <w:p w14:paraId="7FCDEBF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//The SS transmits an RRCRelease message</w:t>
            </w:r>
          </w:p>
          <w:p w14:paraId="19E187B2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lastRenderedPageBreak/>
              <w:t xml:space="preserve">          f_NR_RRCRelease(nr_Cell1);</w:t>
            </w:r>
          </w:p>
          <w:p w14:paraId="7C1F76F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//@siclog "Step 3Fb3" siclog@</w:t>
            </w:r>
          </w:p>
          <w:p w14:paraId="5E244151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//Check: Does the UE transmit RRCSetupRequest on NR Cell 1?</w:t>
            </w:r>
          </w:p>
          <w:p w14:paraId="2FEA9AD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SRB.receive(car_NR_SRB0_RrcPdu_IND(nr_Cell1, cr_38508_RRCSetupRequest(?, ?)));</w:t>
            </w:r>
          </w:p>
          <w:p w14:paraId="5643F357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   f_NR_PreliminaryPass(__FILE__, __LINE__, "Step 3Fb2");</w:t>
            </w:r>
          </w:p>
          <w:p w14:paraId="07DB2F65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   }</w:t>
            </w:r>
          </w:p>
          <w:p w14:paraId="36D448AA" w14:textId="77777777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}</w:t>
            </w:r>
          </w:p>
          <w:p w14:paraId="10FAD164" w14:textId="57D693C7" w:rsidR="00501CF4" w:rsidRPr="008C21EE" w:rsidRDefault="00501CF4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01CF4">
              <w:rPr>
                <w:rFonts w:ascii="Arial" w:hAnsi="Arial"/>
                <w:noProof/>
                <w:highlight w:val="yellow"/>
              </w:rPr>
              <w:t>deactivate(v_MyDefaultVar);</w:t>
            </w:r>
          </w:p>
          <w:p w14:paraId="08F47C5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 PDU session definitely gone now, so can stop can stop looping back RTP/RTCP </w:t>
            </w:r>
          </w:p>
          <w:p w14:paraId="26532CF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f_IP_RtpRtcpLoopback(IP, </w:t>
            </w:r>
            <w:r w:rsidRPr="00C80052">
              <w:rPr>
                <w:rFonts w:ascii="Arial" w:hAnsi="Arial"/>
                <w:noProof/>
                <w:highlight w:val="yellow"/>
              </w:rPr>
              <w:t>v_PDNindex</w:t>
            </w:r>
            <w:r w:rsidRPr="008C21EE">
              <w:rPr>
                <w:rFonts w:ascii="Arial" w:hAnsi="Arial"/>
                <w:noProof/>
              </w:rPr>
              <w:t>, tsc_IMS_MediaPort_M1, omit);</w:t>
            </w:r>
          </w:p>
          <w:p w14:paraId="5FF0AFE8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</w:t>
            </w:r>
          </w:p>
          <w:p w14:paraId="2F994F9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 Rs230583 sic@</w:t>
            </w:r>
          </w:p>
          <w:p w14:paraId="27902F4D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4A-4B" siclog@</w:t>
            </w:r>
          </w:p>
          <w:p w14:paraId="61735AB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//Void</w:t>
            </w:r>
          </w:p>
          <w:p w14:paraId="216BEBB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 R5-233779 sic@</w:t>
            </w:r>
          </w:p>
          <w:p w14:paraId="443F493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9A1-9A2" siclog@</w:t>
            </w:r>
          </w:p>
          <w:p w14:paraId="4AE791A0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//Void</w:t>
            </w:r>
          </w:p>
          <w:p w14:paraId="30CA8323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9A3 - 9A21a1" siclog@</w:t>
            </w:r>
          </w:p>
          <w:p w14:paraId="6415B1A6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3E1CCE4E" w14:textId="77777777" w:rsidR="008C21EE" w:rsidRPr="00C80052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8C21EE">
              <w:rPr>
                <w:rFonts w:ascii="Arial" w:hAnsi="Arial"/>
                <w:noProof/>
              </w:rPr>
              <w:t xml:space="preserve">    </w:t>
            </w:r>
            <w:r w:rsidRPr="00C80052">
              <w:rPr>
                <w:rFonts w:ascii="Arial" w:hAnsi="Arial"/>
                <w:noProof/>
                <w:highlight w:val="yellow"/>
              </w:rPr>
              <w:t>f_NR_ULGrantConfiguration_Start(nr_Cell1);</w:t>
            </w:r>
          </w:p>
          <w:p w14:paraId="72235F0C" w14:textId="77777777" w:rsidR="008C21EE" w:rsidRPr="00C80052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80052">
              <w:rPr>
                <w:rFonts w:ascii="Arial" w:hAnsi="Arial"/>
                <w:noProof/>
                <w:highlight w:val="yellow"/>
              </w:rPr>
              <w:t xml:space="preserve">    SRB.send(cas_NR_SRB0_RrcPdu_REQ(nr_Cell1,</w:t>
            </w:r>
          </w:p>
          <w:p w14:paraId="520251F5" w14:textId="77777777" w:rsidR="008C21EE" w:rsidRPr="00C80052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C80052">
              <w:rPr>
                <w:rFonts w:ascii="Arial" w:hAnsi="Arial"/>
                <w:noProof/>
                <w:highlight w:val="yellow"/>
              </w:rPr>
              <w:t xml:space="preserve">                                      cs_TimingInfo_Now,</w:t>
            </w:r>
          </w:p>
          <w:p w14:paraId="3E0F14EC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80052">
              <w:rPr>
                <w:rFonts w:ascii="Arial" w:hAnsi="Arial"/>
                <w:noProof/>
                <w:highlight w:val="yellow"/>
              </w:rPr>
              <w:t xml:space="preserve">                                      f_NR_38508_RRCSetup(nr_Cell1, tsc_NR_RRC_TI_Def)));</w:t>
            </w:r>
          </w:p>
          <w:p w14:paraId="63A2714E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9E1B9CA" w14:textId="77777777" w:rsidR="008C21EE" w:rsidRP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f_NR5GC_RRC_Idle_Steps3_20(nr_Cell1, TESTMode_OFF, -, Initial_NoSecurity);</w:t>
            </w:r>
          </w:p>
          <w:p w14:paraId="23057170" w14:textId="13A16F46" w:rsidR="008C21EE" w:rsidRDefault="008C21EE" w:rsidP="008C2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C21EE">
              <w:rPr>
                <w:rFonts w:ascii="Arial" w:hAnsi="Arial"/>
                <w:noProof/>
              </w:rPr>
              <w:t xml:space="preserve">    //@siclog "Step 9A22" siclog@</w:t>
            </w:r>
          </w:p>
          <w:p w14:paraId="5525D80B" w14:textId="77777777" w:rsidR="006A4E93" w:rsidRDefault="006A4E9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D3CAA79" w14:textId="361ACDC2" w:rsidR="006A4E93" w:rsidRPr="001C599F" w:rsidRDefault="006A4E9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D6FEF" w14:textId="77777777" w:rsidR="00A9456A" w:rsidRDefault="00A9456A">
      <w:r>
        <w:separator/>
      </w:r>
    </w:p>
  </w:endnote>
  <w:endnote w:type="continuationSeparator" w:id="0">
    <w:p w14:paraId="0CC6D0E3" w14:textId="77777777" w:rsidR="00A9456A" w:rsidRDefault="00A9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1CC7" w14:textId="77777777" w:rsidR="00A9456A" w:rsidRDefault="00A9456A">
      <w:r>
        <w:separator/>
      </w:r>
    </w:p>
  </w:footnote>
  <w:footnote w:type="continuationSeparator" w:id="0">
    <w:p w14:paraId="49C0AD9B" w14:textId="77777777" w:rsidR="00A9456A" w:rsidRDefault="00A94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3"/>
  </w:num>
  <w:num w:numId="7" w16cid:durableId="751318076">
    <w:abstractNumId w:val="5"/>
  </w:num>
  <w:num w:numId="8" w16cid:durableId="1349218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D30B6"/>
    <w:rsid w:val="001E0548"/>
    <w:rsid w:val="001E0920"/>
    <w:rsid w:val="001E41F3"/>
    <w:rsid w:val="001E790C"/>
    <w:rsid w:val="001F215C"/>
    <w:rsid w:val="00226281"/>
    <w:rsid w:val="00227518"/>
    <w:rsid w:val="002358B0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E1A36"/>
    <w:rsid w:val="003E3B97"/>
    <w:rsid w:val="003E3BEE"/>
    <w:rsid w:val="00410371"/>
    <w:rsid w:val="004242F1"/>
    <w:rsid w:val="00441797"/>
    <w:rsid w:val="0044768E"/>
    <w:rsid w:val="00456520"/>
    <w:rsid w:val="00462F1C"/>
    <w:rsid w:val="00464805"/>
    <w:rsid w:val="00482712"/>
    <w:rsid w:val="00497DD7"/>
    <w:rsid w:val="004A56B1"/>
    <w:rsid w:val="004B75B7"/>
    <w:rsid w:val="004C07BC"/>
    <w:rsid w:val="004C63DD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621188"/>
    <w:rsid w:val="006257ED"/>
    <w:rsid w:val="00650E43"/>
    <w:rsid w:val="00653DE4"/>
    <w:rsid w:val="00654422"/>
    <w:rsid w:val="00663D89"/>
    <w:rsid w:val="00665C47"/>
    <w:rsid w:val="00670255"/>
    <w:rsid w:val="00672CBB"/>
    <w:rsid w:val="00694CE0"/>
    <w:rsid w:val="00695808"/>
    <w:rsid w:val="00696E59"/>
    <w:rsid w:val="006A4E93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46ABE"/>
    <w:rsid w:val="008626E7"/>
    <w:rsid w:val="00870EE7"/>
    <w:rsid w:val="00871661"/>
    <w:rsid w:val="00873374"/>
    <w:rsid w:val="008863B9"/>
    <w:rsid w:val="008A0AAC"/>
    <w:rsid w:val="008A45A6"/>
    <w:rsid w:val="008B3C4F"/>
    <w:rsid w:val="008C14BF"/>
    <w:rsid w:val="008C166F"/>
    <w:rsid w:val="008C21EE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9456A"/>
    <w:rsid w:val="00AA2CBC"/>
    <w:rsid w:val="00AA6EF3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CF0C81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7CE1"/>
    <w:rsid w:val="00E13F3D"/>
    <w:rsid w:val="00E14DDB"/>
    <w:rsid w:val="00E2676F"/>
    <w:rsid w:val="00E34898"/>
    <w:rsid w:val="00E35060"/>
    <w:rsid w:val="00E50DF1"/>
    <w:rsid w:val="00E53BB2"/>
    <w:rsid w:val="00E54508"/>
    <w:rsid w:val="00E6381C"/>
    <w:rsid w:val="00E9177E"/>
    <w:rsid w:val="00E94CE2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2140</Words>
  <Characters>12200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2023-09-11T16:01:00Z</dcterms:created>
  <dcterms:modified xsi:type="dcterms:W3CDTF">2023-09-11T16:01:00Z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