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FBC47" w14:textId="6F7D897A" w:rsidR="00F86FFB" w:rsidRDefault="00F86FFB" w:rsidP="00F86FFB">
      <w:pPr>
        <w:pStyle w:val="CRCoverPage"/>
        <w:tabs>
          <w:tab w:val="right" w:pos="9639"/>
        </w:tabs>
        <w:spacing w:after="0"/>
        <w:rPr>
          <w:b/>
          <w:i/>
          <w:noProof/>
          <w:sz w:val="28"/>
        </w:rPr>
      </w:pPr>
      <w:r>
        <w:rPr>
          <w:b/>
          <w:noProof/>
          <w:sz w:val="24"/>
        </w:rPr>
        <w:t>3GPP TSG-</w:t>
      </w:r>
      <w:r w:rsidR="00AA1DAE">
        <w:fldChar w:fldCharType="begin"/>
      </w:r>
      <w:r w:rsidR="00AA1DAE">
        <w:instrText xml:space="preserve"> DOCPROPERTY  TSG/WGRef  \* MERGEFORMAT </w:instrText>
      </w:r>
      <w:r w:rsidR="00AA1DAE">
        <w:fldChar w:fldCharType="separate"/>
      </w:r>
      <w:r>
        <w:rPr>
          <w:b/>
          <w:noProof/>
          <w:sz w:val="24"/>
        </w:rPr>
        <w:t>RAN5</w:t>
      </w:r>
      <w:r w:rsidR="00AA1DAE">
        <w:rPr>
          <w:b/>
          <w:noProof/>
          <w:sz w:val="24"/>
        </w:rPr>
        <w:fldChar w:fldCharType="end"/>
      </w:r>
      <w:r>
        <w:rPr>
          <w:b/>
          <w:noProof/>
          <w:sz w:val="24"/>
        </w:rPr>
        <w:t xml:space="preserve"> Meeting #</w:t>
      </w:r>
      <w:r w:rsidR="00AA1DAE">
        <w:fldChar w:fldCharType="begin"/>
      </w:r>
      <w:r w:rsidR="00AA1DAE">
        <w:instrText xml:space="preserve"> DOCPROPERTY  MtgSeq  \* MERGEFORMAT </w:instrText>
      </w:r>
      <w:r w:rsidR="00AA1DAE">
        <w:fldChar w:fldCharType="separate"/>
      </w:r>
      <w:r w:rsidRPr="00EB09B7">
        <w:rPr>
          <w:b/>
          <w:noProof/>
          <w:sz w:val="24"/>
        </w:rPr>
        <w:t>2023</w:t>
      </w:r>
      <w:r w:rsidR="00AA1DAE">
        <w:rPr>
          <w:b/>
          <w:noProof/>
          <w:sz w:val="24"/>
        </w:rPr>
        <w:fldChar w:fldCharType="end"/>
      </w:r>
      <w:r w:rsidR="00AA1DAE">
        <w:fldChar w:fldCharType="begin"/>
      </w:r>
      <w:r w:rsidR="00AA1DAE">
        <w:instrText xml:space="preserve"> DOCPROPERTY  MtgTitle  \* MERGEFORMAT </w:instrText>
      </w:r>
      <w:r w:rsidR="00AA1DAE">
        <w:fldChar w:fldCharType="separate"/>
      </w:r>
      <w:r>
        <w:rPr>
          <w:b/>
          <w:noProof/>
          <w:sz w:val="24"/>
        </w:rPr>
        <w:t>-TTCN email</w:t>
      </w:r>
      <w:r w:rsidR="00AA1DAE">
        <w:rPr>
          <w:b/>
          <w:noProof/>
          <w:sz w:val="24"/>
        </w:rPr>
        <w:fldChar w:fldCharType="end"/>
      </w:r>
      <w:r>
        <w:rPr>
          <w:b/>
          <w:i/>
          <w:noProof/>
          <w:sz w:val="28"/>
        </w:rPr>
        <w:tab/>
      </w:r>
      <w:r w:rsidR="00AA1DAE">
        <w:fldChar w:fldCharType="begin"/>
      </w:r>
      <w:r w:rsidR="00AA1DAE">
        <w:instrText xml:space="preserve"> DOCPROPERTY  Tdoc#  \* MERGEFORMAT </w:instrText>
      </w:r>
      <w:r w:rsidR="00AA1DAE">
        <w:fldChar w:fldCharType="separate"/>
      </w:r>
      <w:r w:rsidRPr="00E13F3D">
        <w:rPr>
          <w:b/>
          <w:i/>
          <w:noProof/>
          <w:sz w:val="28"/>
        </w:rPr>
        <w:t>R5s230</w:t>
      </w:r>
      <w:r w:rsidR="00AA1DAE">
        <w:rPr>
          <w:b/>
          <w:i/>
          <w:noProof/>
          <w:sz w:val="28"/>
        </w:rPr>
        <w:t>668</w:t>
      </w:r>
      <w:r w:rsidR="00AA1DAE">
        <w:rPr>
          <w:b/>
          <w:i/>
          <w:noProof/>
          <w:sz w:val="28"/>
        </w:rPr>
        <w:fldChar w:fldCharType="end"/>
      </w:r>
    </w:p>
    <w:p w14:paraId="14A6D819" w14:textId="77777777" w:rsidR="00F86FFB" w:rsidRDefault="00AA1DAE" w:rsidP="00F86FFB">
      <w:pPr>
        <w:pStyle w:val="CRCoverPage"/>
        <w:outlineLvl w:val="0"/>
        <w:rPr>
          <w:b/>
          <w:noProof/>
          <w:sz w:val="24"/>
        </w:rPr>
      </w:pPr>
      <w:r>
        <w:fldChar w:fldCharType="begin"/>
      </w:r>
      <w:r>
        <w:instrText xml:space="preserve"> DOCPROPERTY  Location  \* MERGEFORMAT </w:instrText>
      </w:r>
      <w:r>
        <w:fldChar w:fldCharType="separate"/>
      </w:r>
      <w:r w:rsidR="00F86FFB" w:rsidRPr="00BA51D9">
        <w:rPr>
          <w:b/>
          <w:noProof/>
          <w:sz w:val="24"/>
        </w:rPr>
        <w:t>Online</w:t>
      </w:r>
      <w:r>
        <w:rPr>
          <w:b/>
          <w:noProof/>
          <w:sz w:val="24"/>
        </w:rPr>
        <w:fldChar w:fldCharType="end"/>
      </w:r>
      <w:r w:rsidR="00F86FFB">
        <w:rPr>
          <w:b/>
          <w:noProof/>
          <w:sz w:val="24"/>
        </w:rPr>
        <w:t xml:space="preserve">, </w:t>
      </w:r>
      <w:r w:rsidR="00F86FFB">
        <w:fldChar w:fldCharType="begin"/>
      </w:r>
      <w:r w:rsidR="00F86FFB">
        <w:instrText xml:space="preserve"> DOCPROPERTY  Country  \* MERGEFORMAT </w:instrText>
      </w:r>
      <w:r w:rsidR="00F86FFB">
        <w:fldChar w:fldCharType="end"/>
      </w:r>
      <w:r w:rsidR="00F86FFB">
        <w:rPr>
          <w:b/>
          <w:noProof/>
          <w:sz w:val="24"/>
        </w:rPr>
        <w:t xml:space="preserve">, </w:t>
      </w:r>
      <w:r>
        <w:fldChar w:fldCharType="begin"/>
      </w:r>
      <w:r>
        <w:instrText xml:space="preserve"> DOCPROPERTY  StartDate  \* MERGEFORMAT </w:instrText>
      </w:r>
      <w:r>
        <w:fldChar w:fldCharType="separate"/>
      </w:r>
      <w:r w:rsidR="00F86FFB" w:rsidRPr="00BA51D9">
        <w:rPr>
          <w:b/>
          <w:noProof/>
          <w:sz w:val="24"/>
        </w:rPr>
        <w:t>9th Dec 2022</w:t>
      </w:r>
      <w:r>
        <w:rPr>
          <w:b/>
          <w:noProof/>
          <w:sz w:val="24"/>
        </w:rPr>
        <w:fldChar w:fldCharType="end"/>
      </w:r>
      <w:r w:rsidR="00F86FFB">
        <w:rPr>
          <w:b/>
          <w:noProof/>
          <w:sz w:val="24"/>
        </w:rPr>
        <w:t xml:space="preserve"> - </w:t>
      </w:r>
      <w:r>
        <w:fldChar w:fldCharType="begin"/>
      </w:r>
      <w:r>
        <w:instrText xml:space="preserve"> DOCPROPERTY  EndDate  \* MERGEFORMAT </w:instrText>
      </w:r>
      <w:r>
        <w:fldChar w:fldCharType="separate"/>
      </w:r>
      <w:r w:rsidR="00F86FFB"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FFB" w14:paraId="6C994BF7" w14:textId="77777777" w:rsidTr="00F86FFB">
        <w:tc>
          <w:tcPr>
            <w:tcW w:w="9641" w:type="dxa"/>
            <w:gridSpan w:val="9"/>
            <w:tcBorders>
              <w:top w:val="single" w:sz="4" w:space="0" w:color="auto"/>
              <w:left w:val="single" w:sz="4" w:space="0" w:color="auto"/>
              <w:right w:val="single" w:sz="4" w:space="0" w:color="auto"/>
            </w:tcBorders>
          </w:tcPr>
          <w:p w14:paraId="5FBCE490" w14:textId="77777777" w:rsidR="00F86FFB" w:rsidRDefault="00F86FFB" w:rsidP="00F86FFB">
            <w:pPr>
              <w:pStyle w:val="CRCoverPage"/>
              <w:spacing w:after="0"/>
              <w:jc w:val="right"/>
              <w:rPr>
                <w:i/>
                <w:noProof/>
              </w:rPr>
            </w:pPr>
            <w:r>
              <w:rPr>
                <w:i/>
                <w:noProof/>
                <w:sz w:val="14"/>
              </w:rPr>
              <w:t>CR-Form-v12.2</w:t>
            </w:r>
          </w:p>
        </w:tc>
      </w:tr>
      <w:tr w:rsidR="00F86FFB" w14:paraId="4C21783F" w14:textId="77777777" w:rsidTr="00F86FFB">
        <w:tc>
          <w:tcPr>
            <w:tcW w:w="9641" w:type="dxa"/>
            <w:gridSpan w:val="9"/>
            <w:tcBorders>
              <w:left w:val="single" w:sz="4" w:space="0" w:color="auto"/>
              <w:right w:val="single" w:sz="4" w:space="0" w:color="auto"/>
            </w:tcBorders>
          </w:tcPr>
          <w:p w14:paraId="500432E6" w14:textId="77777777" w:rsidR="00F86FFB" w:rsidRDefault="00F86FFB" w:rsidP="00F86FFB">
            <w:pPr>
              <w:pStyle w:val="CRCoverPage"/>
              <w:spacing w:after="0"/>
              <w:jc w:val="center"/>
              <w:rPr>
                <w:noProof/>
              </w:rPr>
            </w:pPr>
            <w:r>
              <w:rPr>
                <w:b/>
                <w:noProof/>
                <w:sz w:val="32"/>
              </w:rPr>
              <w:t>CHANGE REQUEST</w:t>
            </w:r>
          </w:p>
        </w:tc>
      </w:tr>
      <w:tr w:rsidR="00F86FFB" w14:paraId="4605A0C4" w14:textId="77777777" w:rsidTr="00F86FFB">
        <w:tc>
          <w:tcPr>
            <w:tcW w:w="9641" w:type="dxa"/>
            <w:gridSpan w:val="9"/>
            <w:tcBorders>
              <w:left w:val="single" w:sz="4" w:space="0" w:color="auto"/>
              <w:right w:val="single" w:sz="4" w:space="0" w:color="auto"/>
            </w:tcBorders>
          </w:tcPr>
          <w:p w14:paraId="3B0EE8CC" w14:textId="77777777" w:rsidR="00F86FFB" w:rsidRDefault="00F86FFB" w:rsidP="00F86FFB">
            <w:pPr>
              <w:pStyle w:val="CRCoverPage"/>
              <w:spacing w:after="0"/>
              <w:rPr>
                <w:noProof/>
                <w:sz w:val="8"/>
                <w:szCs w:val="8"/>
              </w:rPr>
            </w:pPr>
          </w:p>
        </w:tc>
      </w:tr>
      <w:tr w:rsidR="00F86FFB" w14:paraId="5C051122" w14:textId="77777777" w:rsidTr="00F86FFB">
        <w:tc>
          <w:tcPr>
            <w:tcW w:w="142" w:type="dxa"/>
            <w:tcBorders>
              <w:left w:val="single" w:sz="4" w:space="0" w:color="auto"/>
            </w:tcBorders>
          </w:tcPr>
          <w:p w14:paraId="60F5640E" w14:textId="77777777" w:rsidR="00F86FFB" w:rsidRDefault="00F86FFB" w:rsidP="00F86FFB">
            <w:pPr>
              <w:pStyle w:val="CRCoverPage"/>
              <w:spacing w:after="0"/>
              <w:jc w:val="right"/>
              <w:rPr>
                <w:noProof/>
              </w:rPr>
            </w:pPr>
          </w:p>
        </w:tc>
        <w:tc>
          <w:tcPr>
            <w:tcW w:w="1559" w:type="dxa"/>
            <w:shd w:val="pct30" w:color="FFFF00" w:fill="auto"/>
          </w:tcPr>
          <w:p w14:paraId="410C59A8" w14:textId="77777777" w:rsidR="00F86FFB" w:rsidRPr="00410371" w:rsidRDefault="00AA1DAE" w:rsidP="00F86FFB">
            <w:pPr>
              <w:pStyle w:val="CRCoverPage"/>
              <w:spacing w:after="0"/>
              <w:jc w:val="right"/>
              <w:rPr>
                <w:b/>
                <w:noProof/>
                <w:sz w:val="28"/>
              </w:rPr>
            </w:pPr>
            <w:r>
              <w:fldChar w:fldCharType="begin"/>
            </w:r>
            <w:r>
              <w:instrText xml:space="preserve"> DOCPROPERTY  Spec#  \* MERGEFORMAT </w:instrText>
            </w:r>
            <w:r>
              <w:fldChar w:fldCharType="separate"/>
            </w:r>
            <w:r w:rsidR="00F86FFB" w:rsidRPr="00410371">
              <w:rPr>
                <w:b/>
                <w:noProof/>
                <w:sz w:val="28"/>
              </w:rPr>
              <w:t>34.229-3</w:t>
            </w:r>
            <w:r>
              <w:rPr>
                <w:b/>
                <w:noProof/>
                <w:sz w:val="28"/>
              </w:rPr>
              <w:fldChar w:fldCharType="end"/>
            </w:r>
          </w:p>
        </w:tc>
        <w:tc>
          <w:tcPr>
            <w:tcW w:w="709" w:type="dxa"/>
          </w:tcPr>
          <w:p w14:paraId="11D86371" w14:textId="77777777" w:rsidR="00F86FFB" w:rsidRDefault="00F86FFB" w:rsidP="00F86FFB">
            <w:pPr>
              <w:pStyle w:val="CRCoverPage"/>
              <w:spacing w:after="0"/>
              <w:jc w:val="center"/>
              <w:rPr>
                <w:noProof/>
              </w:rPr>
            </w:pPr>
            <w:r>
              <w:rPr>
                <w:b/>
                <w:noProof/>
                <w:sz w:val="28"/>
              </w:rPr>
              <w:t>CR</w:t>
            </w:r>
          </w:p>
        </w:tc>
        <w:tc>
          <w:tcPr>
            <w:tcW w:w="1276" w:type="dxa"/>
            <w:shd w:val="pct30" w:color="FFFF00" w:fill="auto"/>
          </w:tcPr>
          <w:p w14:paraId="356B9E9F" w14:textId="77777777" w:rsidR="00F86FFB" w:rsidRPr="00410371" w:rsidRDefault="00AA1DAE" w:rsidP="00F86FFB">
            <w:pPr>
              <w:pStyle w:val="CRCoverPage"/>
              <w:spacing w:after="0"/>
              <w:rPr>
                <w:noProof/>
              </w:rPr>
            </w:pPr>
            <w:r>
              <w:fldChar w:fldCharType="begin"/>
            </w:r>
            <w:r>
              <w:instrText xml:space="preserve"> DOCPROPERTY  Cr#  \* MERGEFORMAT </w:instrText>
            </w:r>
            <w:r>
              <w:fldChar w:fldCharType="separate"/>
            </w:r>
            <w:r w:rsidR="00F86FFB" w:rsidRPr="00410371">
              <w:rPr>
                <w:b/>
                <w:noProof/>
                <w:sz w:val="28"/>
              </w:rPr>
              <w:t>0911</w:t>
            </w:r>
            <w:r>
              <w:rPr>
                <w:b/>
                <w:noProof/>
                <w:sz w:val="28"/>
              </w:rPr>
              <w:fldChar w:fldCharType="end"/>
            </w:r>
          </w:p>
        </w:tc>
        <w:tc>
          <w:tcPr>
            <w:tcW w:w="709" w:type="dxa"/>
          </w:tcPr>
          <w:p w14:paraId="7CB118EB" w14:textId="77777777" w:rsidR="00F86FFB" w:rsidRDefault="00F86FFB" w:rsidP="00F86FFB">
            <w:pPr>
              <w:pStyle w:val="CRCoverPage"/>
              <w:tabs>
                <w:tab w:val="right" w:pos="625"/>
              </w:tabs>
              <w:spacing w:after="0"/>
              <w:jc w:val="center"/>
              <w:rPr>
                <w:noProof/>
              </w:rPr>
            </w:pPr>
            <w:r>
              <w:rPr>
                <w:b/>
                <w:bCs/>
                <w:noProof/>
                <w:sz w:val="28"/>
              </w:rPr>
              <w:t>rev</w:t>
            </w:r>
          </w:p>
        </w:tc>
        <w:tc>
          <w:tcPr>
            <w:tcW w:w="992" w:type="dxa"/>
            <w:shd w:val="pct30" w:color="FFFF00" w:fill="auto"/>
          </w:tcPr>
          <w:p w14:paraId="3115E370" w14:textId="04EFCCF4" w:rsidR="00F86FFB" w:rsidRPr="00410371" w:rsidRDefault="00AA1DAE" w:rsidP="00F86FFB">
            <w:pPr>
              <w:pStyle w:val="CRCoverPage"/>
              <w:spacing w:after="0"/>
              <w:jc w:val="center"/>
              <w:rPr>
                <w:b/>
                <w:noProof/>
              </w:rPr>
            </w:pPr>
            <w:r>
              <w:t>1</w:t>
            </w:r>
          </w:p>
        </w:tc>
        <w:tc>
          <w:tcPr>
            <w:tcW w:w="2410" w:type="dxa"/>
          </w:tcPr>
          <w:p w14:paraId="2FC3011A" w14:textId="77777777" w:rsidR="00F86FFB" w:rsidRDefault="00F86FFB" w:rsidP="00F86F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0E0BDF" w14:textId="69D851BB" w:rsidR="00F86FFB" w:rsidRPr="00410371" w:rsidRDefault="00AA1DAE" w:rsidP="00F86FFB">
            <w:pPr>
              <w:pStyle w:val="CRCoverPage"/>
              <w:spacing w:after="0"/>
              <w:jc w:val="center"/>
              <w:rPr>
                <w:noProof/>
                <w:sz w:val="28"/>
              </w:rPr>
            </w:pPr>
            <w:r>
              <w:fldChar w:fldCharType="begin"/>
            </w:r>
            <w:r>
              <w:instrText xml:space="preserve"> DOCPROPERTY  Version  \* MERGEFORMAT </w:instrText>
            </w:r>
            <w:r>
              <w:fldChar w:fldCharType="separate"/>
            </w:r>
            <w:r w:rsidR="00F86FFB" w:rsidRPr="00410371">
              <w:rPr>
                <w:b/>
                <w:noProof/>
                <w:sz w:val="28"/>
              </w:rPr>
              <w:t>17.</w:t>
            </w:r>
            <w:r>
              <w:rPr>
                <w:b/>
                <w:noProof/>
                <w:sz w:val="28"/>
              </w:rPr>
              <w:t>2</w:t>
            </w:r>
            <w:r w:rsidR="00F86FFB" w:rsidRPr="00410371">
              <w:rPr>
                <w:b/>
                <w:noProof/>
                <w:sz w:val="28"/>
              </w:rPr>
              <w:t>.0</w:t>
            </w:r>
            <w:r>
              <w:rPr>
                <w:b/>
                <w:noProof/>
                <w:sz w:val="28"/>
              </w:rPr>
              <w:fldChar w:fldCharType="end"/>
            </w:r>
          </w:p>
        </w:tc>
        <w:tc>
          <w:tcPr>
            <w:tcW w:w="143" w:type="dxa"/>
            <w:tcBorders>
              <w:right w:val="single" w:sz="4" w:space="0" w:color="auto"/>
            </w:tcBorders>
          </w:tcPr>
          <w:p w14:paraId="20EA6A84" w14:textId="77777777" w:rsidR="00F86FFB" w:rsidRDefault="00F86FFB" w:rsidP="00F86FFB">
            <w:pPr>
              <w:pStyle w:val="CRCoverPage"/>
              <w:spacing w:after="0"/>
              <w:rPr>
                <w:noProof/>
              </w:rPr>
            </w:pPr>
          </w:p>
        </w:tc>
      </w:tr>
      <w:tr w:rsidR="00F86FFB" w14:paraId="4A42877C" w14:textId="77777777" w:rsidTr="00F86FFB">
        <w:tc>
          <w:tcPr>
            <w:tcW w:w="9641" w:type="dxa"/>
            <w:gridSpan w:val="9"/>
            <w:tcBorders>
              <w:left w:val="single" w:sz="4" w:space="0" w:color="auto"/>
              <w:right w:val="single" w:sz="4" w:space="0" w:color="auto"/>
            </w:tcBorders>
          </w:tcPr>
          <w:p w14:paraId="496F349F" w14:textId="77777777" w:rsidR="00F86FFB" w:rsidRDefault="00F86FFB" w:rsidP="00F86FFB">
            <w:pPr>
              <w:pStyle w:val="CRCoverPage"/>
              <w:spacing w:after="0"/>
              <w:rPr>
                <w:noProof/>
              </w:rPr>
            </w:pPr>
          </w:p>
        </w:tc>
      </w:tr>
      <w:tr w:rsidR="00F86FFB" w14:paraId="465BB98C" w14:textId="77777777" w:rsidTr="00F86FFB">
        <w:tc>
          <w:tcPr>
            <w:tcW w:w="9641" w:type="dxa"/>
            <w:gridSpan w:val="9"/>
            <w:tcBorders>
              <w:top w:val="single" w:sz="4" w:space="0" w:color="auto"/>
            </w:tcBorders>
          </w:tcPr>
          <w:p w14:paraId="75548413" w14:textId="77777777" w:rsidR="00F86FFB" w:rsidRPr="00F25D98" w:rsidRDefault="00F86FFB" w:rsidP="00F86FF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6FFB" w14:paraId="7AB65059" w14:textId="77777777" w:rsidTr="00F86FFB">
        <w:tc>
          <w:tcPr>
            <w:tcW w:w="9641" w:type="dxa"/>
            <w:gridSpan w:val="9"/>
          </w:tcPr>
          <w:p w14:paraId="47EA1862" w14:textId="77777777" w:rsidR="00F86FFB" w:rsidRDefault="00F86FFB" w:rsidP="00F86FFB">
            <w:pPr>
              <w:pStyle w:val="CRCoverPage"/>
              <w:spacing w:after="0"/>
              <w:rPr>
                <w:noProof/>
                <w:sz w:val="8"/>
                <w:szCs w:val="8"/>
              </w:rPr>
            </w:pPr>
          </w:p>
        </w:tc>
      </w:tr>
    </w:tbl>
    <w:p w14:paraId="3F3563FD" w14:textId="77777777" w:rsidR="00F86FFB" w:rsidRDefault="00F86FFB" w:rsidP="00F86F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FFB" w14:paraId="37A16EA7" w14:textId="77777777" w:rsidTr="00F86FFB">
        <w:tc>
          <w:tcPr>
            <w:tcW w:w="2835" w:type="dxa"/>
          </w:tcPr>
          <w:p w14:paraId="7E49ABE9" w14:textId="77777777" w:rsidR="00F86FFB" w:rsidRDefault="00F86FFB" w:rsidP="00F86FFB">
            <w:pPr>
              <w:pStyle w:val="CRCoverPage"/>
              <w:tabs>
                <w:tab w:val="right" w:pos="2751"/>
              </w:tabs>
              <w:spacing w:after="0"/>
              <w:rPr>
                <w:b/>
                <w:i/>
                <w:noProof/>
              </w:rPr>
            </w:pPr>
            <w:r>
              <w:rPr>
                <w:b/>
                <w:i/>
                <w:noProof/>
              </w:rPr>
              <w:t>Proposed change affects:</w:t>
            </w:r>
          </w:p>
        </w:tc>
        <w:tc>
          <w:tcPr>
            <w:tcW w:w="1418" w:type="dxa"/>
          </w:tcPr>
          <w:p w14:paraId="6B550307" w14:textId="77777777" w:rsidR="00F86FFB" w:rsidRDefault="00F86FFB" w:rsidP="00F86F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20746" w14:textId="77777777" w:rsidR="00F86FFB" w:rsidRDefault="00F86FFB" w:rsidP="00F86FFB">
            <w:pPr>
              <w:pStyle w:val="CRCoverPage"/>
              <w:spacing w:after="0"/>
              <w:jc w:val="center"/>
              <w:rPr>
                <w:b/>
                <w:caps/>
                <w:noProof/>
              </w:rPr>
            </w:pPr>
          </w:p>
        </w:tc>
        <w:tc>
          <w:tcPr>
            <w:tcW w:w="709" w:type="dxa"/>
            <w:tcBorders>
              <w:left w:val="single" w:sz="4" w:space="0" w:color="auto"/>
            </w:tcBorders>
          </w:tcPr>
          <w:p w14:paraId="46BDD947" w14:textId="77777777" w:rsidR="00F86FFB" w:rsidRDefault="00F86FFB" w:rsidP="00F86F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455241" w14:textId="77777777" w:rsidR="00F86FFB" w:rsidRDefault="00F86FFB" w:rsidP="00F86FFB">
            <w:pPr>
              <w:pStyle w:val="CRCoverPage"/>
              <w:spacing w:after="0"/>
              <w:jc w:val="center"/>
              <w:rPr>
                <w:b/>
                <w:caps/>
                <w:noProof/>
              </w:rPr>
            </w:pPr>
          </w:p>
        </w:tc>
        <w:tc>
          <w:tcPr>
            <w:tcW w:w="2126" w:type="dxa"/>
          </w:tcPr>
          <w:p w14:paraId="0A71832C" w14:textId="77777777" w:rsidR="00F86FFB" w:rsidRDefault="00F86FFB" w:rsidP="00F86F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1F6B1" w14:textId="77777777" w:rsidR="00F86FFB" w:rsidRDefault="00F86FFB" w:rsidP="00F86FFB">
            <w:pPr>
              <w:pStyle w:val="CRCoverPage"/>
              <w:spacing w:after="0"/>
              <w:jc w:val="center"/>
              <w:rPr>
                <w:b/>
                <w:caps/>
                <w:noProof/>
              </w:rPr>
            </w:pPr>
          </w:p>
        </w:tc>
        <w:tc>
          <w:tcPr>
            <w:tcW w:w="1418" w:type="dxa"/>
            <w:tcBorders>
              <w:left w:val="nil"/>
            </w:tcBorders>
          </w:tcPr>
          <w:p w14:paraId="0F21B7A0" w14:textId="77777777" w:rsidR="00F86FFB" w:rsidRDefault="00F86FFB" w:rsidP="00F86F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E2801" w14:textId="77777777" w:rsidR="00F86FFB" w:rsidRDefault="00F86FFB" w:rsidP="00F86FFB">
            <w:pPr>
              <w:pStyle w:val="CRCoverPage"/>
              <w:spacing w:after="0"/>
              <w:jc w:val="center"/>
              <w:rPr>
                <w:b/>
                <w:bCs/>
                <w:caps/>
                <w:noProof/>
              </w:rPr>
            </w:pPr>
          </w:p>
        </w:tc>
      </w:tr>
    </w:tbl>
    <w:p w14:paraId="471ED0AA" w14:textId="77777777" w:rsidR="00F86FFB" w:rsidRDefault="00F86FFB" w:rsidP="00F86F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FFB" w14:paraId="6CF2AF78" w14:textId="77777777" w:rsidTr="00F86FFB">
        <w:tc>
          <w:tcPr>
            <w:tcW w:w="9640" w:type="dxa"/>
            <w:gridSpan w:val="11"/>
          </w:tcPr>
          <w:p w14:paraId="0437D4FD" w14:textId="77777777" w:rsidR="00F86FFB" w:rsidRDefault="00F86FFB" w:rsidP="00F86FFB">
            <w:pPr>
              <w:pStyle w:val="CRCoverPage"/>
              <w:spacing w:after="0"/>
              <w:rPr>
                <w:noProof/>
                <w:sz w:val="8"/>
                <w:szCs w:val="8"/>
              </w:rPr>
            </w:pPr>
          </w:p>
        </w:tc>
      </w:tr>
      <w:tr w:rsidR="00F86FFB" w14:paraId="19A96066" w14:textId="77777777" w:rsidTr="00F86FFB">
        <w:tc>
          <w:tcPr>
            <w:tcW w:w="1843" w:type="dxa"/>
            <w:tcBorders>
              <w:top w:val="single" w:sz="4" w:space="0" w:color="auto"/>
              <w:left w:val="single" w:sz="4" w:space="0" w:color="auto"/>
            </w:tcBorders>
          </w:tcPr>
          <w:p w14:paraId="35428C53" w14:textId="77777777" w:rsidR="00F86FFB" w:rsidRDefault="00F86FFB" w:rsidP="00F86F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0E1E33" w14:textId="77777777" w:rsidR="00F86FFB" w:rsidRDefault="00F86FFB" w:rsidP="00F86FFB">
            <w:pPr>
              <w:pStyle w:val="CRCoverPage"/>
              <w:spacing w:after="0"/>
              <w:ind w:left="100"/>
              <w:rPr>
                <w:noProof/>
              </w:rPr>
            </w:pPr>
            <w:fldSimple w:instr=" DOCPROPERTY  CrTitle  \* MERGEFORMAT ">
              <w:r>
                <w:t>Addition of IMS 5GS eCall over IMS testcase 11.1</w:t>
              </w:r>
            </w:fldSimple>
          </w:p>
        </w:tc>
      </w:tr>
      <w:tr w:rsidR="00F86FFB" w14:paraId="1F9306B1" w14:textId="77777777" w:rsidTr="00F86FFB">
        <w:tc>
          <w:tcPr>
            <w:tcW w:w="1843" w:type="dxa"/>
            <w:tcBorders>
              <w:left w:val="single" w:sz="4" w:space="0" w:color="auto"/>
            </w:tcBorders>
          </w:tcPr>
          <w:p w14:paraId="11E3E2AD" w14:textId="77777777" w:rsidR="00F86FFB" w:rsidRDefault="00F86FFB" w:rsidP="00F86FFB">
            <w:pPr>
              <w:pStyle w:val="CRCoverPage"/>
              <w:spacing w:after="0"/>
              <w:rPr>
                <w:b/>
                <w:i/>
                <w:noProof/>
                <w:sz w:val="8"/>
                <w:szCs w:val="8"/>
              </w:rPr>
            </w:pPr>
          </w:p>
        </w:tc>
        <w:tc>
          <w:tcPr>
            <w:tcW w:w="7797" w:type="dxa"/>
            <w:gridSpan w:val="10"/>
            <w:tcBorders>
              <w:right w:val="single" w:sz="4" w:space="0" w:color="auto"/>
            </w:tcBorders>
          </w:tcPr>
          <w:p w14:paraId="6E7BD479" w14:textId="77777777" w:rsidR="00F86FFB" w:rsidRDefault="00F86FFB" w:rsidP="00F86FFB">
            <w:pPr>
              <w:pStyle w:val="CRCoverPage"/>
              <w:spacing w:after="0"/>
              <w:rPr>
                <w:noProof/>
                <w:sz w:val="8"/>
                <w:szCs w:val="8"/>
              </w:rPr>
            </w:pPr>
          </w:p>
        </w:tc>
      </w:tr>
      <w:tr w:rsidR="00F86FFB" w14:paraId="4EBAD721" w14:textId="77777777" w:rsidTr="00F86FFB">
        <w:tc>
          <w:tcPr>
            <w:tcW w:w="1843" w:type="dxa"/>
            <w:tcBorders>
              <w:left w:val="single" w:sz="4" w:space="0" w:color="auto"/>
            </w:tcBorders>
          </w:tcPr>
          <w:p w14:paraId="66747AF5" w14:textId="77777777" w:rsidR="00F86FFB" w:rsidRDefault="00F86FFB" w:rsidP="00F86F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DEDDC" w14:textId="77777777" w:rsidR="00F86FFB" w:rsidRDefault="00AA1DAE" w:rsidP="00F86FFB">
            <w:pPr>
              <w:pStyle w:val="CRCoverPage"/>
              <w:spacing w:after="0"/>
              <w:ind w:left="100"/>
              <w:rPr>
                <w:noProof/>
              </w:rPr>
            </w:pPr>
            <w:r>
              <w:fldChar w:fldCharType="begin"/>
            </w:r>
            <w:r>
              <w:instrText xml:space="preserve"> DOCPROPERTY  SourceIfWg  \* MERGEFORMAT </w:instrText>
            </w:r>
            <w:r>
              <w:fldChar w:fldCharType="separate"/>
            </w:r>
            <w:r w:rsidR="00F86FFB">
              <w:rPr>
                <w:noProof/>
              </w:rPr>
              <w:t>ROHDE &amp; SCHWARZ</w:t>
            </w:r>
            <w:r>
              <w:rPr>
                <w:noProof/>
              </w:rPr>
              <w:fldChar w:fldCharType="end"/>
            </w:r>
          </w:p>
        </w:tc>
      </w:tr>
      <w:tr w:rsidR="00F86FFB" w14:paraId="29DB145C" w14:textId="77777777" w:rsidTr="00F86FFB">
        <w:tc>
          <w:tcPr>
            <w:tcW w:w="1843" w:type="dxa"/>
            <w:tcBorders>
              <w:left w:val="single" w:sz="4" w:space="0" w:color="auto"/>
            </w:tcBorders>
          </w:tcPr>
          <w:p w14:paraId="70DBEE64" w14:textId="77777777" w:rsidR="00F86FFB" w:rsidRDefault="00F86FFB" w:rsidP="00F86F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577A0" w14:textId="1E2045E1" w:rsidR="00F86FFB" w:rsidRDefault="00F86FFB" w:rsidP="00F86FFB">
            <w:pPr>
              <w:pStyle w:val="CRCoverPage"/>
              <w:spacing w:after="0"/>
              <w:ind w:left="100"/>
              <w:rPr>
                <w:noProof/>
              </w:rPr>
            </w:pPr>
            <w:r>
              <w:t>R5</w:t>
            </w:r>
            <w:r>
              <w:fldChar w:fldCharType="begin"/>
            </w:r>
            <w:r>
              <w:instrText xml:space="preserve"> DOCPROPERTY  SourceIfTsg  \* MERGEFORMAT </w:instrText>
            </w:r>
            <w:r>
              <w:fldChar w:fldCharType="end"/>
            </w:r>
          </w:p>
        </w:tc>
      </w:tr>
      <w:tr w:rsidR="00F86FFB" w14:paraId="22310D07" w14:textId="77777777" w:rsidTr="00F86FFB">
        <w:tc>
          <w:tcPr>
            <w:tcW w:w="1843" w:type="dxa"/>
            <w:tcBorders>
              <w:left w:val="single" w:sz="4" w:space="0" w:color="auto"/>
            </w:tcBorders>
          </w:tcPr>
          <w:p w14:paraId="54A8E217" w14:textId="77777777" w:rsidR="00F86FFB" w:rsidRDefault="00F86FFB" w:rsidP="00F86FFB">
            <w:pPr>
              <w:pStyle w:val="CRCoverPage"/>
              <w:spacing w:after="0"/>
              <w:rPr>
                <w:b/>
                <w:i/>
                <w:noProof/>
                <w:sz w:val="8"/>
                <w:szCs w:val="8"/>
              </w:rPr>
            </w:pPr>
          </w:p>
        </w:tc>
        <w:tc>
          <w:tcPr>
            <w:tcW w:w="7797" w:type="dxa"/>
            <w:gridSpan w:val="10"/>
            <w:tcBorders>
              <w:right w:val="single" w:sz="4" w:space="0" w:color="auto"/>
            </w:tcBorders>
          </w:tcPr>
          <w:p w14:paraId="6DF66FEF" w14:textId="77777777" w:rsidR="00F86FFB" w:rsidRDefault="00F86FFB" w:rsidP="00F86FFB">
            <w:pPr>
              <w:pStyle w:val="CRCoverPage"/>
              <w:spacing w:after="0"/>
              <w:rPr>
                <w:noProof/>
                <w:sz w:val="8"/>
                <w:szCs w:val="8"/>
              </w:rPr>
            </w:pPr>
          </w:p>
        </w:tc>
      </w:tr>
      <w:tr w:rsidR="00F86FFB" w14:paraId="21A5CD83" w14:textId="77777777" w:rsidTr="00F86FFB">
        <w:tc>
          <w:tcPr>
            <w:tcW w:w="1843" w:type="dxa"/>
            <w:tcBorders>
              <w:left w:val="single" w:sz="4" w:space="0" w:color="auto"/>
            </w:tcBorders>
          </w:tcPr>
          <w:p w14:paraId="4ECD79EB" w14:textId="77777777" w:rsidR="00F86FFB" w:rsidRDefault="00F86FFB" w:rsidP="00F86FFB">
            <w:pPr>
              <w:pStyle w:val="CRCoverPage"/>
              <w:tabs>
                <w:tab w:val="right" w:pos="1759"/>
              </w:tabs>
              <w:spacing w:after="0"/>
              <w:rPr>
                <w:b/>
                <w:i/>
                <w:noProof/>
              </w:rPr>
            </w:pPr>
            <w:r>
              <w:rPr>
                <w:b/>
                <w:i/>
                <w:noProof/>
              </w:rPr>
              <w:t>Work item code:</w:t>
            </w:r>
          </w:p>
        </w:tc>
        <w:tc>
          <w:tcPr>
            <w:tcW w:w="3686" w:type="dxa"/>
            <w:gridSpan w:val="5"/>
            <w:shd w:val="pct30" w:color="FFFF00" w:fill="auto"/>
          </w:tcPr>
          <w:p w14:paraId="3BCB04F0" w14:textId="77777777" w:rsidR="00F86FFB" w:rsidRPr="0012222E" w:rsidRDefault="00F86FFB" w:rsidP="00F86FFB">
            <w:pPr>
              <w:pStyle w:val="CRCoverPage"/>
              <w:spacing w:after="0"/>
              <w:ind w:left="100"/>
              <w:rPr>
                <w:noProof/>
                <w:lang w:val="de-DE"/>
              </w:rPr>
            </w:pPr>
            <w:r>
              <w:fldChar w:fldCharType="begin"/>
            </w:r>
            <w:r w:rsidRPr="0012222E">
              <w:rPr>
                <w:lang w:val="de-DE"/>
              </w:rPr>
              <w:instrText xml:space="preserve"> DOCPROPERTY  RelatedWis  \* MERGEFORMAT </w:instrText>
            </w:r>
            <w:r>
              <w:fldChar w:fldCharType="separate"/>
            </w:r>
            <w:r w:rsidRPr="0012222E">
              <w:rPr>
                <w:noProof/>
                <w:lang w:val="de-DE"/>
              </w:rPr>
              <w:t>TEI16_Test, NR_EIEI-UEConTest</w:t>
            </w:r>
            <w:r>
              <w:rPr>
                <w:noProof/>
              </w:rPr>
              <w:fldChar w:fldCharType="end"/>
            </w:r>
          </w:p>
        </w:tc>
        <w:tc>
          <w:tcPr>
            <w:tcW w:w="567" w:type="dxa"/>
            <w:tcBorders>
              <w:left w:val="nil"/>
            </w:tcBorders>
          </w:tcPr>
          <w:p w14:paraId="7689397C" w14:textId="77777777" w:rsidR="00F86FFB" w:rsidRPr="0012222E" w:rsidRDefault="00F86FFB" w:rsidP="00F86FFB">
            <w:pPr>
              <w:pStyle w:val="CRCoverPage"/>
              <w:spacing w:after="0"/>
              <w:ind w:right="100"/>
              <w:rPr>
                <w:noProof/>
                <w:lang w:val="de-DE"/>
              </w:rPr>
            </w:pPr>
          </w:p>
        </w:tc>
        <w:tc>
          <w:tcPr>
            <w:tcW w:w="1417" w:type="dxa"/>
            <w:gridSpan w:val="3"/>
            <w:tcBorders>
              <w:left w:val="nil"/>
            </w:tcBorders>
          </w:tcPr>
          <w:p w14:paraId="096F4322" w14:textId="77777777" w:rsidR="00F86FFB" w:rsidRDefault="00F86FFB" w:rsidP="00F86F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F3736" w14:textId="77777777" w:rsidR="00F86FFB" w:rsidRDefault="00AA1DAE" w:rsidP="00F86FFB">
            <w:pPr>
              <w:pStyle w:val="CRCoverPage"/>
              <w:spacing w:after="0"/>
              <w:ind w:left="100"/>
              <w:rPr>
                <w:noProof/>
              </w:rPr>
            </w:pPr>
            <w:r>
              <w:fldChar w:fldCharType="begin"/>
            </w:r>
            <w:r>
              <w:instrText xml:space="preserve"> DOCPROPERTY  ResDate  \* MERGEFORMAT </w:instrText>
            </w:r>
            <w:r>
              <w:fldChar w:fldCharType="separate"/>
            </w:r>
            <w:r w:rsidR="00F86FFB">
              <w:rPr>
                <w:noProof/>
              </w:rPr>
              <w:t>2023-06-21</w:t>
            </w:r>
            <w:r>
              <w:rPr>
                <w:noProof/>
              </w:rPr>
              <w:fldChar w:fldCharType="end"/>
            </w:r>
          </w:p>
        </w:tc>
      </w:tr>
      <w:tr w:rsidR="00F86FFB" w14:paraId="49752FE1" w14:textId="77777777" w:rsidTr="00F86FFB">
        <w:tc>
          <w:tcPr>
            <w:tcW w:w="1843" w:type="dxa"/>
            <w:tcBorders>
              <w:left w:val="single" w:sz="4" w:space="0" w:color="auto"/>
            </w:tcBorders>
          </w:tcPr>
          <w:p w14:paraId="70C9EB96" w14:textId="77777777" w:rsidR="00F86FFB" w:rsidRDefault="00F86FFB" w:rsidP="00F86FFB">
            <w:pPr>
              <w:pStyle w:val="CRCoverPage"/>
              <w:spacing w:after="0"/>
              <w:rPr>
                <w:b/>
                <w:i/>
                <w:noProof/>
                <w:sz w:val="8"/>
                <w:szCs w:val="8"/>
              </w:rPr>
            </w:pPr>
          </w:p>
        </w:tc>
        <w:tc>
          <w:tcPr>
            <w:tcW w:w="1986" w:type="dxa"/>
            <w:gridSpan w:val="4"/>
          </w:tcPr>
          <w:p w14:paraId="0D5FC0E6" w14:textId="77777777" w:rsidR="00F86FFB" w:rsidRDefault="00F86FFB" w:rsidP="00F86FFB">
            <w:pPr>
              <w:pStyle w:val="CRCoverPage"/>
              <w:spacing w:after="0"/>
              <w:rPr>
                <w:noProof/>
                <w:sz w:val="8"/>
                <w:szCs w:val="8"/>
              </w:rPr>
            </w:pPr>
          </w:p>
        </w:tc>
        <w:tc>
          <w:tcPr>
            <w:tcW w:w="2267" w:type="dxa"/>
            <w:gridSpan w:val="2"/>
          </w:tcPr>
          <w:p w14:paraId="2D77DE25" w14:textId="77777777" w:rsidR="00F86FFB" w:rsidRDefault="00F86FFB" w:rsidP="00F86FFB">
            <w:pPr>
              <w:pStyle w:val="CRCoverPage"/>
              <w:spacing w:after="0"/>
              <w:rPr>
                <w:noProof/>
                <w:sz w:val="8"/>
                <w:szCs w:val="8"/>
              </w:rPr>
            </w:pPr>
          </w:p>
        </w:tc>
        <w:tc>
          <w:tcPr>
            <w:tcW w:w="1417" w:type="dxa"/>
            <w:gridSpan w:val="3"/>
          </w:tcPr>
          <w:p w14:paraId="6A91F9D2" w14:textId="77777777" w:rsidR="00F86FFB" w:rsidRDefault="00F86FFB" w:rsidP="00F86FFB">
            <w:pPr>
              <w:pStyle w:val="CRCoverPage"/>
              <w:spacing w:after="0"/>
              <w:rPr>
                <w:noProof/>
                <w:sz w:val="8"/>
                <w:szCs w:val="8"/>
              </w:rPr>
            </w:pPr>
          </w:p>
        </w:tc>
        <w:tc>
          <w:tcPr>
            <w:tcW w:w="2127" w:type="dxa"/>
            <w:tcBorders>
              <w:right w:val="single" w:sz="4" w:space="0" w:color="auto"/>
            </w:tcBorders>
          </w:tcPr>
          <w:p w14:paraId="7D29D8F5" w14:textId="77777777" w:rsidR="00F86FFB" w:rsidRDefault="00F86FFB" w:rsidP="00F86FFB">
            <w:pPr>
              <w:pStyle w:val="CRCoverPage"/>
              <w:spacing w:after="0"/>
              <w:rPr>
                <w:noProof/>
                <w:sz w:val="8"/>
                <w:szCs w:val="8"/>
              </w:rPr>
            </w:pPr>
          </w:p>
        </w:tc>
      </w:tr>
      <w:tr w:rsidR="00F86FFB" w14:paraId="24E375E3" w14:textId="77777777" w:rsidTr="00F86FFB">
        <w:trPr>
          <w:cantSplit/>
        </w:trPr>
        <w:tc>
          <w:tcPr>
            <w:tcW w:w="1843" w:type="dxa"/>
            <w:tcBorders>
              <w:left w:val="single" w:sz="4" w:space="0" w:color="auto"/>
            </w:tcBorders>
          </w:tcPr>
          <w:p w14:paraId="2FBAB4C3" w14:textId="77777777" w:rsidR="00F86FFB" w:rsidRDefault="00F86FFB" w:rsidP="00F86FFB">
            <w:pPr>
              <w:pStyle w:val="CRCoverPage"/>
              <w:tabs>
                <w:tab w:val="right" w:pos="1759"/>
              </w:tabs>
              <w:spacing w:after="0"/>
              <w:rPr>
                <w:b/>
                <w:i/>
                <w:noProof/>
              </w:rPr>
            </w:pPr>
            <w:r>
              <w:rPr>
                <w:b/>
                <w:i/>
                <w:noProof/>
              </w:rPr>
              <w:t>Category:</w:t>
            </w:r>
          </w:p>
        </w:tc>
        <w:tc>
          <w:tcPr>
            <w:tcW w:w="851" w:type="dxa"/>
            <w:shd w:val="pct30" w:color="FFFF00" w:fill="auto"/>
          </w:tcPr>
          <w:p w14:paraId="28B57781" w14:textId="77777777" w:rsidR="00F86FFB" w:rsidRDefault="00AA1DAE" w:rsidP="00F86FFB">
            <w:pPr>
              <w:pStyle w:val="CRCoverPage"/>
              <w:spacing w:after="0"/>
              <w:ind w:left="100" w:right="-609"/>
              <w:rPr>
                <w:b/>
                <w:noProof/>
              </w:rPr>
            </w:pPr>
            <w:r>
              <w:fldChar w:fldCharType="begin"/>
            </w:r>
            <w:r>
              <w:instrText xml:space="preserve"> DOCPROPERTY  Cat  \* MERGEFORMAT </w:instrText>
            </w:r>
            <w:r>
              <w:fldChar w:fldCharType="separate"/>
            </w:r>
            <w:r w:rsidR="00F86FFB">
              <w:rPr>
                <w:b/>
                <w:noProof/>
              </w:rPr>
              <w:t>B</w:t>
            </w:r>
            <w:r>
              <w:rPr>
                <w:b/>
                <w:noProof/>
              </w:rPr>
              <w:fldChar w:fldCharType="end"/>
            </w:r>
          </w:p>
        </w:tc>
        <w:tc>
          <w:tcPr>
            <w:tcW w:w="3402" w:type="dxa"/>
            <w:gridSpan w:val="5"/>
            <w:tcBorders>
              <w:left w:val="nil"/>
            </w:tcBorders>
          </w:tcPr>
          <w:p w14:paraId="54B66176" w14:textId="77777777" w:rsidR="00F86FFB" w:rsidRDefault="00F86FFB" w:rsidP="00F86FFB">
            <w:pPr>
              <w:pStyle w:val="CRCoverPage"/>
              <w:spacing w:after="0"/>
              <w:rPr>
                <w:noProof/>
              </w:rPr>
            </w:pPr>
          </w:p>
        </w:tc>
        <w:tc>
          <w:tcPr>
            <w:tcW w:w="1417" w:type="dxa"/>
            <w:gridSpan w:val="3"/>
            <w:tcBorders>
              <w:left w:val="nil"/>
            </w:tcBorders>
          </w:tcPr>
          <w:p w14:paraId="73C5BE49" w14:textId="77777777" w:rsidR="00F86FFB" w:rsidRDefault="00F86FFB" w:rsidP="00F86F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EF3C" w14:textId="77777777" w:rsidR="00F86FFB" w:rsidRDefault="00AA1DAE" w:rsidP="00F86FFB">
            <w:pPr>
              <w:pStyle w:val="CRCoverPage"/>
              <w:spacing w:after="0"/>
              <w:ind w:left="100"/>
              <w:rPr>
                <w:noProof/>
              </w:rPr>
            </w:pPr>
            <w:r>
              <w:fldChar w:fldCharType="begin"/>
            </w:r>
            <w:r>
              <w:instrText xml:space="preserve"> DOCPROPERTY  Release  \* MERGEFORMAT </w:instrText>
            </w:r>
            <w:r>
              <w:fldChar w:fldCharType="separate"/>
            </w:r>
            <w:r w:rsidR="00F86FFB">
              <w:rPr>
                <w:noProof/>
              </w:rPr>
              <w:t>Rel-17</w:t>
            </w:r>
            <w:r>
              <w:rPr>
                <w:noProof/>
              </w:rPr>
              <w:fldChar w:fldCharType="end"/>
            </w:r>
          </w:p>
        </w:tc>
      </w:tr>
      <w:tr w:rsidR="00F86FFB" w14:paraId="7A02A3C5" w14:textId="77777777" w:rsidTr="00F86FFB">
        <w:tc>
          <w:tcPr>
            <w:tcW w:w="1843" w:type="dxa"/>
            <w:tcBorders>
              <w:left w:val="single" w:sz="4" w:space="0" w:color="auto"/>
              <w:bottom w:val="single" w:sz="4" w:space="0" w:color="auto"/>
            </w:tcBorders>
          </w:tcPr>
          <w:p w14:paraId="452E5BEF" w14:textId="77777777" w:rsidR="00F86FFB" w:rsidRDefault="00F86FFB" w:rsidP="00F86FFB">
            <w:pPr>
              <w:pStyle w:val="CRCoverPage"/>
              <w:spacing w:after="0"/>
              <w:rPr>
                <w:b/>
                <w:i/>
                <w:noProof/>
              </w:rPr>
            </w:pPr>
          </w:p>
        </w:tc>
        <w:tc>
          <w:tcPr>
            <w:tcW w:w="4677" w:type="dxa"/>
            <w:gridSpan w:val="8"/>
            <w:tcBorders>
              <w:bottom w:val="single" w:sz="4" w:space="0" w:color="auto"/>
            </w:tcBorders>
          </w:tcPr>
          <w:p w14:paraId="1E89AAD4" w14:textId="77777777" w:rsidR="00F86FFB" w:rsidRDefault="00F86FFB" w:rsidP="00F86F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B5A0A" w14:textId="77777777" w:rsidR="00F86FFB" w:rsidRDefault="00F86FFB" w:rsidP="00F86F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9EF01" w14:textId="77777777" w:rsidR="00F86FFB" w:rsidRPr="007C2097" w:rsidRDefault="00F86FFB" w:rsidP="00F86F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6FFB" w14:paraId="49688B23" w14:textId="77777777" w:rsidTr="00F86FFB">
        <w:tc>
          <w:tcPr>
            <w:tcW w:w="1843" w:type="dxa"/>
          </w:tcPr>
          <w:p w14:paraId="5251B56D" w14:textId="77777777" w:rsidR="00F86FFB" w:rsidRDefault="00F86FFB" w:rsidP="00F86FFB">
            <w:pPr>
              <w:pStyle w:val="CRCoverPage"/>
              <w:spacing w:after="0"/>
              <w:rPr>
                <w:b/>
                <w:i/>
                <w:noProof/>
                <w:sz w:val="8"/>
                <w:szCs w:val="8"/>
              </w:rPr>
            </w:pPr>
          </w:p>
        </w:tc>
        <w:tc>
          <w:tcPr>
            <w:tcW w:w="7797" w:type="dxa"/>
            <w:gridSpan w:val="10"/>
          </w:tcPr>
          <w:p w14:paraId="23A9EFFD" w14:textId="77777777" w:rsidR="00F86FFB" w:rsidRDefault="00F86FFB" w:rsidP="00F86FFB">
            <w:pPr>
              <w:pStyle w:val="CRCoverPage"/>
              <w:spacing w:after="0"/>
              <w:rPr>
                <w:noProof/>
                <w:sz w:val="8"/>
                <w:szCs w:val="8"/>
              </w:rPr>
            </w:pPr>
          </w:p>
        </w:tc>
      </w:tr>
      <w:tr w:rsidR="00261A1C" w14:paraId="3C099DEC" w14:textId="77777777" w:rsidTr="00F86FFB">
        <w:tc>
          <w:tcPr>
            <w:tcW w:w="2694" w:type="dxa"/>
            <w:gridSpan w:val="2"/>
            <w:tcBorders>
              <w:top w:val="single" w:sz="4" w:space="0" w:color="auto"/>
              <w:left w:val="single" w:sz="4" w:space="0" w:color="auto"/>
            </w:tcBorders>
          </w:tcPr>
          <w:p w14:paraId="4AAE8978" w14:textId="77777777" w:rsidR="00261A1C" w:rsidRDefault="00261A1C" w:rsidP="00261A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C8C93" w14:textId="4041124F" w:rsidR="00261A1C" w:rsidRDefault="00261A1C" w:rsidP="00261A1C">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11.1 </w:t>
            </w:r>
            <w:r w:rsidRPr="00501B87">
              <w:rPr>
                <w:noProof/>
              </w:rPr>
              <w:t>using IWD 2</w:t>
            </w:r>
            <w:r>
              <w:rPr>
                <w:noProof/>
              </w:rPr>
              <w:t>3</w:t>
            </w:r>
            <w:r w:rsidRPr="00501B87">
              <w:rPr>
                <w:noProof/>
              </w:rPr>
              <w:t>wk</w:t>
            </w:r>
            <w:r>
              <w:rPr>
                <w:noProof/>
              </w:rPr>
              <w:t>24</w:t>
            </w:r>
          </w:p>
        </w:tc>
      </w:tr>
      <w:tr w:rsidR="00261A1C" w14:paraId="1DB5690F" w14:textId="77777777" w:rsidTr="00F86FFB">
        <w:tc>
          <w:tcPr>
            <w:tcW w:w="2694" w:type="dxa"/>
            <w:gridSpan w:val="2"/>
            <w:tcBorders>
              <w:left w:val="single" w:sz="4" w:space="0" w:color="auto"/>
            </w:tcBorders>
          </w:tcPr>
          <w:p w14:paraId="57FC3B41" w14:textId="77777777" w:rsidR="00261A1C" w:rsidRDefault="00261A1C" w:rsidP="00261A1C">
            <w:pPr>
              <w:pStyle w:val="CRCoverPage"/>
              <w:spacing w:after="0"/>
              <w:rPr>
                <w:b/>
                <w:i/>
                <w:noProof/>
                <w:sz w:val="8"/>
                <w:szCs w:val="8"/>
              </w:rPr>
            </w:pPr>
          </w:p>
        </w:tc>
        <w:tc>
          <w:tcPr>
            <w:tcW w:w="6946" w:type="dxa"/>
            <w:gridSpan w:val="9"/>
            <w:tcBorders>
              <w:right w:val="single" w:sz="4" w:space="0" w:color="auto"/>
            </w:tcBorders>
          </w:tcPr>
          <w:p w14:paraId="027A0243" w14:textId="77777777" w:rsidR="00261A1C" w:rsidRDefault="00261A1C" w:rsidP="00261A1C">
            <w:pPr>
              <w:pStyle w:val="CRCoverPage"/>
              <w:spacing w:after="0"/>
              <w:rPr>
                <w:noProof/>
                <w:sz w:val="8"/>
                <w:szCs w:val="8"/>
              </w:rPr>
            </w:pPr>
          </w:p>
        </w:tc>
      </w:tr>
      <w:tr w:rsidR="00261A1C" w14:paraId="374F9B09" w14:textId="77777777" w:rsidTr="00F86FFB">
        <w:tc>
          <w:tcPr>
            <w:tcW w:w="2694" w:type="dxa"/>
            <w:gridSpan w:val="2"/>
            <w:tcBorders>
              <w:left w:val="single" w:sz="4" w:space="0" w:color="auto"/>
            </w:tcBorders>
          </w:tcPr>
          <w:p w14:paraId="538C1814" w14:textId="77777777" w:rsidR="00261A1C" w:rsidRDefault="00261A1C" w:rsidP="00261A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48784" w14:textId="1B68245D" w:rsidR="00261A1C" w:rsidRDefault="00261A1C" w:rsidP="00261A1C">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11.1 </w:t>
            </w:r>
            <w:r w:rsidRPr="00501B87">
              <w:rPr>
                <w:noProof/>
              </w:rPr>
              <w:t>required for approval. See detailed change description for further information</w:t>
            </w:r>
          </w:p>
        </w:tc>
      </w:tr>
      <w:tr w:rsidR="00261A1C" w14:paraId="0B64F383" w14:textId="77777777" w:rsidTr="00F86FFB">
        <w:tc>
          <w:tcPr>
            <w:tcW w:w="2694" w:type="dxa"/>
            <w:gridSpan w:val="2"/>
            <w:tcBorders>
              <w:left w:val="single" w:sz="4" w:space="0" w:color="auto"/>
            </w:tcBorders>
          </w:tcPr>
          <w:p w14:paraId="03FB7812" w14:textId="77777777" w:rsidR="00261A1C" w:rsidRDefault="00261A1C" w:rsidP="00261A1C">
            <w:pPr>
              <w:pStyle w:val="CRCoverPage"/>
              <w:spacing w:after="0"/>
              <w:rPr>
                <w:b/>
                <w:i/>
                <w:noProof/>
                <w:sz w:val="8"/>
                <w:szCs w:val="8"/>
              </w:rPr>
            </w:pPr>
          </w:p>
        </w:tc>
        <w:tc>
          <w:tcPr>
            <w:tcW w:w="6946" w:type="dxa"/>
            <w:gridSpan w:val="9"/>
            <w:tcBorders>
              <w:right w:val="single" w:sz="4" w:space="0" w:color="auto"/>
            </w:tcBorders>
          </w:tcPr>
          <w:p w14:paraId="613A0F2C" w14:textId="77777777" w:rsidR="00261A1C" w:rsidRDefault="00261A1C" w:rsidP="00261A1C">
            <w:pPr>
              <w:pStyle w:val="CRCoverPage"/>
              <w:spacing w:after="0"/>
              <w:rPr>
                <w:noProof/>
                <w:sz w:val="8"/>
                <w:szCs w:val="8"/>
              </w:rPr>
            </w:pPr>
          </w:p>
        </w:tc>
      </w:tr>
      <w:tr w:rsidR="00261A1C" w14:paraId="6640F376" w14:textId="77777777" w:rsidTr="00F86FFB">
        <w:tc>
          <w:tcPr>
            <w:tcW w:w="2694" w:type="dxa"/>
            <w:gridSpan w:val="2"/>
            <w:tcBorders>
              <w:left w:val="single" w:sz="4" w:space="0" w:color="auto"/>
              <w:bottom w:val="single" w:sz="4" w:space="0" w:color="auto"/>
            </w:tcBorders>
          </w:tcPr>
          <w:p w14:paraId="3ADEAAFA" w14:textId="77777777" w:rsidR="00261A1C" w:rsidRDefault="00261A1C" w:rsidP="00261A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2101E" w14:textId="0547B817" w:rsidR="00261A1C" w:rsidRDefault="00261A1C" w:rsidP="00261A1C">
            <w:pPr>
              <w:pStyle w:val="CRCoverPage"/>
              <w:spacing w:after="0"/>
              <w:ind w:left="100"/>
              <w:rPr>
                <w:noProof/>
              </w:rPr>
            </w:pPr>
            <w:r w:rsidRPr="00501B87">
              <w:rPr>
                <w:noProof/>
              </w:rPr>
              <w:t>Test case will not be added to ATS</w:t>
            </w:r>
            <w:r>
              <w:rPr>
                <w:noProof/>
              </w:rPr>
              <w:t>.</w:t>
            </w:r>
          </w:p>
        </w:tc>
      </w:tr>
      <w:tr w:rsidR="00261A1C" w14:paraId="041AEF21" w14:textId="77777777" w:rsidTr="00F86FFB">
        <w:tc>
          <w:tcPr>
            <w:tcW w:w="2694" w:type="dxa"/>
            <w:gridSpan w:val="2"/>
          </w:tcPr>
          <w:p w14:paraId="64C8E848" w14:textId="77777777" w:rsidR="00261A1C" w:rsidRDefault="00261A1C" w:rsidP="00261A1C">
            <w:pPr>
              <w:pStyle w:val="CRCoverPage"/>
              <w:spacing w:after="0"/>
              <w:rPr>
                <w:b/>
                <w:i/>
                <w:noProof/>
                <w:sz w:val="8"/>
                <w:szCs w:val="8"/>
              </w:rPr>
            </w:pPr>
          </w:p>
        </w:tc>
        <w:tc>
          <w:tcPr>
            <w:tcW w:w="6946" w:type="dxa"/>
            <w:gridSpan w:val="9"/>
          </w:tcPr>
          <w:p w14:paraId="0A83FA03" w14:textId="77777777" w:rsidR="00261A1C" w:rsidRDefault="00261A1C" w:rsidP="00261A1C">
            <w:pPr>
              <w:pStyle w:val="CRCoverPage"/>
              <w:spacing w:after="0"/>
              <w:rPr>
                <w:noProof/>
                <w:sz w:val="8"/>
                <w:szCs w:val="8"/>
              </w:rPr>
            </w:pPr>
          </w:p>
        </w:tc>
      </w:tr>
      <w:tr w:rsidR="00261A1C" w14:paraId="08D8E4E3" w14:textId="77777777" w:rsidTr="00F86FFB">
        <w:tc>
          <w:tcPr>
            <w:tcW w:w="2694" w:type="dxa"/>
            <w:gridSpan w:val="2"/>
            <w:tcBorders>
              <w:top w:val="single" w:sz="4" w:space="0" w:color="auto"/>
              <w:left w:val="single" w:sz="4" w:space="0" w:color="auto"/>
            </w:tcBorders>
          </w:tcPr>
          <w:p w14:paraId="185474A5" w14:textId="77777777" w:rsidR="00261A1C" w:rsidRDefault="00261A1C" w:rsidP="00261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0BA57F" w14:textId="2B6DF597" w:rsidR="00261A1C" w:rsidRDefault="00261A1C" w:rsidP="00261A1C">
            <w:pPr>
              <w:pStyle w:val="CRCoverPage"/>
              <w:spacing w:after="0"/>
              <w:ind w:left="100"/>
              <w:rPr>
                <w:noProof/>
              </w:rPr>
            </w:pPr>
            <w:r>
              <w:rPr>
                <w:noProof/>
              </w:rPr>
              <w:t>11.1.NR5GC</w:t>
            </w:r>
          </w:p>
        </w:tc>
      </w:tr>
      <w:tr w:rsidR="00261A1C" w14:paraId="74165EB9" w14:textId="77777777" w:rsidTr="00F86FFB">
        <w:tc>
          <w:tcPr>
            <w:tcW w:w="2694" w:type="dxa"/>
            <w:gridSpan w:val="2"/>
            <w:tcBorders>
              <w:left w:val="single" w:sz="4" w:space="0" w:color="auto"/>
            </w:tcBorders>
          </w:tcPr>
          <w:p w14:paraId="03D193BD" w14:textId="77777777" w:rsidR="00261A1C" w:rsidRDefault="00261A1C" w:rsidP="00261A1C">
            <w:pPr>
              <w:pStyle w:val="CRCoverPage"/>
              <w:spacing w:after="0"/>
              <w:rPr>
                <w:b/>
                <w:i/>
                <w:noProof/>
                <w:sz w:val="8"/>
                <w:szCs w:val="8"/>
              </w:rPr>
            </w:pPr>
          </w:p>
        </w:tc>
        <w:tc>
          <w:tcPr>
            <w:tcW w:w="6946" w:type="dxa"/>
            <w:gridSpan w:val="9"/>
            <w:tcBorders>
              <w:right w:val="single" w:sz="4" w:space="0" w:color="auto"/>
            </w:tcBorders>
          </w:tcPr>
          <w:p w14:paraId="1A1D60C6" w14:textId="77777777" w:rsidR="00261A1C" w:rsidRDefault="00261A1C" w:rsidP="00261A1C">
            <w:pPr>
              <w:pStyle w:val="CRCoverPage"/>
              <w:spacing w:after="0"/>
              <w:rPr>
                <w:noProof/>
                <w:sz w:val="8"/>
                <w:szCs w:val="8"/>
              </w:rPr>
            </w:pPr>
          </w:p>
        </w:tc>
      </w:tr>
      <w:tr w:rsidR="00261A1C" w14:paraId="5E6D8577" w14:textId="77777777" w:rsidTr="00F86FFB">
        <w:tc>
          <w:tcPr>
            <w:tcW w:w="2694" w:type="dxa"/>
            <w:gridSpan w:val="2"/>
            <w:tcBorders>
              <w:left w:val="single" w:sz="4" w:space="0" w:color="auto"/>
            </w:tcBorders>
          </w:tcPr>
          <w:p w14:paraId="193CD466" w14:textId="77777777" w:rsidR="00261A1C" w:rsidRDefault="00261A1C" w:rsidP="00261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03D4" w14:textId="77777777" w:rsidR="00261A1C" w:rsidRDefault="00261A1C" w:rsidP="00261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8AD64" w14:textId="77777777" w:rsidR="00261A1C" w:rsidRDefault="00261A1C" w:rsidP="00261A1C">
            <w:pPr>
              <w:pStyle w:val="CRCoverPage"/>
              <w:spacing w:after="0"/>
              <w:jc w:val="center"/>
              <w:rPr>
                <w:b/>
                <w:caps/>
                <w:noProof/>
              </w:rPr>
            </w:pPr>
            <w:r>
              <w:rPr>
                <w:b/>
                <w:caps/>
                <w:noProof/>
              </w:rPr>
              <w:t>N</w:t>
            </w:r>
          </w:p>
        </w:tc>
        <w:tc>
          <w:tcPr>
            <w:tcW w:w="2977" w:type="dxa"/>
            <w:gridSpan w:val="4"/>
          </w:tcPr>
          <w:p w14:paraId="0DA092D9" w14:textId="77777777" w:rsidR="00261A1C" w:rsidRDefault="00261A1C" w:rsidP="00261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2E472D" w14:textId="77777777" w:rsidR="00261A1C" w:rsidRDefault="00261A1C" w:rsidP="00261A1C">
            <w:pPr>
              <w:pStyle w:val="CRCoverPage"/>
              <w:spacing w:after="0"/>
              <w:ind w:left="99"/>
              <w:rPr>
                <w:noProof/>
              </w:rPr>
            </w:pPr>
          </w:p>
        </w:tc>
      </w:tr>
      <w:tr w:rsidR="00261A1C" w14:paraId="26D14E70" w14:textId="77777777" w:rsidTr="00F86FFB">
        <w:tc>
          <w:tcPr>
            <w:tcW w:w="2694" w:type="dxa"/>
            <w:gridSpan w:val="2"/>
            <w:tcBorders>
              <w:left w:val="single" w:sz="4" w:space="0" w:color="auto"/>
            </w:tcBorders>
          </w:tcPr>
          <w:p w14:paraId="2AA60EFB" w14:textId="77777777" w:rsidR="00261A1C" w:rsidRDefault="00261A1C" w:rsidP="00261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98A7A" w14:textId="77777777" w:rsidR="00261A1C" w:rsidRDefault="00261A1C" w:rsidP="00261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23541" w14:textId="60FCE1FE" w:rsidR="00261A1C" w:rsidRDefault="00261A1C" w:rsidP="00261A1C">
            <w:pPr>
              <w:pStyle w:val="CRCoverPage"/>
              <w:spacing w:after="0"/>
              <w:jc w:val="center"/>
              <w:rPr>
                <w:b/>
                <w:caps/>
                <w:noProof/>
              </w:rPr>
            </w:pPr>
            <w:r>
              <w:rPr>
                <w:b/>
                <w:caps/>
                <w:noProof/>
              </w:rPr>
              <w:t>x</w:t>
            </w:r>
          </w:p>
        </w:tc>
        <w:tc>
          <w:tcPr>
            <w:tcW w:w="2977" w:type="dxa"/>
            <w:gridSpan w:val="4"/>
          </w:tcPr>
          <w:p w14:paraId="52A1A44D" w14:textId="77777777" w:rsidR="00261A1C" w:rsidRDefault="00261A1C" w:rsidP="00261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2905D4" w14:textId="487D116F" w:rsidR="00261A1C" w:rsidRDefault="00261A1C" w:rsidP="00261A1C">
            <w:pPr>
              <w:pStyle w:val="CRCoverPage"/>
              <w:spacing w:after="0"/>
              <w:ind w:left="99"/>
              <w:rPr>
                <w:noProof/>
              </w:rPr>
            </w:pPr>
          </w:p>
        </w:tc>
      </w:tr>
      <w:tr w:rsidR="00261A1C" w14:paraId="53CBFFB0" w14:textId="77777777" w:rsidTr="00F86FFB">
        <w:tc>
          <w:tcPr>
            <w:tcW w:w="2694" w:type="dxa"/>
            <w:gridSpan w:val="2"/>
            <w:tcBorders>
              <w:left w:val="single" w:sz="4" w:space="0" w:color="auto"/>
            </w:tcBorders>
          </w:tcPr>
          <w:p w14:paraId="46BAEFE9" w14:textId="77777777" w:rsidR="00261A1C" w:rsidRDefault="00261A1C" w:rsidP="00261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929397" w14:textId="77777777" w:rsidR="00261A1C" w:rsidRDefault="00261A1C" w:rsidP="00261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C871" w14:textId="6076C54F" w:rsidR="00261A1C" w:rsidRDefault="00261A1C" w:rsidP="00261A1C">
            <w:pPr>
              <w:pStyle w:val="CRCoverPage"/>
              <w:spacing w:after="0"/>
              <w:jc w:val="center"/>
              <w:rPr>
                <w:b/>
                <w:caps/>
                <w:noProof/>
              </w:rPr>
            </w:pPr>
            <w:r>
              <w:rPr>
                <w:b/>
                <w:caps/>
                <w:noProof/>
              </w:rPr>
              <w:t>x</w:t>
            </w:r>
          </w:p>
        </w:tc>
        <w:tc>
          <w:tcPr>
            <w:tcW w:w="2977" w:type="dxa"/>
            <w:gridSpan w:val="4"/>
          </w:tcPr>
          <w:p w14:paraId="79FA86EA" w14:textId="77777777" w:rsidR="00261A1C" w:rsidRDefault="00261A1C" w:rsidP="00261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6C68E" w14:textId="0112AF3D" w:rsidR="00261A1C" w:rsidRDefault="00261A1C" w:rsidP="00261A1C">
            <w:pPr>
              <w:pStyle w:val="CRCoverPage"/>
              <w:spacing w:after="0"/>
              <w:ind w:left="99"/>
              <w:rPr>
                <w:noProof/>
              </w:rPr>
            </w:pPr>
          </w:p>
        </w:tc>
      </w:tr>
      <w:tr w:rsidR="00261A1C" w14:paraId="6C714D3C" w14:textId="77777777" w:rsidTr="00F86FFB">
        <w:tc>
          <w:tcPr>
            <w:tcW w:w="2694" w:type="dxa"/>
            <w:gridSpan w:val="2"/>
            <w:tcBorders>
              <w:left w:val="single" w:sz="4" w:space="0" w:color="auto"/>
            </w:tcBorders>
          </w:tcPr>
          <w:p w14:paraId="541CF56D" w14:textId="77777777" w:rsidR="00261A1C" w:rsidRDefault="00261A1C" w:rsidP="00261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0456A" w14:textId="77777777" w:rsidR="00261A1C" w:rsidRDefault="00261A1C" w:rsidP="00261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3E627" w14:textId="477C4117" w:rsidR="00261A1C" w:rsidRDefault="00261A1C" w:rsidP="00261A1C">
            <w:pPr>
              <w:pStyle w:val="CRCoverPage"/>
              <w:spacing w:after="0"/>
              <w:jc w:val="center"/>
              <w:rPr>
                <w:b/>
                <w:caps/>
                <w:noProof/>
              </w:rPr>
            </w:pPr>
            <w:r>
              <w:rPr>
                <w:b/>
                <w:caps/>
                <w:noProof/>
              </w:rPr>
              <w:t>x</w:t>
            </w:r>
          </w:p>
        </w:tc>
        <w:tc>
          <w:tcPr>
            <w:tcW w:w="2977" w:type="dxa"/>
            <w:gridSpan w:val="4"/>
          </w:tcPr>
          <w:p w14:paraId="1051165A" w14:textId="77777777" w:rsidR="00261A1C" w:rsidRDefault="00261A1C" w:rsidP="00261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D3264F" w14:textId="44D95774" w:rsidR="00261A1C" w:rsidRDefault="00261A1C" w:rsidP="00261A1C">
            <w:pPr>
              <w:pStyle w:val="CRCoverPage"/>
              <w:spacing w:after="0"/>
              <w:ind w:left="99"/>
              <w:rPr>
                <w:noProof/>
              </w:rPr>
            </w:pPr>
          </w:p>
        </w:tc>
      </w:tr>
      <w:tr w:rsidR="00261A1C" w14:paraId="68D85EDF" w14:textId="77777777" w:rsidTr="00F86FFB">
        <w:tc>
          <w:tcPr>
            <w:tcW w:w="2694" w:type="dxa"/>
            <w:gridSpan w:val="2"/>
            <w:tcBorders>
              <w:left w:val="single" w:sz="4" w:space="0" w:color="auto"/>
            </w:tcBorders>
          </w:tcPr>
          <w:p w14:paraId="51ACDAE6" w14:textId="77777777" w:rsidR="00261A1C" w:rsidRDefault="00261A1C" w:rsidP="00261A1C">
            <w:pPr>
              <w:pStyle w:val="CRCoverPage"/>
              <w:spacing w:after="0"/>
              <w:rPr>
                <w:b/>
                <w:i/>
                <w:noProof/>
              </w:rPr>
            </w:pPr>
          </w:p>
        </w:tc>
        <w:tc>
          <w:tcPr>
            <w:tcW w:w="6946" w:type="dxa"/>
            <w:gridSpan w:val="9"/>
            <w:tcBorders>
              <w:right w:val="single" w:sz="4" w:space="0" w:color="auto"/>
            </w:tcBorders>
          </w:tcPr>
          <w:p w14:paraId="6F569D2B" w14:textId="77777777" w:rsidR="00261A1C" w:rsidRDefault="00261A1C" w:rsidP="00261A1C">
            <w:pPr>
              <w:pStyle w:val="CRCoverPage"/>
              <w:spacing w:after="0"/>
              <w:rPr>
                <w:noProof/>
              </w:rPr>
            </w:pPr>
          </w:p>
        </w:tc>
      </w:tr>
      <w:tr w:rsidR="00261A1C" w14:paraId="30A171DF" w14:textId="77777777" w:rsidTr="00F86FFB">
        <w:tc>
          <w:tcPr>
            <w:tcW w:w="2694" w:type="dxa"/>
            <w:gridSpan w:val="2"/>
            <w:tcBorders>
              <w:left w:val="single" w:sz="4" w:space="0" w:color="auto"/>
              <w:bottom w:val="single" w:sz="4" w:space="0" w:color="auto"/>
            </w:tcBorders>
          </w:tcPr>
          <w:p w14:paraId="4FBC92B6" w14:textId="77777777" w:rsidR="00261A1C" w:rsidRDefault="00261A1C" w:rsidP="00261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3A12" w14:textId="77777777" w:rsidR="00261A1C" w:rsidRDefault="00261A1C" w:rsidP="00261A1C">
            <w:pPr>
              <w:pStyle w:val="CRCoverPage"/>
              <w:spacing w:after="0"/>
              <w:ind w:left="100"/>
              <w:rPr>
                <w:noProof/>
              </w:rPr>
            </w:pPr>
          </w:p>
        </w:tc>
      </w:tr>
      <w:tr w:rsidR="00261A1C" w:rsidRPr="008863B9" w14:paraId="7BF2030C" w14:textId="77777777" w:rsidTr="00F86FFB">
        <w:tc>
          <w:tcPr>
            <w:tcW w:w="2694" w:type="dxa"/>
            <w:gridSpan w:val="2"/>
            <w:tcBorders>
              <w:top w:val="single" w:sz="4" w:space="0" w:color="auto"/>
              <w:bottom w:val="single" w:sz="4" w:space="0" w:color="auto"/>
            </w:tcBorders>
          </w:tcPr>
          <w:p w14:paraId="3C9A4DBB" w14:textId="77777777" w:rsidR="00261A1C" w:rsidRPr="008863B9" w:rsidRDefault="00261A1C" w:rsidP="00261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4D0FC" w14:textId="77777777" w:rsidR="00261A1C" w:rsidRPr="008863B9" w:rsidRDefault="00261A1C" w:rsidP="00261A1C">
            <w:pPr>
              <w:pStyle w:val="CRCoverPage"/>
              <w:spacing w:after="0"/>
              <w:ind w:left="100"/>
              <w:rPr>
                <w:noProof/>
                <w:sz w:val="8"/>
                <w:szCs w:val="8"/>
              </w:rPr>
            </w:pPr>
          </w:p>
        </w:tc>
      </w:tr>
      <w:tr w:rsidR="00261A1C" w14:paraId="3A8C53D8" w14:textId="77777777" w:rsidTr="00F86FFB">
        <w:tc>
          <w:tcPr>
            <w:tcW w:w="2694" w:type="dxa"/>
            <w:gridSpan w:val="2"/>
            <w:tcBorders>
              <w:top w:val="single" w:sz="4" w:space="0" w:color="auto"/>
              <w:left w:val="single" w:sz="4" w:space="0" w:color="auto"/>
              <w:bottom w:val="single" w:sz="4" w:space="0" w:color="auto"/>
            </w:tcBorders>
          </w:tcPr>
          <w:p w14:paraId="0E6BE9B6" w14:textId="77777777" w:rsidR="00261A1C" w:rsidRDefault="00261A1C" w:rsidP="00261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19274" w14:textId="77777777" w:rsidR="00261A1C" w:rsidRDefault="00261A1C" w:rsidP="00261A1C">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138247176"/>
      <w:r w:rsidRPr="00D83A7A">
        <w:rPr>
          <w:rStyle w:val="Emphasis"/>
          <w:rFonts w:ascii="Arial" w:hAnsi="Arial" w:cs="Arial"/>
          <w:i w:val="0"/>
        </w:rPr>
        <w:lastRenderedPageBreak/>
        <w:t>Table of Contents</w:t>
      </w:r>
      <w:bookmarkEnd w:id="1"/>
    </w:p>
    <w:p w14:paraId="66FA6729" w14:textId="21BE58C9" w:rsidR="00EC7654"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C7654" w:rsidRPr="004E37D5">
        <w:rPr>
          <w:rFonts w:ascii="Arial" w:hAnsi="Arial" w:cs="Arial"/>
          <w:iCs/>
        </w:rPr>
        <w:t>Table of Contents</w:t>
      </w:r>
      <w:r w:rsidR="00EC7654">
        <w:tab/>
      </w:r>
      <w:r w:rsidR="00EC7654">
        <w:fldChar w:fldCharType="begin"/>
      </w:r>
      <w:r w:rsidR="00EC7654">
        <w:instrText xml:space="preserve"> PAGEREF _Toc138247176 \h </w:instrText>
      </w:r>
      <w:r w:rsidR="00EC7654">
        <w:fldChar w:fldCharType="separate"/>
      </w:r>
      <w:r w:rsidR="00EC7654">
        <w:t>2</w:t>
      </w:r>
      <w:r w:rsidR="00EC7654">
        <w:fldChar w:fldCharType="end"/>
      </w:r>
    </w:p>
    <w:p w14:paraId="2F547606" w14:textId="77CF8693" w:rsidR="00EC7654" w:rsidRDefault="00EC7654">
      <w:pPr>
        <w:pStyle w:val="TOC1"/>
        <w:rPr>
          <w:rFonts w:asciiTheme="minorHAnsi" w:eastAsiaTheme="minorEastAsia" w:hAnsiTheme="minorHAnsi" w:cstheme="minorBidi"/>
          <w:szCs w:val="22"/>
          <w:lang w:eastAsia="en-GB"/>
        </w:rPr>
      </w:pPr>
      <w:r w:rsidRPr="004E37D5">
        <w:rPr>
          <w:b/>
          <w:lang w:eastAsia="ja-JP"/>
        </w:rPr>
        <w:t>1</w:t>
      </w:r>
      <w:r>
        <w:rPr>
          <w:rFonts w:asciiTheme="minorHAnsi" w:eastAsiaTheme="minorEastAsia" w:hAnsiTheme="minorHAnsi" w:cstheme="minorBidi"/>
          <w:szCs w:val="22"/>
          <w:lang w:eastAsia="en-GB"/>
        </w:rPr>
        <w:tab/>
      </w:r>
      <w:r w:rsidRPr="004E37D5">
        <w:rPr>
          <w:b/>
          <w:lang w:eastAsia="ja-JP"/>
        </w:rPr>
        <w:t>Overview</w:t>
      </w:r>
      <w:r>
        <w:tab/>
      </w:r>
      <w:r>
        <w:fldChar w:fldCharType="begin"/>
      </w:r>
      <w:r>
        <w:instrText xml:space="preserve"> PAGEREF _Toc138247177 \h </w:instrText>
      </w:r>
      <w:r>
        <w:fldChar w:fldCharType="separate"/>
      </w:r>
      <w:r>
        <w:t>3</w:t>
      </w:r>
      <w:r>
        <w:fldChar w:fldCharType="end"/>
      </w:r>
    </w:p>
    <w:p w14:paraId="56408DC2" w14:textId="1A8AAA65" w:rsidR="00EC7654" w:rsidRDefault="00EC7654">
      <w:pPr>
        <w:pStyle w:val="TOC2"/>
        <w:rPr>
          <w:rFonts w:asciiTheme="minorHAnsi" w:eastAsiaTheme="minorEastAsia" w:hAnsiTheme="minorHAnsi" w:cstheme="minorBidi"/>
          <w:sz w:val="22"/>
          <w:szCs w:val="22"/>
          <w:lang w:eastAsia="en-GB"/>
        </w:rPr>
      </w:pPr>
      <w:r w:rsidRPr="004E37D5">
        <w:rPr>
          <w:b/>
        </w:rPr>
        <w:t>1.1</w:t>
      </w:r>
      <w:r>
        <w:rPr>
          <w:rFonts w:asciiTheme="minorHAnsi" w:eastAsiaTheme="minorEastAsia" w:hAnsiTheme="minorHAnsi" w:cstheme="minorBidi"/>
          <w:sz w:val="22"/>
          <w:szCs w:val="22"/>
          <w:lang w:eastAsia="en-GB"/>
        </w:rPr>
        <w:tab/>
      </w:r>
      <w:r w:rsidRPr="004E37D5">
        <w:rPr>
          <w:b/>
        </w:rPr>
        <w:t>Verification Test Summary</w:t>
      </w:r>
      <w:r>
        <w:tab/>
      </w:r>
      <w:r>
        <w:fldChar w:fldCharType="begin"/>
      </w:r>
      <w:r>
        <w:instrText xml:space="preserve"> PAGEREF _Toc138247178 \h </w:instrText>
      </w:r>
      <w:r>
        <w:fldChar w:fldCharType="separate"/>
      </w:r>
      <w:r>
        <w:t>3</w:t>
      </w:r>
      <w:r>
        <w:fldChar w:fldCharType="end"/>
      </w:r>
    </w:p>
    <w:p w14:paraId="058B338E" w14:textId="464EA9B3" w:rsidR="00EC7654" w:rsidRDefault="00EC7654">
      <w:pPr>
        <w:pStyle w:val="TOC1"/>
        <w:rPr>
          <w:rFonts w:asciiTheme="minorHAnsi" w:eastAsiaTheme="minorEastAsia" w:hAnsiTheme="minorHAnsi" w:cstheme="minorBidi"/>
          <w:szCs w:val="22"/>
          <w:lang w:eastAsia="en-GB"/>
        </w:rPr>
      </w:pPr>
      <w:r w:rsidRPr="004E37D5">
        <w:rPr>
          <w:b/>
        </w:rPr>
        <w:t>2</w:t>
      </w:r>
      <w:r>
        <w:rPr>
          <w:rFonts w:asciiTheme="minorHAnsi" w:eastAsiaTheme="minorEastAsia" w:hAnsiTheme="minorHAnsi" w:cstheme="minorBidi"/>
          <w:szCs w:val="22"/>
          <w:lang w:eastAsia="en-GB"/>
        </w:rPr>
        <w:tab/>
      </w:r>
      <w:r w:rsidRPr="004E37D5">
        <w:rPr>
          <w:b/>
        </w:rPr>
        <w:t>Corrections required</w:t>
      </w:r>
      <w:r>
        <w:tab/>
      </w:r>
      <w:r>
        <w:fldChar w:fldCharType="begin"/>
      </w:r>
      <w:r>
        <w:instrText xml:space="preserve"> PAGEREF _Toc138247179 \h </w:instrText>
      </w:r>
      <w:r>
        <w:fldChar w:fldCharType="separate"/>
      </w:r>
      <w:r>
        <w:t>3</w:t>
      </w:r>
      <w:r>
        <w:fldChar w:fldCharType="end"/>
      </w:r>
    </w:p>
    <w:p w14:paraId="48458D87" w14:textId="25AED172" w:rsidR="00EC7654" w:rsidRDefault="00EC7654">
      <w:pPr>
        <w:pStyle w:val="TOC2"/>
        <w:rPr>
          <w:rFonts w:asciiTheme="minorHAnsi" w:eastAsiaTheme="minorEastAsia" w:hAnsiTheme="minorHAnsi" w:cstheme="minorBidi"/>
          <w:sz w:val="22"/>
          <w:szCs w:val="22"/>
          <w:lang w:eastAsia="en-GB"/>
        </w:rPr>
      </w:pPr>
      <w:r w:rsidRPr="004E37D5">
        <w:rPr>
          <w:b/>
          <w:lang w:val="pt-BR"/>
        </w:rPr>
        <w:t>2.1</w:t>
      </w:r>
      <w:r>
        <w:rPr>
          <w:rFonts w:asciiTheme="minorHAnsi" w:eastAsiaTheme="minorEastAsia" w:hAnsiTheme="minorHAnsi" w:cstheme="minorBidi"/>
          <w:sz w:val="22"/>
          <w:szCs w:val="22"/>
          <w:lang w:eastAsia="en-GB"/>
        </w:rPr>
        <w:tab/>
      </w:r>
      <w:r w:rsidRPr="004E37D5">
        <w:rPr>
          <w:b/>
        </w:rPr>
        <w:t>New template cr_MIME_Part_CommonBinary</w:t>
      </w:r>
      <w:r>
        <w:tab/>
      </w:r>
      <w:r>
        <w:fldChar w:fldCharType="begin"/>
      </w:r>
      <w:r>
        <w:instrText xml:space="preserve"> PAGEREF _Toc138247180 \h </w:instrText>
      </w:r>
      <w:r>
        <w:fldChar w:fldCharType="separate"/>
      </w:r>
      <w:r>
        <w:t>3</w:t>
      </w:r>
      <w:r>
        <w:fldChar w:fldCharType="end"/>
      </w:r>
    </w:p>
    <w:p w14:paraId="2F533DB3" w14:textId="26E91031" w:rsidR="00EC7654" w:rsidRDefault="00EC7654">
      <w:pPr>
        <w:pStyle w:val="TOC2"/>
        <w:rPr>
          <w:rFonts w:asciiTheme="minorHAnsi" w:eastAsiaTheme="minorEastAsia" w:hAnsiTheme="minorHAnsi" w:cstheme="minorBidi"/>
          <w:sz w:val="22"/>
          <w:szCs w:val="22"/>
          <w:lang w:eastAsia="en-GB"/>
        </w:rPr>
      </w:pPr>
      <w:r w:rsidRPr="004E37D5">
        <w:rPr>
          <w:b/>
          <w:lang w:val="pt-BR"/>
        </w:rPr>
        <w:t>2.2</w:t>
      </w:r>
      <w:r>
        <w:rPr>
          <w:rFonts w:asciiTheme="minorHAnsi" w:eastAsiaTheme="minorEastAsia" w:hAnsiTheme="minorHAnsi" w:cstheme="minorBidi"/>
          <w:sz w:val="22"/>
          <w:szCs w:val="22"/>
          <w:lang w:eastAsia="en-GB"/>
        </w:rPr>
        <w:tab/>
      </w:r>
      <w:r w:rsidRPr="004E37D5">
        <w:rPr>
          <w:b/>
        </w:rPr>
        <w:t>Correction to template cr_MIME_Message_SDP_XML</w:t>
      </w:r>
      <w:r>
        <w:tab/>
      </w:r>
      <w:r>
        <w:fldChar w:fldCharType="begin"/>
      </w:r>
      <w:r>
        <w:instrText xml:space="preserve"> PAGEREF _Toc138247181 \h </w:instrText>
      </w:r>
      <w:r>
        <w:fldChar w:fldCharType="separate"/>
      </w:r>
      <w:r>
        <w:t>4</w:t>
      </w:r>
      <w:r>
        <w:fldChar w:fldCharType="end"/>
      </w:r>
    </w:p>
    <w:p w14:paraId="2772C4B6" w14:textId="52212BE1" w:rsidR="00EC7654" w:rsidRDefault="00EC7654">
      <w:pPr>
        <w:pStyle w:val="TOC2"/>
        <w:rPr>
          <w:rFonts w:asciiTheme="minorHAnsi" w:eastAsiaTheme="minorEastAsia" w:hAnsiTheme="minorHAnsi" w:cstheme="minorBidi"/>
          <w:sz w:val="22"/>
          <w:szCs w:val="22"/>
          <w:lang w:eastAsia="en-GB"/>
        </w:rPr>
      </w:pPr>
      <w:r w:rsidRPr="004E37D5">
        <w:rPr>
          <w:b/>
          <w:lang w:val="pt-BR"/>
        </w:rPr>
        <w:t>2.3</w:t>
      </w:r>
      <w:r>
        <w:rPr>
          <w:rFonts w:asciiTheme="minorHAnsi" w:eastAsiaTheme="minorEastAsia" w:hAnsiTheme="minorHAnsi" w:cstheme="minorBidi"/>
          <w:sz w:val="22"/>
          <w:szCs w:val="22"/>
          <w:lang w:eastAsia="en-GB"/>
        </w:rPr>
        <w:tab/>
      </w:r>
      <w:r w:rsidRPr="004E37D5">
        <w:rPr>
          <w:b/>
        </w:rPr>
        <w:t>Correction to funcion f_SIP_MessageBodySDP_RX</w:t>
      </w:r>
      <w:r>
        <w:tab/>
      </w:r>
      <w:r>
        <w:fldChar w:fldCharType="begin"/>
      </w:r>
      <w:r>
        <w:instrText xml:space="preserve"> PAGEREF _Toc138247182 \h </w:instrText>
      </w:r>
      <w:r>
        <w:fldChar w:fldCharType="separate"/>
      </w:r>
      <w:r>
        <w:t>5</w:t>
      </w:r>
      <w:r>
        <w:fldChar w:fldCharType="end"/>
      </w:r>
    </w:p>
    <w:p w14:paraId="78F134EF" w14:textId="1393E02B" w:rsidR="00EC7654" w:rsidRDefault="00EC7654">
      <w:pPr>
        <w:pStyle w:val="TOC2"/>
        <w:rPr>
          <w:rFonts w:asciiTheme="minorHAnsi" w:eastAsiaTheme="minorEastAsia" w:hAnsiTheme="minorHAnsi" w:cstheme="minorBidi"/>
          <w:sz w:val="22"/>
          <w:szCs w:val="22"/>
          <w:lang w:eastAsia="en-GB"/>
        </w:rPr>
      </w:pPr>
      <w:r w:rsidRPr="004E37D5">
        <w:rPr>
          <w:b/>
          <w:lang w:val="pt-BR"/>
        </w:rPr>
        <w:t>2.4</w:t>
      </w:r>
      <w:r>
        <w:rPr>
          <w:rFonts w:asciiTheme="minorHAnsi" w:eastAsiaTheme="minorEastAsia" w:hAnsiTheme="minorHAnsi" w:cstheme="minorBidi"/>
          <w:sz w:val="22"/>
          <w:szCs w:val="22"/>
          <w:lang w:eastAsia="en-GB"/>
        </w:rPr>
        <w:tab/>
      </w:r>
      <w:r w:rsidRPr="004E37D5">
        <w:rPr>
          <w:b/>
        </w:rPr>
        <w:t>Correction to funcion f_IMS_ECall_MIME_DecodeAndCheckEmergencyCallData</w:t>
      </w:r>
      <w:r>
        <w:tab/>
      </w:r>
      <w:r>
        <w:fldChar w:fldCharType="begin"/>
      </w:r>
      <w:r>
        <w:instrText xml:space="preserve"> PAGEREF _Toc138247183 \h </w:instrText>
      </w:r>
      <w:r>
        <w:fldChar w:fldCharType="separate"/>
      </w:r>
      <w:r>
        <w:t>5</w:t>
      </w:r>
      <w:r>
        <w:fldChar w:fldCharType="end"/>
      </w:r>
    </w:p>
    <w:p w14:paraId="5888A537" w14:textId="774CF6D2" w:rsidR="00EC7654" w:rsidRDefault="00EC7654">
      <w:pPr>
        <w:pStyle w:val="TOC2"/>
        <w:rPr>
          <w:rFonts w:asciiTheme="minorHAnsi" w:eastAsiaTheme="minorEastAsia" w:hAnsiTheme="minorHAnsi" w:cstheme="minorBidi"/>
          <w:sz w:val="22"/>
          <w:szCs w:val="22"/>
          <w:lang w:eastAsia="en-GB"/>
        </w:rPr>
      </w:pPr>
      <w:r w:rsidRPr="004E37D5">
        <w:rPr>
          <w:b/>
          <w:lang w:val="pt-BR"/>
        </w:rPr>
        <w:t>2.5</w:t>
      </w:r>
      <w:r>
        <w:rPr>
          <w:rFonts w:asciiTheme="minorHAnsi" w:eastAsiaTheme="minorEastAsia" w:hAnsiTheme="minorHAnsi" w:cstheme="minorBidi"/>
          <w:sz w:val="22"/>
          <w:szCs w:val="22"/>
          <w:lang w:eastAsia="en-GB"/>
        </w:rPr>
        <w:tab/>
      </w:r>
      <w:r w:rsidRPr="004E37D5">
        <w:rPr>
          <w:b/>
        </w:rPr>
        <w:t>Correction to funcion f_ECall_CallSetup_Common</w:t>
      </w:r>
      <w:r>
        <w:tab/>
      </w:r>
      <w:r>
        <w:fldChar w:fldCharType="begin"/>
      </w:r>
      <w:r>
        <w:instrText xml:space="preserve"> PAGEREF _Toc138247184 \h </w:instrText>
      </w:r>
      <w:r>
        <w:fldChar w:fldCharType="separate"/>
      </w:r>
      <w:r>
        <w:t>7</w:t>
      </w:r>
      <w:r>
        <w:fldChar w:fldCharType="end"/>
      </w:r>
    </w:p>
    <w:p w14:paraId="0D371A82" w14:textId="52F2DE12" w:rsidR="00EC7654" w:rsidRDefault="00EC7654">
      <w:pPr>
        <w:pStyle w:val="TOC2"/>
        <w:rPr>
          <w:rFonts w:asciiTheme="minorHAnsi" w:eastAsiaTheme="minorEastAsia" w:hAnsiTheme="minorHAnsi" w:cstheme="minorBidi"/>
          <w:sz w:val="22"/>
          <w:szCs w:val="22"/>
          <w:lang w:eastAsia="en-GB"/>
        </w:rPr>
      </w:pPr>
      <w:r w:rsidRPr="004E37D5">
        <w:rPr>
          <w:b/>
          <w:lang w:val="pt-BR"/>
        </w:rPr>
        <w:t>2.6</w:t>
      </w:r>
      <w:r>
        <w:rPr>
          <w:rFonts w:asciiTheme="minorHAnsi" w:eastAsiaTheme="minorEastAsia" w:hAnsiTheme="minorHAnsi" w:cstheme="minorBidi"/>
          <w:sz w:val="22"/>
          <w:szCs w:val="22"/>
          <w:lang w:eastAsia="en-GB"/>
        </w:rPr>
        <w:tab/>
      </w:r>
      <w:r w:rsidRPr="004E37D5">
        <w:rPr>
          <w:b/>
        </w:rPr>
        <w:t>Correction to funcion f_IMS_ECallOverIMS_IMS1</w:t>
      </w:r>
      <w:r>
        <w:tab/>
      </w:r>
      <w:r>
        <w:fldChar w:fldCharType="begin"/>
      </w:r>
      <w:r>
        <w:instrText xml:space="preserve"> PAGEREF _Toc138247185 \h </w:instrText>
      </w:r>
      <w:r>
        <w:fldChar w:fldCharType="separate"/>
      </w:r>
      <w:r>
        <w:t>8</w:t>
      </w:r>
      <w:r>
        <w:fldChar w:fldCharType="end"/>
      </w:r>
    </w:p>
    <w:p w14:paraId="16009371" w14:textId="75A03F07" w:rsidR="00EC7654" w:rsidRDefault="00EC7654">
      <w:pPr>
        <w:pStyle w:val="TOC2"/>
        <w:rPr>
          <w:rFonts w:asciiTheme="minorHAnsi" w:eastAsiaTheme="minorEastAsia" w:hAnsiTheme="minorHAnsi" w:cstheme="minorBidi"/>
          <w:sz w:val="22"/>
          <w:szCs w:val="22"/>
          <w:lang w:eastAsia="en-GB"/>
        </w:rPr>
      </w:pPr>
      <w:r w:rsidRPr="004E37D5">
        <w:rPr>
          <w:b/>
          <w:lang w:val="pt-BR"/>
        </w:rPr>
        <w:t>2.7</w:t>
      </w:r>
      <w:r>
        <w:rPr>
          <w:rFonts w:asciiTheme="minorHAnsi" w:eastAsiaTheme="minorEastAsia" w:hAnsiTheme="minorHAnsi" w:cstheme="minorBidi"/>
          <w:sz w:val="22"/>
          <w:szCs w:val="22"/>
          <w:lang w:eastAsia="en-GB"/>
        </w:rPr>
        <w:tab/>
      </w:r>
      <w:r w:rsidRPr="004E37D5">
        <w:rPr>
          <w:b/>
        </w:rPr>
        <w:t>Correction to funcion f_IMS_ECallOverIMS_IMS2</w:t>
      </w:r>
      <w:r>
        <w:tab/>
      </w:r>
      <w:r>
        <w:fldChar w:fldCharType="begin"/>
      </w:r>
      <w:r>
        <w:instrText xml:space="preserve"> PAGEREF _Toc138247186 \h </w:instrText>
      </w:r>
      <w:r>
        <w:fldChar w:fldCharType="separate"/>
      </w:r>
      <w:r>
        <w:t>8</w:t>
      </w:r>
      <w:r>
        <w:fldChar w:fldCharType="end"/>
      </w:r>
    </w:p>
    <w:p w14:paraId="2F2521F4" w14:textId="0B4D1ACC" w:rsidR="00EC7654" w:rsidRDefault="00EC7654">
      <w:pPr>
        <w:pStyle w:val="TOC1"/>
        <w:rPr>
          <w:rFonts w:asciiTheme="minorHAnsi" w:eastAsiaTheme="minorEastAsia" w:hAnsiTheme="minorHAnsi" w:cstheme="minorBidi"/>
          <w:szCs w:val="22"/>
          <w:lang w:eastAsia="en-GB"/>
        </w:rPr>
      </w:pPr>
      <w:r w:rsidRPr="004E37D5">
        <w:rPr>
          <w:rFonts w:cs="Arial"/>
          <w:b/>
        </w:rPr>
        <w:t>3</w:t>
      </w:r>
      <w:r>
        <w:rPr>
          <w:rFonts w:asciiTheme="minorHAnsi" w:eastAsiaTheme="minorEastAsia" w:hAnsiTheme="minorHAnsi" w:cstheme="minorBidi"/>
          <w:szCs w:val="22"/>
          <w:lang w:eastAsia="en-GB"/>
        </w:rPr>
        <w:tab/>
      </w:r>
      <w:r w:rsidRPr="004E37D5">
        <w:rPr>
          <w:rFonts w:cs="Arial"/>
          <w:b/>
        </w:rPr>
        <w:t>Branches executed</w:t>
      </w:r>
      <w:r>
        <w:tab/>
      </w:r>
      <w:r>
        <w:fldChar w:fldCharType="begin"/>
      </w:r>
      <w:r>
        <w:instrText xml:space="preserve"> PAGEREF _Toc138247187 \h </w:instrText>
      </w:r>
      <w:r>
        <w:fldChar w:fldCharType="separate"/>
      </w:r>
      <w:r>
        <w:t>10</w:t>
      </w:r>
      <w:r>
        <w:fldChar w:fldCharType="end"/>
      </w:r>
    </w:p>
    <w:p w14:paraId="3E94678E" w14:textId="4529D85E" w:rsidR="00EC7654" w:rsidRDefault="00EC7654">
      <w:pPr>
        <w:pStyle w:val="TOC1"/>
        <w:rPr>
          <w:rFonts w:asciiTheme="minorHAnsi" w:eastAsiaTheme="minorEastAsia" w:hAnsiTheme="minorHAnsi" w:cstheme="minorBidi"/>
          <w:szCs w:val="22"/>
          <w:lang w:eastAsia="en-GB"/>
        </w:rPr>
      </w:pPr>
      <w:r w:rsidRPr="004E37D5">
        <w:rPr>
          <w:rFonts w:cs="Arial"/>
          <w:b/>
        </w:rPr>
        <w:t>4</w:t>
      </w:r>
      <w:r>
        <w:rPr>
          <w:rFonts w:asciiTheme="minorHAnsi" w:eastAsiaTheme="minorEastAsia" w:hAnsiTheme="minorHAnsi" w:cstheme="minorBidi"/>
          <w:szCs w:val="22"/>
          <w:lang w:eastAsia="en-GB"/>
        </w:rPr>
        <w:tab/>
      </w:r>
      <w:r w:rsidRPr="004E37D5">
        <w:rPr>
          <w:rFonts w:cs="Arial"/>
          <w:b/>
        </w:rPr>
        <w:t>Execution Log Files</w:t>
      </w:r>
      <w:r>
        <w:tab/>
      </w:r>
      <w:r>
        <w:fldChar w:fldCharType="begin"/>
      </w:r>
      <w:r>
        <w:instrText xml:space="preserve"> PAGEREF _Toc138247188 \h </w:instrText>
      </w:r>
      <w:r>
        <w:fldChar w:fldCharType="separate"/>
      </w:r>
      <w:r>
        <w:t>10</w:t>
      </w:r>
      <w:r>
        <w:fldChar w:fldCharType="end"/>
      </w:r>
    </w:p>
    <w:p w14:paraId="5E558B39" w14:textId="6B1CEA23" w:rsidR="00EC7654" w:rsidRDefault="00EC7654">
      <w:pPr>
        <w:pStyle w:val="TOC2"/>
        <w:rPr>
          <w:rFonts w:asciiTheme="minorHAnsi" w:eastAsiaTheme="minorEastAsia" w:hAnsiTheme="minorHAnsi" w:cstheme="minorBidi"/>
          <w:sz w:val="22"/>
          <w:szCs w:val="22"/>
          <w:lang w:eastAsia="en-GB"/>
        </w:rPr>
      </w:pPr>
      <w:r w:rsidRPr="004E37D5">
        <w:rPr>
          <w:rFonts w:cs="Arial"/>
          <w:b/>
        </w:rPr>
        <w:t>4.1</w:t>
      </w:r>
      <w:r>
        <w:rPr>
          <w:rFonts w:asciiTheme="minorHAnsi" w:eastAsiaTheme="minorEastAsia" w:hAnsiTheme="minorHAnsi" w:cstheme="minorBidi"/>
          <w:sz w:val="22"/>
          <w:szCs w:val="22"/>
          <w:lang w:eastAsia="en-GB"/>
        </w:rPr>
        <w:tab/>
      </w:r>
      <w:r w:rsidRPr="004E37D5">
        <w:rPr>
          <w:rFonts w:cs="Arial"/>
        </w:rPr>
        <w:t>HiSilicon Balong 5000</w:t>
      </w:r>
      <w:r>
        <w:tab/>
      </w:r>
      <w:r>
        <w:fldChar w:fldCharType="begin"/>
      </w:r>
      <w:r>
        <w:instrText xml:space="preserve"> PAGEREF _Toc138247189 \h </w:instrText>
      </w:r>
      <w:r>
        <w:fldChar w:fldCharType="separate"/>
      </w:r>
      <w:r>
        <w:t>10</w:t>
      </w:r>
      <w:r>
        <w:fldChar w:fldCharType="end"/>
      </w:r>
    </w:p>
    <w:p w14:paraId="12CB0557" w14:textId="2A6307E6" w:rsidR="00EC7654" w:rsidRDefault="00EC7654">
      <w:pPr>
        <w:pStyle w:val="TOC1"/>
        <w:rPr>
          <w:rFonts w:asciiTheme="minorHAnsi" w:eastAsiaTheme="minorEastAsia" w:hAnsiTheme="minorHAnsi" w:cstheme="minorBidi"/>
          <w:szCs w:val="22"/>
          <w:lang w:eastAsia="en-GB"/>
        </w:rPr>
      </w:pPr>
      <w:r w:rsidRPr="004E37D5">
        <w:rPr>
          <w:rFonts w:cs="Arial"/>
          <w:b/>
        </w:rPr>
        <w:t>5</w:t>
      </w:r>
      <w:r>
        <w:rPr>
          <w:rFonts w:asciiTheme="minorHAnsi" w:eastAsiaTheme="minorEastAsia" w:hAnsiTheme="minorHAnsi" w:cstheme="minorBidi"/>
          <w:szCs w:val="22"/>
          <w:lang w:eastAsia="en-GB"/>
        </w:rPr>
        <w:tab/>
      </w:r>
      <w:r w:rsidRPr="004E37D5">
        <w:rPr>
          <w:rFonts w:cs="Arial"/>
          <w:b/>
        </w:rPr>
        <w:t>References</w:t>
      </w:r>
      <w:r>
        <w:tab/>
      </w:r>
      <w:r>
        <w:fldChar w:fldCharType="begin"/>
      </w:r>
      <w:r>
        <w:instrText xml:space="preserve"> PAGEREF _Toc138247190 \h </w:instrText>
      </w:r>
      <w:r>
        <w:fldChar w:fldCharType="separate"/>
      </w:r>
      <w:r>
        <w:t>10</w:t>
      </w:r>
      <w:r>
        <w:fldChar w:fldCharType="end"/>
      </w:r>
    </w:p>
    <w:p w14:paraId="3A8BFA65" w14:textId="0823F854"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38247177"/>
      <w:r>
        <w:rPr>
          <w:b/>
          <w:lang w:eastAsia="ja-JP"/>
        </w:rPr>
        <w:lastRenderedPageBreak/>
        <w:t>Overview</w:t>
      </w:r>
      <w:bookmarkEnd w:id="2"/>
      <w:bookmarkEnd w:id="3"/>
    </w:p>
    <w:p w14:paraId="3A994912" w14:textId="52E34F2B"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IMS test case </w:t>
      </w:r>
      <w:r w:rsidR="00CD795E">
        <w:rPr>
          <w:rFonts w:cs="Arial"/>
        </w:rPr>
        <w:t>1</w:t>
      </w:r>
      <w:r w:rsidR="00C36498">
        <w:rPr>
          <w:rFonts w:cs="Arial"/>
        </w:rPr>
        <w:t>1</w:t>
      </w:r>
      <w:r w:rsidR="00CD795E">
        <w:rPr>
          <w:rFonts w:cs="Arial"/>
        </w:rPr>
        <w:t>.</w:t>
      </w:r>
      <w:r w:rsidR="00C36498">
        <w:rPr>
          <w:rFonts w:cs="Arial"/>
        </w:rPr>
        <w:t>1</w:t>
      </w:r>
      <w:r>
        <w:rPr>
          <w:rFonts w:cs="Arial"/>
        </w:rPr>
        <w:t xml:space="preserve"> which is part of the </w:t>
      </w:r>
      <w:r w:rsidR="002E064A" w:rsidRPr="00945C59">
        <w:t>iwd-TTCN3-B2022-09_D23wk</w:t>
      </w:r>
      <w:r w:rsidR="00C53BCA">
        <w:t>24</w:t>
      </w:r>
      <w:r w:rsidR="002E064A" w:rsidRPr="00945C59">
        <w:t>.zip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00E6D5E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773732">
        <w:rPr>
          <w:rFonts w:cs="Arial"/>
          <w:b/>
          <w:sz w:val="24"/>
          <w:lang w:eastAsia="ja-JP"/>
        </w:rPr>
        <w:t>Parikshit Bhise</w:t>
      </w:r>
    </w:p>
    <w:p w14:paraId="61B83320" w14:textId="64FC15EE"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773732">
        <w:rPr>
          <w:rStyle w:val="Hyperlink"/>
          <w:rFonts w:cs="Arial"/>
          <w:b/>
          <w:sz w:val="24"/>
          <w:lang w:eastAsia="ja-JP"/>
        </w:rPr>
        <w:t>Parikshit.Bhise</w:t>
      </w:r>
      <w:r w:rsidR="00E3233B" w:rsidRPr="00E3233B">
        <w:rPr>
          <w:rStyle w:val="Hyperlink"/>
          <w:rFonts w:cs="Arial"/>
          <w:b/>
          <w:sz w:val="24"/>
          <w:lang w:eastAsia="ja-JP"/>
        </w:rPr>
        <w:t>@rohde-schwarz.com</w:t>
      </w:r>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138247178"/>
      <w:r w:rsidRPr="007036CE">
        <w:rPr>
          <w:b/>
        </w:rPr>
        <w:t>Verification Test Summary</w:t>
      </w:r>
      <w:bookmarkEnd w:id="4"/>
      <w:bookmarkEnd w:id="5"/>
      <w:bookmarkEnd w:id="6"/>
      <w:bookmarkEnd w:id="7"/>
      <w:bookmarkEnd w:id="8"/>
    </w:p>
    <w:p w14:paraId="53274495" w14:textId="7AEC0E8C"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w:t>
      </w:r>
      <w:r w:rsidR="00C36498">
        <w:rPr>
          <w:rFonts w:cs="Arial"/>
          <w:lang w:eastAsia="ja-JP"/>
        </w:rPr>
        <w:t>1</w:t>
      </w:r>
      <w:r w:rsidR="00CD795E">
        <w:rPr>
          <w:rFonts w:cs="Arial"/>
          <w:lang w:eastAsia="ja-JP"/>
        </w:rPr>
        <w:t>.</w:t>
      </w:r>
      <w:r w:rsidR="00C36498">
        <w:rPr>
          <w:rFonts w:cs="Arial"/>
          <w:lang w:eastAsia="ja-JP"/>
        </w:rPr>
        <w:t>1</w:t>
      </w:r>
      <w:r w:rsidRPr="000C23DC">
        <w:rPr>
          <w:rFonts w:cs="Arial"/>
        </w:rPr>
        <w:t>.NR5GC</w:t>
      </w:r>
    </w:p>
    <w:p w14:paraId="247EF0CE" w14:textId="0F270125"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w:t>
      </w:r>
      <w:r w:rsidR="00C53BCA">
        <w:rPr>
          <w:lang w:val="de-DE"/>
        </w:rPr>
        <w:t>24</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06DDBDD"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C53BCA" w:rsidRPr="00124665">
        <w:t>HiSilicon Balong 5000</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18A33C9D"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138247179"/>
      <w:r w:rsidRPr="00854C55">
        <w:rPr>
          <w:b/>
        </w:rPr>
        <w:t>Corrections require</w:t>
      </w:r>
      <w:bookmarkEnd w:id="9"/>
      <w:bookmarkEnd w:id="10"/>
      <w:r w:rsidR="00932AD5">
        <w:rPr>
          <w:b/>
        </w:rPr>
        <w:t>d</w:t>
      </w:r>
      <w:bookmarkEnd w:id="11"/>
    </w:p>
    <w:p w14:paraId="77E87AEC" w14:textId="64DB47A8" w:rsidR="00C36498" w:rsidRDefault="00C36498" w:rsidP="00C36498">
      <w:pPr>
        <w:pStyle w:val="Heading2"/>
        <w:numPr>
          <w:ilvl w:val="1"/>
          <w:numId w:val="1"/>
        </w:numPr>
        <w:overflowPunct w:val="0"/>
        <w:autoSpaceDE w:val="0"/>
        <w:autoSpaceDN w:val="0"/>
        <w:adjustRightInd w:val="0"/>
        <w:spacing w:before="480"/>
        <w:rPr>
          <w:b/>
          <w:lang w:val="pt-BR"/>
        </w:rPr>
      </w:pPr>
      <w:bookmarkStart w:id="12" w:name="_Toc138247180"/>
      <w:r>
        <w:rPr>
          <w:b/>
        </w:rPr>
        <w:t xml:space="preserve">New template </w:t>
      </w:r>
      <w:r w:rsidRPr="00C36498">
        <w:rPr>
          <w:b/>
        </w:rPr>
        <w:t>cr_MIME_Part_CommonBinary</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36498" w:rsidRPr="00647F8D" w14:paraId="72504D77"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2CC0A560" w14:textId="49A37427" w:rsidR="00C36498" w:rsidRDefault="00C36498" w:rsidP="00C05E5E">
            <w:pPr>
              <w:spacing w:before="40" w:after="40"/>
              <w:rPr>
                <w:rFonts w:ascii="Arial" w:hAnsi="Arial" w:cs="Arial"/>
                <w:b/>
              </w:rPr>
            </w:pPr>
            <w:r>
              <w:rPr>
                <w:rFonts w:ascii="Arial" w:hAnsi="Arial" w:cs="Arial"/>
                <w:b/>
              </w:rPr>
              <w:t>Template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75950E3E" w14:textId="2C64F56C" w:rsidR="00C36498" w:rsidRPr="000061CC" w:rsidRDefault="00C36498" w:rsidP="00C05E5E">
            <w:pPr>
              <w:pStyle w:val="CRCoverPage"/>
              <w:spacing w:after="0"/>
              <w:ind w:left="100"/>
              <w:rPr>
                <w:noProof/>
              </w:rPr>
            </w:pPr>
            <w:r w:rsidRPr="00C36498">
              <w:rPr>
                <w:lang w:eastAsia="en-GB"/>
              </w:rPr>
              <w:t>cr_MIME_Part_CommonBinary</w:t>
            </w:r>
          </w:p>
        </w:tc>
      </w:tr>
      <w:tr w:rsidR="00C36498" w:rsidRPr="00647F8D" w14:paraId="5B919EC6"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0DB8D2A2" w14:textId="77777777" w:rsidR="00C36498" w:rsidRDefault="00C36498"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67542D5" w14:textId="6776BA5A" w:rsidR="00C36498" w:rsidRPr="00A73702" w:rsidRDefault="00C36498" w:rsidP="00C05E5E">
            <w:pPr>
              <w:pStyle w:val="CRCoverPage"/>
              <w:spacing w:after="0"/>
              <w:rPr>
                <w:bCs/>
                <w:lang w:val="en-US"/>
              </w:rPr>
            </w:pPr>
            <w:r>
              <w:rPr>
                <w:bCs/>
                <w:lang w:val="en-US"/>
              </w:rPr>
              <w:t xml:space="preserve">The MSD included in </w:t>
            </w:r>
            <w:r w:rsidR="00E0491A">
              <w:rPr>
                <w:bCs/>
                <w:lang w:val="en-US"/>
              </w:rPr>
              <w:t xml:space="preserve">INVITE </w:t>
            </w:r>
            <w:r>
              <w:rPr>
                <w:bCs/>
                <w:lang w:val="en-US"/>
              </w:rPr>
              <w:t xml:space="preserve">SIP message for eCall test cases should be </w:t>
            </w:r>
            <w:r w:rsidR="00D74324">
              <w:rPr>
                <w:bCs/>
                <w:lang w:val="en-US"/>
              </w:rPr>
              <w:t>encoded as specifie</w:t>
            </w:r>
            <w:r w:rsidR="00E0491A">
              <w:rPr>
                <w:bCs/>
                <w:lang w:val="en-US"/>
              </w:rPr>
              <w:t>d</w:t>
            </w:r>
            <w:r w:rsidR="00D74324">
              <w:rPr>
                <w:bCs/>
                <w:lang w:val="en-US"/>
              </w:rPr>
              <w:t xml:space="preserve"> in TS 34.229-</w:t>
            </w:r>
            <w:r w:rsidR="00E0491A">
              <w:rPr>
                <w:bCs/>
                <w:lang w:val="en-US"/>
              </w:rPr>
              <w:t>1</w:t>
            </w:r>
            <w:r w:rsidR="00D74324">
              <w:rPr>
                <w:bCs/>
                <w:lang w:val="en-US"/>
              </w:rPr>
              <w:t xml:space="preserve"> Annex A.2.1 in </w:t>
            </w:r>
            <w:r w:rsidR="00D74324">
              <w:t>ASN.1 PER. That will require a CommonBinary body when current implementation uses a Xml body.</w:t>
            </w:r>
          </w:p>
        </w:tc>
      </w:tr>
      <w:tr w:rsidR="00C36498" w:rsidRPr="00647F8D" w14:paraId="247E0FE6"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C84F103" w14:textId="77777777" w:rsidR="00C36498" w:rsidRDefault="00C36498"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131EED30" w14:textId="4F1F2742" w:rsidR="00C36498" w:rsidRPr="000061CC" w:rsidRDefault="00C36498" w:rsidP="00C05E5E">
            <w:pPr>
              <w:pStyle w:val="CRCoverPage"/>
              <w:spacing w:after="0"/>
              <w:rPr>
                <w:noProof/>
              </w:rPr>
            </w:pPr>
            <w:r>
              <w:rPr>
                <w:noProof/>
              </w:rPr>
              <w:t xml:space="preserve">Created new template for required </w:t>
            </w:r>
            <w:r w:rsidR="00D74324">
              <w:rPr>
                <w:noProof/>
              </w:rPr>
              <w:t>c</w:t>
            </w:r>
            <w:r>
              <w:rPr>
                <w:noProof/>
              </w:rPr>
              <w:t>ommonBinary</w:t>
            </w:r>
            <w:r w:rsidR="00D74324">
              <w:rPr>
                <w:noProof/>
              </w:rPr>
              <w:t xml:space="preserve"> body.</w:t>
            </w:r>
          </w:p>
        </w:tc>
      </w:tr>
      <w:tr w:rsidR="00C36498" w:rsidRPr="00647F8D" w14:paraId="526B31D5"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1334ACA5" w14:textId="77777777" w:rsidR="00C36498" w:rsidRDefault="00C36498"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6CFF15C" w14:textId="2DCCCF2F" w:rsidR="00C36498" w:rsidRDefault="001A606D" w:rsidP="00C05E5E">
            <w:pPr>
              <w:spacing w:after="0"/>
              <w:rPr>
                <w:rFonts w:ascii="Arial" w:hAnsi="Arial" w:cs="Arial"/>
                <w:noProof/>
                <w:lang w:val="en-US"/>
              </w:rPr>
            </w:pPr>
            <w:r>
              <w:rPr>
                <w:rFonts w:ascii="Arial" w:hAnsi="Arial" w:cs="Arial"/>
                <w:noProof/>
                <w:lang w:val="en-US"/>
              </w:rPr>
              <w:t>Common\</w:t>
            </w:r>
            <w:r w:rsidR="00C36498">
              <w:rPr>
                <w:rFonts w:ascii="Arial" w:hAnsi="Arial" w:cs="Arial"/>
                <w:noProof/>
                <w:lang w:val="en-US"/>
              </w:rPr>
              <w:t>IMS\</w:t>
            </w:r>
            <w:r w:rsidRPr="001A606D">
              <w:rPr>
                <w:rFonts w:ascii="Arial" w:hAnsi="Arial" w:cs="Arial"/>
                <w:noProof/>
              </w:rPr>
              <w:t>IMS_MessageBody_Templates</w:t>
            </w:r>
            <w:r w:rsidR="00C36498">
              <w:rPr>
                <w:rFonts w:ascii="Arial" w:hAnsi="Arial" w:cs="Arial"/>
                <w:noProof/>
                <w:lang w:val="en-US"/>
              </w:rPr>
              <w:t>.ttcn</w:t>
            </w:r>
          </w:p>
        </w:tc>
      </w:tr>
      <w:tr w:rsidR="00C36498" w14:paraId="60751951"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563A94B" w14:textId="77777777" w:rsidR="00C36498" w:rsidRDefault="00C36498"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B629830" w14:textId="77777777" w:rsidR="00C36498" w:rsidRDefault="00C36498" w:rsidP="00C05E5E">
            <w:pPr>
              <w:rPr>
                <w:rFonts w:ascii="Arial" w:hAnsi="Arial"/>
                <w:highlight w:val="cyan"/>
              </w:rPr>
            </w:pPr>
          </w:p>
        </w:tc>
      </w:tr>
    </w:tbl>
    <w:p w14:paraId="075914E4" w14:textId="77777777" w:rsidR="00C36498" w:rsidRDefault="00C36498" w:rsidP="00C36498">
      <w:pPr>
        <w:rPr>
          <w:noProof/>
        </w:rPr>
      </w:pPr>
    </w:p>
    <w:p w14:paraId="7F8327D8" w14:textId="355FF46C" w:rsidR="00C36498" w:rsidRDefault="00C36498" w:rsidP="00C36498">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36498" w14:paraId="28E30621" w14:textId="77777777" w:rsidTr="00C36498">
        <w:trPr>
          <w:trHeight w:val="3165"/>
        </w:trPr>
        <w:tc>
          <w:tcPr>
            <w:tcW w:w="9855" w:type="dxa"/>
            <w:tcBorders>
              <w:top w:val="single" w:sz="4" w:space="0" w:color="auto"/>
              <w:left w:val="single" w:sz="4" w:space="0" w:color="auto"/>
              <w:bottom w:val="nil"/>
              <w:right w:val="single" w:sz="4" w:space="0" w:color="auto"/>
            </w:tcBorders>
          </w:tcPr>
          <w:p w14:paraId="104E34B4" w14:textId="77777777" w:rsidR="00C36498" w:rsidRDefault="00C36498" w:rsidP="00C36498">
            <w:pPr>
              <w:spacing w:after="0"/>
              <w:rPr>
                <w:rFonts w:ascii="Arial" w:hAnsi="Arial"/>
                <w:b/>
                <w:lang w:eastAsia="en-GB"/>
              </w:rPr>
            </w:pPr>
          </w:p>
          <w:p w14:paraId="34EFA388" w14:textId="77777777" w:rsidR="00C36498" w:rsidRDefault="00C36498" w:rsidP="00C36498">
            <w:pPr>
              <w:spacing w:after="0"/>
              <w:rPr>
                <w:rFonts w:ascii="Arial" w:hAnsi="Arial"/>
                <w:b/>
                <w:lang w:eastAsia="en-GB"/>
              </w:rPr>
            </w:pPr>
          </w:p>
          <w:p w14:paraId="424F7BE0" w14:textId="2348A506" w:rsidR="00C36498" w:rsidRPr="00C36498" w:rsidRDefault="00C36498" w:rsidP="00C36498">
            <w:pPr>
              <w:spacing w:after="0"/>
              <w:rPr>
                <w:rFonts w:ascii="Arial" w:hAnsi="Arial"/>
                <w:lang w:eastAsia="en-GB"/>
              </w:rPr>
            </w:pPr>
            <w:r w:rsidRPr="00C36498">
              <w:rPr>
                <w:rFonts w:ascii="Arial" w:hAnsi="Arial"/>
                <w:lang w:eastAsia="en-GB"/>
              </w:rPr>
              <w:t xml:space="preserve">  template (present) MIME_Part cr_MIME_Part_CommonBinary(template (present) MIME_ContentType p_ContentType := ?,</w:t>
            </w:r>
          </w:p>
          <w:p w14:paraId="7E500754" w14:textId="77777777" w:rsidR="00C36498" w:rsidRPr="00C36498" w:rsidRDefault="00C36498" w:rsidP="00C36498">
            <w:pPr>
              <w:spacing w:after="0"/>
              <w:rPr>
                <w:rFonts w:ascii="Arial" w:hAnsi="Arial"/>
                <w:lang w:eastAsia="en-GB"/>
              </w:rPr>
            </w:pPr>
            <w:r w:rsidRPr="00C36498">
              <w:rPr>
                <w:rFonts w:ascii="Arial" w:hAnsi="Arial"/>
                <w:lang w:eastAsia="en-GB"/>
              </w:rPr>
              <w:t xml:space="preserve">                                                template MIME_ContentDisposition p_ContentDisposition := *,</w:t>
            </w:r>
          </w:p>
          <w:p w14:paraId="5F36223E" w14:textId="77777777" w:rsidR="00C36498" w:rsidRPr="00C36498" w:rsidRDefault="00C36498" w:rsidP="00C36498">
            <w:pPr>
              <w:spacing w:after="0"/>
              <w:rPr>
                <w:rFonts w:ascii="Arial" w:hAnsi="Arial"/>
                <w:lang w:eastAsia="en-GB"/>
              </w:rPr>
            </w:pPr>
            <w:r w:rsidRPr="00C36498">
              <w:rPr>
                <w:rFonts w:ascii="Arial" w:hAnsi="Arial"/>
                <w:lang w:eastAsia="en-GB"/>
              </w:rPr>
              <w:t xml:space="preserve">                                                template MIME_ContentId p_ContentId := *) :=</w:t>
            </w:r>
          </w:p>
          <w:p w14:paraId="3ACC80C3" w14:textId="3A45685C" w:rsidR="00C36498" w:rsidRPr="00C36498" w:rsidRDefault="00C36498" w:rsidP="00C36498">
            <w:pPr>
              <w:spacing w:after="0"/>
              <w:rPr>
                <w:rFonts w:ascii="Arial" w:hAnsi="Arial"/>
                <w:lang w:eastAsia="en-GB"/>
              </w:rPr>
            </w:pPr>
            <w:r w:rsidRPr="00C36498">
              <w:rPr>
                <w:rFonts w:ascii="Arial" w:hAnsi="Arial"/>
                <w:lang w:eastAsia="en-GB"/>
              </w:rPr>
              <w:t xml:space="preserve">  { </w:t>
            </w:r>
          </w:p>
          <w:p w14:paraId="52748351" w14:textId="77777777" w:rsidR="00C36498" w:rsidRPr="00C36498" w:rsidRDefault="00C36498" w:rsidP="00C36498">
            <w:pPr>
              <w:spacing w:after="0"/>
              <w:rPr>
                <w:rFonts w:ascii="Arial" w:hAnsi="Arial"/>
                <w:lang w:eastAsia="en-GB"/>
              </w:rPr>
            </w:pPr>
            <w:r w:rsidRPr="00C36498">
              <w:rPr>
                <w:rFonts w:ascii="Arial" w:hAnsi="Arial"/>
                <w:lang w:eastAsia="en-GB"/>
              </w:rPr>
              <w:t xml:space="preserve">    header := cr_MIME_Part_Header(p_ContentType, p_ContentDisposition, p_ContentId),</w:t>
            </w:r>
          </w:p>
          <w:p w14:paraId="5ADEA965" w14:textId="77777777" w:rsidR="00C36498" w:rsidRPr="00C36498" w:rsidRDefault="00C36498" w:rsidP="00C36498">
            <w:pPr>
              <w:spacing w:after="0"/>
              <w:rPr>
                <w:rFonts w:ascii="Arial" w:hAnsi="Arial"/>
                <w:lang w:eastAsia="en-GB"/>
              </w:rPr>
            </w:pPr>
            <w:r w:rsidRPr="00C36498">
              <w:rPr>
                <w:rFonts w:ascii="Arial" w:hAnsi="Arial"/>
                <w:lang w:eastAsia="en-GB"/>
              </w:rPr>
              <w:t xml:space="preserve">    body := {</w:t>
            </w:r>
          </w:p>
          <w:p w14:paraId="2B1561E8" w14:textId="77777777" w:rsidR="00C36498" w:rsidRPr="00C36498" w:rsidRDefault="00C36498" w:rsidP="00C36498">
            <w:pPr>
              <w:spacing w:after="0"/>
              <w:rPr>
                <w:rFonts w:ascii="Arial" w:hAnsi="Arial"/>
                <w:lang w:eastAsia="en-GB"/>
              </w:rPr>
            </w:pPr>
            <w:r w:rsidRPr="00C36498">
              <w:rPr>
                <w:rFonts w:ascii="Arial" w:hAnsi="Arial"/>
                <w:lang w:eastAsia="en-GB"/>
              </w:rPr>
              <w:t xml:space="preserve">      commonBinary := ?</w:t>
            </w:r>
          </w:p>
          <w:p w14:paraId="6E59CF6E" w14:textId="77777777" w:rsidR="00C36498" w:rsidRPr="00C36498" w:rsidRDefault="00C36498" w:rsidP="00C36498">
            <w:pPr>
              <w:spacing w:after="0"/>
              <w:rPr>
                <w:rFonts w:ascii="Arial" w:hAnsi="Arial"/>
                <w:lang w:eastAsia="en-GB"/>
              </w:rPr>
            </w:pPr>
            <w:r w:rsidRPr="00C36498">
              <w:rPr>
                <w:rFonts w:ascii="Arial" w:hAnsi="Arial"/>
                <w:lang w:eastAsia="en-GB"/>
              </w:rPr>
              <w:t xml:space="preserve">    }</w:t>
            </w:r>
          </w:p>
          <w:p w14:paraId="42AAAE06" w14:textId="3F87228F" w:rsidR="00C36498" w:rsidRDefault="00C36498" w:rsidP="00C36498">
            <w:pPr>
              <w:spacing w:after="0"/>
              <w:rPr>
                <w:rFonts w:ascii="Arial" w:hAnsi="Arial"/>
                <w:b/>
                <w:lang w:eastAsia="en-GB"/>
              </w:rPr>
            </w:pPr>
            <w:r w:rsidRPr="00C36498">
              <w:rPr>
                <w:rFonts w:ascii="Arial" w:hAnsi="Arial"/>
                <w:lang w:eastAsia="en-GB"/>
              </w:rPr>
              <w:t xml:space="preserve">  };</w:t>
            </w:r>
            <w:r w:rsidRPr="00C36498">
              <w:rPr>
                <w:rFonts w:ascii="Arial" w:hAnsi="Arial"/>
                <w:b/>
                <w:lang w:eastAsia="en-GB"/>
              </w:rPr>
              <w:t xml:space="preserve">  </w:t>
            </w:r>
          </w:p>
        </w:tc>
      </w:tr>
      <w:tr w:rsidR="00C36498" w14:paraId="4387564B" w14:textId="77777777" w:rsidTr="00C05E5E">
        <w:tc>
          <w:tcPr>
            <w:tcW w:w="9855" w:type="dxa"/>
            <w:tcBorders>
              <w:top w:val="nil"/>
              <w:left w:val="single" w:sz="4" w:space="0" w:color="auto"/>
              <w:bottom w:val="single" w:sz="4" w:space="0" w:color="auto"/>
              <w:right w:val="single" w:sz="4" w:space="0" w:color="auto"/>
            </w:tcBorders>
          </w:tcPr>
          <w:p w14:paraId="286EF3AF" w14:textId="77777777" w:rsidR="00C36498" w:rsidRDefault="00C36498" w:rsidP="00C05E5E">
            <w:pPr>
              <w:spacing w:after="0"/>
              <w:rPr>
                <w:rFonts w:ascii="Arial" w:hAnsi="Arial"/>
                <w:b/>
                <w:lang w:eastAsia="en-GB"/>
              </w:rPr>
            </w:pPr>
          </w:p>
        </w:tc>
      </w:tr>
    </w:tbl>
    <w:p w14:paraId="3A064D4B" w14:textId="77777777" w:rsidR="00C36498" w:rsidRDefault="00C36498" w:rsidP="00C36498">
      <w:pPr>
        <w:spacing w:after="0"/>
        <w:rPr>
          <w:rFonts w:ascii="Arial" w:hAnsi="Arial"/>
          <w:b/>
          <w:lang w:eastAsia="en-GB"/>
        </w:rPr>
      </w:pPr>
    </w:p>
    <w:p w14:paraId="1ED00C1E" w14:textId="77777777" w:rsidR="00C36498" w:rsidRDefault="00C36498" w:rsidP="00C36498">
      <w:pPr>
        <w:spacing w:after="0"/>
        <w:rPr>
          <w:rFonts w:ascii="Arial" w:hAnsi="Arial"/>
          <w:b/>
          <w:lang w:eastAsia="en-GB"/>
        </w:rPr>
      </w:pPr>
    </w:p>
    <w:p w14:paraId="0E3EE0B0" w14:textId="77777777" w:rsidR="001A606D" w:rsidRDefault="001A606D" w:rsidP="001A606D">
      <w:pPr>
        <w:pStyle w:val="Heading2"/>
        <w:numPr>
          <w:ilvl w:val="1"/>
          <w:numId w:val="1"/>
        </w:numPr>
        <w:overflowPunct w:val="0"/>
        <w:autoSpaceDE w:val="0"/>
        <w:autoSpaceDN w:val="0"/>
        <w:adjustRightInd w:val="0"/>
        <w:spacing w:before="480"/>
        <w:rPr>
          <w:b/>
          <w:lang w:val="pt-BR"/>
        </w:rPr>
      </w:pPr>
      <w:bookmarkStart w:id="13" w:name="_Toc138247181"/>
      <w:r>
        <w:rPr>
          <w:b/>
        </w:rPr>
        <w:t xml:space="preserve">Correction to </w:t>
      </w:r>
      <w:r w:rsidRPr="00D74324">
        <w:rPr>
          <w:b/>
        </w:rPr>
        <w:t xml:space="preserve">template </w:t>
      </w:r>
      <w:r w:rsidRPr="00155C09">
        <w:rPr>
          <w:b/>
        </w:rPr>
        <w:t>cr_MIME_Message_SDP_XML</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A606D" w:rsidRPr="00647F8D" w14:paraId="67781DEB"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1D3E834D" w14:textId="77777777" w:rsidR="001A606D" w:rsidRDefault="001A606D" w:rsidP="00C05E5E">
            <w:pPr>
              <w:spacing w:before="40" w:after="40"/>
              <w:rPr>
                <w:rFonts w:ascii="Arial" w:hAnsi="Arial" w:cs="Arial"/>
                <w:b/>
              </w:rPr>
            </w:pPr>
            <w:r>
              <w:rPr>
                <w:rFonts w:ascii="Arial" w:hAnsi="Arial" w:cs="Arial"/>
                <w:b/>
              </w:rPr>
              <w:t>Template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23FDFC4" w14:textId="77777777" w:rsidR="001A606D" w:rsidRPr="00D74324" w:rsidRDefault="001A606D" w:rsidP="00C05E5E">
            <w:pPr>
              <w:pStyle w:val="CRCoverPage"/>
              <w:spacing w:after="0"/>
              <w:ind w:left="100"/>
              <w:rPr>
                <w:noProof/>
              </w:rPr>
            </w:pPr>
            <w:r w:rsidRPr="00155C09">
              <w:rPr>
                <w:noProof/>
              </w:rPr>
              <w:t>cr_MIME_Message_SDP_XML</w:t>
            </w:r>
          </w:p>
        </w:tc>
      </w:tr>
      <w:tr w:rsidR="001A606D" w:rsidRPr="00647F8D" w14:paraId="211C869A"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0620B7AA" w14:textId="77777777" w:rsidR="001A606D" w:rsidRDefault="001A606D"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0329F78" w14:textId="53527775" w:rsidR="001A606D" w:rsidRPr="00A73702" w:rsidRDefault="001A606D" w:rsidP="00C05E5E">
            <w:pPr>
              <w:pStyle w:val="CRCoverPage"/>
              <w:spacing w:after="0"/>
              <w:rPr>
                <w:bCs/>
                <w:lang w:val="en-US"/>
              </w:rPr>
            </w:pPr>
            <w:r>
              <w:rPr>
                <w:bCs/>
                <w:lang w:val="en-US"/>
              </w:rPr>
              <w:t xml:space="preserve">Currently while checking the validity of a MIME message, will only </w:t>
            </w:r>
            <w:r w:rsidR="00E0491A">
              <w:rPr>
                <w:bCs/>
                <w:lang w:val="en-US"/>
              </w:rPr>
              <w:t>consider</w:t>
            </w:r>
            <w:r>
              <w:rPr>
                <w:bCs/>
                <w:lang w:val="en-US"/>
              </w:rPr>
              <w:t xml:space="preserve"> that MIME will be composed with a</w:t>
            </w:r>
            <w:r w:rsidR="00E0491A">
              <w:rPr>
                <w:bCs/>
                <w:lang w:val="en-US"/>
              </w:rPr>
              <w:t>n</w:t>
            </w:r>
            <w:r>
              <w:rPr>
                <w:bCs/>
                <w:lang w:val="en-US"/>
              </w:rPr>
              <w:t xml:space="preserve"> SDP and a xml part due to support of geolocation services. As specified at TS 34.229-1 Anne</w:t>
            </w:r>
            <w:r w:rsidR="00A43841">
              <w:rPr>
                <w:bCs/>
                <w:lang w:val="en-US"/>
              </w:rPr>
              <w:t>x</w:t>
            </w:r>
            <w:r>
              <w:rPr>
                <w:bCs/>
                <w:lang w:val="en-US"/>
              </w:rPr>
              <w:t xml:space="preserve"> A.2.1 message body</w:t>
            </w:r>
            <w:r w:rsidR="00A43841">
              <w:rPr>
                <w:bCs/>
                <w:lang w:val="en-US"/>
              </w:rPr>
              <w:t>.</w:t>
            </w:r>
            <w:r>
              <w:rPr>
                <w:bCs/>
                <w:lang w:val="en-US"/>
              </w:rPr>
              <w:t xml:space="preserve"> </w:t>
            </w:r>
            <w:r w:rsidR="00A43841">
              <w:rPr>
                <w:bCs/>
                <w:lang w:val="en-US"/>
              </w:rPr>
              <w:t>Implementation</w:t>
            </w:r>
            <w:r>
              <w:rPr>
                <w:bCs/>
                <w:lang w:val="en-US"/>
              </w:rPr>
              <w:t xml:space="preserve"> seems incomplete as also conditions A20, A21 and A25 will include contents on MIME message of CommonBinary nature, that can be, in addition of a xml part due to support of geolocation services. </w:t>
            </w:r>
          </w:p>
        </w:tc>
      </w:tr>
      <w:tr w:rsidR="001A606D" w:rsidRPr="00647F8D" w14:paraId="195D5D83"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5E648AC6" w14:textId="77777777" w:rsidR="001A606D" w:rsidRDefault="001A606D"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22CBD0C" w14:textId="1DBDAD15" w:rsidR="001A606D" w:rsidRPr="000061CC" w:rsidRDefault="001A606D" w:rsidP="00C05E5E">
            <w:pPr>
              <w:pStyle w:val="CRCoverPage"/>
              <w:spacing w:after="0"/>
              <w:rPr>
                <w:noProof/>
              </w:rPr>
            </w:pPr>
            <w:r>
              <w:rPr>
                <w:noProof/>
              </w:rPr>
              <w:t>Added the possibility to check that a message body with multipart/mixed content type is correct</w:t>
            </w:r>
            <w:r w:rsidR="00A43841">
              <w:rPr>
                <w:noProof/>
              </w:rPr>
              <w:t xml:space="preserve"> as it includes</w:t>
            </w:r>
            <w:r>
              <w:rPr>
                <w:noProof/>
              </w:rPr>
              <w:t xml:space="preserve"> a Common Binary body, xml body or both.</w:t>
            </w:r>
          </w:p>
        </w:tc>
      </w:tr>
      <w:tr w:rsidR="001A606D" w:rsidRPr="00647F8D" w14:paraId="5BD87653"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2DD93080" w14:textId="77777777" w:rsidR="001A606D" w:rsidRDefault="001A606D"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026640A" w14:textId="77777777" w:rsidR="001A606D" w:rsidRDefault="001A606D" w:rsidP="00C05E5E">
            <w:pPr>
              <w:spacing w:after="0"/>
              <w:rPr>
                <w:rFonts w:ascii="Arial" w:hAnsi="Arial" w:cs="Arial"/>
                <w:noProof/>
                <w:lang w:val="en-US"/>
              </w:rPr>
            </w:pPr>
            <w:r>
              <w:rPr>
                <w:rFonts w:ascii="Arial" w:hAnsi="Arial" w:cs="Arial"/>
                <w:noProof/>
                <w:lang w:val="en-US"/>
              </w:rPr>
              <w:t>Common\IMS\</w:t>
            </w:r>
            <w:r w:rsidRPr="001A606D">
              <w:rPr>
                <w:rFonts w:ascii="Arial" w:hAnsi="Arial" w:cs="Arial"/>
                <w:noProof/>
              </w:rPr>
              <w:t>IMS_MessageBody_Templates</w:t>
            </w:r>
            <w:r>
              <w:rPr>
                <w:rFonts w:ascii="Arial" w:hAnsi="Arial" w:cs="Arial"/>
                <w:noProof/>
                <w:lang w:val="en-US"/>
              </w:rPr>
              <w:t>.ttcn</w:t>
            </w:r>
          </w:p>
        </w:tc>
      </w:tr>
      <w:tr w:rsidR="001A606D" w14:paraId="166B78E6"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1A402BD1" w14:textId="77777777" w:rsidR="001A606D" w:rsidRDefault="001A606D"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ADDB4BD" w14:textId="77777777" w:rsidR="001A606D" w:rsidRDefault="001A606D" w:rsidP="00C05E5E">
            <w:pPr>
              <w:rPr>
                <w:rFonts w:ascii="Arial" w:hAnsi="Arial"/>
                <w:highlight w:val="cyan"/>
              </w:rPr>
            </w:pPr>
          </w:p>
        </w:tc>
      </w:tr>
    </w:tbl>
    <w:p w14:paraId="3409D8E9" w14:textId="77777777" w:rsidR="001A606D" w:rsidRDefault="001A606D" w:rsidP="001A606D">
      <w:pPr>
        <w:rPr>
          <w:noProof/>
        </w:rPr>
      </w:pPr>
    </w:p>
    <w:p w14:paraId="78D335D0" w14:textId="77777777" w:rsidR="001A606D" w:rsidRDefault="001A606D" w:rsidP="001A606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A606D" w14:paraId="2FBF7D42" w14:textId="77777777" w:rsidTr="00C05E5E">
        <w:tc>
          <w:tcPr>
            <w:tcW w:w="9855" w:type="dxa"/>
            <w:tcBorders>
              <w:top w:val="single" w:sz="4" w:space="0" w:color="auto"/>
              <w:left w:val="single" w:sz="4" w:space="0" w:color="auto"/>
              <w:bottom w:val="nil"/>
              <w:right w:val="single" w:sz="4" w:space="0" w:color="auto"/>
            </w:tcBorders>
          </w:tcPr>
          <w:p w14:paraId="59C45E3A" w14:textId="77777777" w:rsidR="001A606D" w:rsidRDefault="001A606D" w:rsidP="00C05E5E">
            <w:pPr>
              <w:spacing w:after="0"/>
              <w:rPr>
                <w:rFonts w:ascii="Arial" w:hAnsi="Arial"/>
                <w:b/>
                <w:lang w:eastAsia="en-GB"/>
              </w:rPr>
            </w:pPr>
            <w:r>
              <w:rPr>
                <w:rFonts w:ascii="Arial" w:hAnsi="Arial"/>
                <w:b/>
                <w:lang w:eastAsia="en-GB"/>
              </w:rPr>
              <w:t>&lt;&lt;SKIPPED CODE&gt;&gt;</w:t>
            </w:r>
          </w:p>
          <w:p w14:paraId="5D5FC60A"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MIME_Message cr_MIME_Message_SDP_XML(template (present) MIME_ContentType p_SdpContentType := ?,</w:t>
            </w:r>
          </w:p>
          <w:p w14:paraId="3E3D47D9"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MIME_ContentType p_XmlContentType := ?) :=</w:t>
            </w:r>
          </w:p>
          <w:p w14:paraId="4FFA1DFB" w14:textId="77777777" w:rsidR="001A606D" w:rsidRPr="00D74324" w:rsidRDefault="001A606D" w:rsidP="00C05E5E">
            <w:pPr>
              <w:spacing w:after="0"/>
              <w:rPr>
                <w:rFonts w:ascii="Arial" w:hAnsi="Arial"/>
                <w:lang w:eastAsia="en-GB"/>
              </w:rPr>
            </w:pPr>
            <w:r w:rsidRPr="00D74324">
              <w:rPr>
                <w:rFonts w:ascii="Arial" w:hAnsi="Arial"/>
                <w:lang w:eastAsia="en-GB"/>
              </w:rPr>
              <w:t xml:space="preserve">  { /* MIME encapsulation acc. to condition A8 in A.2.1 */</w:t>
            </w:r>
          </w:p>
          <w:p w14:paraId="495D1155" w14:textId="77777777" w:rsidR="001A606D" w:rsidRPr="00D74324" w:rsidRDefault="001A606D" w:rsidP="00C05E5E">
            <w:pPr>
              <w:spacing w:after="0"/>
              <w:rPr>
                <w:rFonts w:ascii="Arial" w:hAnsi="Arial"/>
                <w:lang w:eastAsia="en-GB"/>
              </w:rPr>
            </w:pPr>
            <w:r w:rsidRPr="00D74324">
              <w:rPr>
                <w:rFonts w:ascii="Arial" w:hAnsi="Arial"/>
                <w:lang w:eastAsia="en-GB"/>
              </w:rPr>
              <w:t xml:space="preserve">    /* @status    APPROVED (IMS, IMS_IRAT, LTE, LTE_A_IRAT, LTE_A_PRO, LTE_A_R12, LTE_IRAT, NR5GC, NR5GC_IRAT) */</w:t>
            </w:r>
          </w:p>
          <w:p w14:paraId="126EB9FB" w14:textId="77777777" w:rsidR="001A606D" w:rsidRPr="00D74324" w:rsidRDefault="001A606D" w:rsidP="00C05E5E">
            <w:pPr>
              <w:spacing w:after="0"/>
              <w:rPr>
                <w:rFonts w:ascii="Arial" w:hAnsi="Arial"/>
                <w:lang w:eastAsia="en-GB"/>
              </w:rPr>
            </w:pPr>
            <w:r w:rsidRPr="00D74324">
              <w:rPr>
                <w:rFonts w:ascii="Arial" w:hAnsi="Arial"/>
                <w:lang w:eastAsia="en-GB"/>
              </w:rPr>
              <w:t xml:space="preserve">    boundary := ?,</w:t>
            </w:r>
          </w:p>
          <w:p w14:paraId="3CE18C54" w14:textId="77777777" w:rsidR="001A606D" w:rsidRPr="00D74324" w:rsidRDefault="001A606D" w:rsidP="00C05E5E">
            <w:pPr>
              <w:spacing w:after="0"/>
              <w:rPr>
                <w:rFonts w:ascii="Arial" w:hAnsi="Arial"/>
                <w:lang w:eastAsia="en-GB"/>
              </w:rPr>
            </w:pPr>
            <w:r w:rsidRPr="00D74324">
              <w:rPr>
                <w:rFonts w:ascii="Arial" w:hAnsi="Arial"/>
                <w:lang w:eastAsia="en-GB"/>
              </w:rPr>
              <w:t xml:space="preserve">    mimePartList := {      /* @sic R5w180006 sic@ */</w:t>
            </w:r>
          </w:p>
          <w:p w14:paraId="33D14A8F" w14:textId="77777777" w:rsidR="001A606D" w:rsidRPr="00D74324" w:rsidRDefault="001A606D" w:rsidP="00C05E5E">
            <w:pPr>
              <w:spacing w:after="0"/>
              <w:rPr>
                <w:rFonts w:ascii="Arial" w:hAnsi="Arial"/>
                <w:lang w:eastAsia="en-GB"/>
              </w:rPr>
            </w:pPr>
            <w:r w:rsidRPr="00D74324">
              <w:rPr>
                <w:rFonts w:ascii="Arial" w:hAnsi="Arial"/>
                <w:lang w:eastAsia="en-GB"/>
              </w:rPr>
              <w:t xml:space="preserve">      cr_MIME_Part_SDP(p_SdpContentType),    /* @sic R5w140112 sic@ */</w:t>
            </w:r>
          </w:p>
          <w:p w14:paraId="7F2613D5" w14:textId="77777777" w:rsidR="001A606D" w:rsidRPr="00D74324" w:rsidRDefault="001A606D" w:rsidP="00C05E5E">
            <w:pPr>
              <w:spacing w:after="0"/>
              <w:rPr>
                <w:rFonts w:ascii="Arial" w:hAnsi="Arial"/>
                <w:lang w:eastAsia="en-GB"/>
              </w:rPr>
            </w:pPr>
            <w:r w:rsidRPr="00D74324">
              <w:rPr>
                <w:rFonts w:ascii="Arial" w:hAnsi="Arial"/>
                <w:lang w:eastAsia="en-GB"/>
              </w:rPr>
              <w:t xml:space="preserve">      cr_MIME_Part_XML(p_XmlContentType)</w:t>
            </w:r>
          </w:p>
          <w:p w14:paraId="72D3C1F2"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
          <w:p w14:paraId="40C44C96"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
          <w:p w14:paraId="45BAF115" w14:textId="77777777" w:rsidR="001A606D" w:rsidRDefault="001A606D" w:rsidP="00C05E5E">
            <w:pPr>
              <w:autoSpaceDE w:val="0"/>
              <w:autoSpaceDN w:val="0"/>
              <w:adjustRightInd w:val="0"/>
              <w:spacing w:after="0"/>
              <w:rPr>
                <w:rFonts w:ascii="Arial" w:hAnsi="Arial"/>
                <w:b/>
                <w:lang w:eastAsia="en-GB"/>
              </w:rPr>
            </w:pPr>
            <w:r>
              <w:rPr>
                <w:rFonts w:ascii="Arial" w:hAnsi="Arial"/>
                <w:b/>
                <w:lang w:eastAsia="en-GB"/>
              </w:rPr>
              <w:t>&lt;&lt;SKIPPED CODE&gt;&gt;</w:t>
            </w:r>
          </w:p>
        </w:tc>
      </w:tr>
      <w:tr w:rsidR="001A606D" w14:paraId="71A07749" w14:textId="77777777" w:rsidTr="00C05E5E">
        <w:tc>
          <w:tcPr>
            <w:tcW w:w="9855" w:type="dxa"/>
            <w:tcBorders>
              <w:top w:val="nil"/>
              <w:left w:val="single" w:sz="4" w:space="0" w:color="auto"/>
              <w:bottom w:val="single" w:sz="4" w:space="0" w:color="auto"/>
              <w:right w:val="single" w:sz="4" w:space="0" w:color="auto"/>
            </w:tcBorders>
          </w:tcPr>
          <w:p w14:paraId="60352384" w14:textId="77777777" w:rsidR="001A606D" w:rsidRDefault="001A606D" w:rsidP="00C05E5E">
            <w:pPr>
              <w:spacing w:after="0"/>
              <w:rPr>
                <w:rFonts w:ascii="Arial" w:hAnsi="Arial"/>
                <w:b/>
                <w:lang w:eastAsia="en-GB"/>
              </w:rPr>
            </w:pPr>
          </w:p>
        </w:tc>
      </w:tr>
    </w:tbl>
    <w:p w14:paraId="340D20C9" w14:textId="77777777" w:rsidR="001A606D" w:rsidRDefault="001A606D" w:rsidP="001A606D">
      <w:pPr>
        <w:spacing w:after="0"/>
        <w:rPr>
          <w:rFonts w:ascii="Arial" w:hAnsi="Arial"/>
          <w:b/>
          <w:lang w:eastAsia="en-GB"/>
        </w:rPr>
      </w:pPr>
    </w:p>
    <w:p w14:paraId="76AF7CD5" w14:textId="77777777" w:rsidR="001A606D" w:rsidRDefault="001A606D" w:rsidP="001A606D">
      <w:pPr>
        <w:spacing w:after="0"/>
        <w:rPr>
          <w:rFonts w:ascii="Arial" w:hAnsi="Arial"/>
          <w:b/>
          <w:lang w:eastAsia="en-GB"/>
        </w:rPr>
      </w:pPr>
    </w:p>
    <w:p w14:paraId="4554F1F6" w14:textId="77777777" w:rsidR="001A606D" w:rsidRDefault="001A606D" w:rsidP="001A606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A606D" w14:paraId="2B23FA13" w14:textId="77777777" w:rsidTr="006C70EC">
        <w:tc>
          <w:tcPr>
            <w:tcW w:w="9629" w:type="dxa"/>
            <w:tcBorders>
              <w:top w:val="single" w:sz="4" w:space="0" w:color="auto"/>
              <w:left w:val="single" w:sz="4" w:space="0" w:color="auto"/>
              <w:bottom w:val="single" w:sz="4" w:space="0" w:color="auto"/>
              <w:right w:val="single" w:sz="4" w:space="0" w:color="auto"/>
            </w:tcBorders>
          </w:tcPr>
          <w:p w14:paraId="66D34A80" w14:textId="77777777" w:rsidR="001A606D" w:rsidRDefault="001A606D" w:rsidP="00C05E5E">
            <w:pPr>
              <w:spacing w:after="0"/>
              <w:rPr>
                <w:rFonts w:ascii="Arial" w:hAnsi="Arial"/>
                <w:b/>
                <w:lang w:eastAsia="en-GB"/>
              </w:rPr>
            </w:pPr>
            <w:r>
              <w:rPr>
                <w:rFonts w:ascii="Arial" w:hAnsi="Arial"/>
                <w:b/>
                <w:lang w:eastAsia="en-GB"/>
              </w:rPr>
              <w:t>&lt;&lt;SKIPPED CODE&gt;&gt;</w:t>
            </w:r>
          </w:p>
          <w:p w14:paraId="52DDEC10"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MIME_Message </w:t>
            </w:r>
            <w:r w:rsidRPr="00155C09">
              <w:rPr>
                <w:rFonts w:ascii="Arial" w:hAnsi="Arial"/>
                <w:highlight w:val="yellow"/>
                <w:lang w:eastAsia="en-GB"/>
              </w:rPr>
              <w:t>cr_MIME_Message_SDP_Any</w:t>
            </w:r>
            <w:r w:rsidRPr="00D74324">
              <w:rPr>
                <w:rFonts w:ascii="Arial" w:hAnsi="Arial"/>
                <w:lang w:eastAsia="en-GB"/>
              </w:rPr>
              <w:t>(template (present) MIME_ContentType p_SdpContentType := ?,</w:t>
            </w:r>
          </w:p>
          <w:p w14:paraId="26B5FA4E"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MIME_ContentType p_CommonBinaryContentType := ?,</w:t>
            </w:r>
          </w:p>
          <w:p w14:paraId="2E5049AB" w14:textId="77777777" w:rsidR="001A606D" w:rsidRPr="00D74324" w:rsidRDefault="001A606D" w:rsidP="00C05E5E">
            <w:pPr>
              <w:spacing w:after="0"/>
              <w:rPr>
                <w:rFonts w:ascii="Arial" w:hAnsi="Arial"/>
                <w:lang w:eastAsia="en-GB"/>
              </w:rPr>
            </w:pPr>
            <w:r w:rsidRPr="00D74324">
              <w:rPr>
                <w:rFonts w:ascii="Arial" w:hAnsi="Arial"/>
                <w:lang w:eastAsia="en-GB"/>
              </w:rPr>
              <w:t xml:space="preserve">                                                          template (present) MIME_ContentType p_XmlContentType := ?) :=</w:t>
            </w:r>
          </w:p>
          <w:p w14:paraId="5926FBF6" w14:textId="77777777" w:rsidR="001A606D" w:rsidRPr="00D74324" w:rsidRDefault="001A606D" w:rsidP="00C05E5E">
            <w:pPr>
              <w:spacing w:after="0"/>
              <w:rPr>
                <w:rFonts w:ascii="Arial" w:hAnsi="Arial"/>
                <w:lang w:eastAsia="en-GB"/>
              </w:rPr>
            </w:pPr>
            <w:r w:rsidRPr="00D74324">
              <w:rPr>
                <w:rFonts w:ascii="Arial" w:hAnsi="Arial"/>
                <w:lang w:eastAsia="en-GB"/>
              </w:rPr>
              <w:t xml:space="preserve">  { /* MIME encapsulation acc. to condition A8 </w:t>
            </w:r>
            <w:r w:rsidRPr="00D74324">
              <w:rPr>
                <w:rFonts w:ascii="Arial" w:hAnsi="Arial"/>
                <w:highlight w:val="yellow"/>
                <w:lang w:eastAsia="en-GB"/>
              </w:rPr>
              <w:t>AND/OR ( A20 OR A21 OR A25 )</w:t>
            </w:r>
            <w:r w:rsidRPr="00D74324">
              <w:rPr>
                <w:rFonts w:ascii="Arial" w:hAnsi="Arial"/>
                <w:lang w:eastAsia="en-GB"/>
              </w:rPr>
              <w:t xml:space="preserve"> in A.2.1 */</w:t>
            </w:r>
          </w:p>
          <w:p w14:paraId="479CFA36" w14:textId="77777777" w:rsidR="001A606D" w:rsidRPr="00D74324" w:rsidRDefault="001A606D" w:rsidP="00C05E5E">
            <w:pPr>
              <w:spacing w:after="0"/>
              <w:rPr>
                <w:rFonts w:ascii="Arial" w:hAnsi="Arial"/>
                <w:lang w:eastAsia="en-GB"/>
              </w:rPr>
            </w:pPr>
            <w:r w:rsidRPr="00D74324">
              <w:rPr>
                <w:rFonts w:ascii="Arial" w:hAnsi="Arial"/>
                <w:lang w:eastAsia="en-GB"/>
              </w:rPr>
              <w:t xml:space="preserve">    boundary := ?,</w:t>
            </w:r>
          </w:p>
          <w:p w14:paraId="6C37CE65" w14:textId="77777777" w:rsidR="001A606D" w:rsidRPr="00D74324" w:rsidRDefault="001A606D" w:rsidP="00C05E5E">
            <w:pPr>
              <w:spacing w:after="0"/>
              <w:rPr>
                <w:rFonts w:ascii="Arial" w:hAnsi="Arial"/>
                <w:lang w:eastAsia="en-GB"/>
              </w:rPr>
            </w:pPr>
            <w:r w:rsidRPr="00D74324">
              <w:rPr>
                <w:rFonts w:ascii="Arial" w:hAnsi="Arial"/>
                <w:lang w:eastAsia="en-GB"/>
              </w:rPr>
              <w:t xml:space="preserve">    mimePartList := {      /* @sic R5w180006 sic@ */</w:t>
            </w:r>
          </w:p>
          <w:p w14:paraId="33F5DE4C" w14:textId="77777777" w:rsidR="001A606D" w:rsidRPr="00D74324" w:rsidRDefault="001A606D" w:rsidP="00C05E5E">
            <w:pPr>
              <w:spacing w:after="0"/>
              <w:rPr>
                <w:rFonts w:ascii="Arial" w:hAnsi="Arial"/>
                <w:lang w:eastAsia="en-GB"/>
              </w:rPr>
            </w:pPr>
            <w:r w:rsidRPr="00D74324">
              <w:rPr>
                <w:rFonts w:ascii="Arial" w:hAnsi="Arial"/>
                <w:lang w:eastAsia="en-GB"/>
              </w:rPr>
              <w:t xml:space="preserve">      cr_MIME_Part_SDP(p_SdpContentType),    /* @sic R5w140112 sic@ */</w:t>
            </w:r>
          </w:p>
          <w:p w14:paraId="7A5DC8C5" w14:textId="77777777" w:rsidR="001A606D" w:rsidRPr="00D74324" w:rsidRDefault="001A606D" w:rsidP="00C05E5E">
            <w:pPr>
              <w:spacing w:after="0"/>
              <w:rPr>
                <w:rFonts w:ascii="Arial" w:hAnsi="Arial"/>
                <w:highlight w:val="yellow"/>
                <w:lang w:eastAsia="en-GB"/>
              </w:rPr>
            </w:pPr>
            <w:r w:rsidRPr="00D74324">
              <w:rPr>
                <w:rFonts w:ascii="Arial" w:hAnsi="Arial"/>
                <w:lang w:eastAsia="en-GB"/>
              </w:rPr>
              <w:t xml:space="preserve">      </w:t>
            </w:r>
            <w:r w:rsidRPr="00D74324">
              <w:rPr>
                <w:rFonts w:ascii="Arial" w:hAnsi="Arial"/>
                <w:highlight w:val="yellow"/>
                <w:lang w:eastAsia="en-GB"/>
              </w:rPr>
              <w:t>(cr_MIME_Part_CommonBinary(p_CommonBinaryContentType),cr_MIME_Part_XML(p_XmlContentType)),</w:t>
            </w:r>
          </w:p>
          <w:p w14:paraId="7AEC327C" w14:textId="77777777" w:rsidR="001A606D" w:rsidRPr="00D74324" w:rsidRDefault="001A606D" w:rsidP="00C05E5E">
            <w:pPr>
              <w:spacing w:after="0"/>
              <w:rPr>
                <w:rFonts w:ascii="Arial" w:hAnsi="Arial"/>
                <w:lang w:eastAsia="en-GB"/>
              </w:rPr>
            </w:pPr>
            <w:r w:rsidRPr="00D74324">
              <w:rPr>
                <w:rFonts w:ascii="Arial" w:hAnsi="Arial"/>
                <w:highlight w:val="yellow"/>
                <w:lang w:eastAsia="en-GB"/>
              </w:rPr>
              <w:t xml:space="preserve">      *</w:t>
            </w:r>
            <w:r w:rsidRPr="00D74324">
              <w:rPr>
                <w:rFonts w:ascii="Arial" w:hAnsi="Arial"/>
                <w:lang w:eastAsia="en-GB"/>
              </w:rPr>
              <w:t xml:space="preserve">  </w:t>
            </w:r>
          </w:p>
          <w:p w14:paraId="5259C83D" w14:textId="77777777" w:rsidR="001A606D" w:rsidRPr="00D74324" w:rsidRDefault="001A606D" w:rsidP="00C05E5E">
            <w:pPr>
              <w:spacing w:after="0"/>
              <w:rPr>
                <w:rFonts w:ascii="Arial" w:hAnsi="Arial"/>
                <w:lang w:eastAsia="en-GB"/>
              </w:rPr>
            </w:pPr>
            <w:r w:rsidRPr="00D74324">
              <w:rPr>
                <w:rFonts w:ascii="Arial" w:hAnsi="Arial"/>
                <w:lang w:eastAsia="en-GB"/>
              </w:rPr>
              <w:t xml:space="preserve">    }</w:t>
            </w:r>
          </w:p>
          <w:p w14:paraId="5963BC7A" w14:textId="77777777" w:rsidR="001A606D" w:rsidRPr="00D74324" w:rsidRDefault="001A606D" w:rsidP="00C05E5E">
            <w:pPr>
              <w:spacing w:after="0"/>
              <w:rPr>
                <w:rFonts w:ascii="Arial" w:hAnsi="Arial"/>
                <w:lang w:eastAsia="en-GB"/>
              </w:rPr>
            </w:pPr>
            <w:r w:rsidRPr="00D74324">
              <w:rPr>
                <w:rFonts w:ascii="Arial" w:hAnsi="Arial"/>
                <w:lang w:eastAsia="en-GB"/>
              </w:rPr>
              <w:t xml:space="preserve">  };  </w:t>
            </w:r>
          </w:p>
          <w:p w14:paraId="624278DF" w14:textId="77777777" w:rsidR="001A606D" w:rsidRDefault="001A606D" w:rsidP="00C05E5E">
            <w:pPr>
              <w:autoSpaceDE w:val="0"/>
              <w:autoSpaceDN w:val="0"/>
              <w:adjustRightInd w:val="0"/>
              <w:spacing w:after="0"/>
              <w:rPr>
                <w:rFonts w:ascii="Arial" w:hAnsi="Arial"/>
                <w:b/>
                <w:lang w:eastAsia="en-GB"/>
              </w:rPr>
            </w:pPr>
            <w:r>
              <w:rPr>
                <w:rFonts w:ascii="Arial" w:hAnsi="Arial"/>
                <w:b/>
                <w:lang w:eastAsia="en-GB"/>
              </w:rPr>
              <w:t>&lt;&lt;SKIPPED CODE&gt;&gt;</w:t>
            </w:r>
          </w:p>
        </w:tc>
      </w:tr>
    </w:tbl>
    <w:p w14:paraId="6962C93B" w14:textId="77777777" w:rsidR="006C70EC" w:rsidRDefault="006C70EC" w:rsidP="006C70EC">
      <w:pPr>
        <w:pStyle w:val="Heading2"/>
        <w:numPr>
          <w:ilvl w:val="1"/>
          <w:numId w:val="1"/>
        </w:numPr>
        <w:overflowPunct w:val="0"/>
        <w:autoSpaceDE w:val="0"/>
        <w:autoSpaceDN w:val="0"/>
        <w:adjustRightInd w:val="0"/>
        <w:spacing w:before="480"/>
        <w:rPr>
          <w:b/>
          <w:lang w:val="pt-BR"/>
        </w:rPr>
      </w:pPr>
      <w:bookmarkStart w:id="14" w:name="_Toc138247182"/>
      <w:r>
        <w:rPr>
          <w:b/>
        </w:rPr>
        <w:lastRenderedPageBreak/>
        <w:t>Correction to funcion</w:t>
      </w:r>
      <w:r w:rsidRPr="00D74324">
        <w:rPr>
          <w:b/>
        </w:rPr>
        <w:t xml:space="preserve"> </w:t>
      </w:r>
      <w:r w:rsidRPr="0060416D">
        <w:rPr>
          <w:b/>
        </w:rPr>
        <w:t>f_SIP_MessageBodySDP_RX</w:t>
      </w:r>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C70EC" w:rsidRPr="00647F8D" w14:paraId="3D5B9A23"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0DCEBE4B" w14:textId="77777777" w:rsidR="006C70EC" w:rsidRDefault="006C70EC"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F66FF43" w14:textId="77777777" w:rsidR="006C70EC" w:rsidRPr="00D74324" w:rsidRDefault="006C70EC" w:rsidP="00C05E5E">
            <w:pPr>
              <w:pStyle w:val="CRCoverPage"/>
              <w:spacing w:after="0"/>
              <w:ind w:left="100"/>
              <w:rPr>
                <w:noProof/>
              </w:rPr>
            </w:pPr>
            <w:r w:rsidRPr="0060416D">
              <w:rPr>
                <w:noProof/>
              </w:rPr>
              <w:t>f_SIP_MessageBodySDP_RX</w:t>
            </w:r>
          </w:p>
        </w:tc>
      </w:tr>
      <w:tr w:rsidR="00E0491A" w:rsidRPr="00647F8D" w14:paraId="5FE812F2"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7E3500A9" w14:textId="77777777" w:rsidR="00E0491A" w:rsidRDefault="00E0491A" w:rsidP="00E0491A">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2674C54" w14:textId="32A3AC30" w:rsidR="00E0491A" w:rsidRPr="00A73702" w:rsidRDefault="00E0491A" w:rsidP="00E0491A">
            <w:pPr>
              <w:pStyle w:val="CRCoverPage"/>
              <w:spacing w:after="0"/>
              <w:rPr>
                <w:bCs/>
                <w:lang w:val="en-US"/>
              </w:rPr>
            </w:pPr>
            <w:r>
              <w:rPr>
                <w:bCs/>
                <w:lang w:val="en-US"/>
              </w:rPr>
              <w:t xml:space="preserve">Currently while checking the validity of a MIME message, will only consider that MIME will be composed with an SDP and a xml part due to support of geolocation services. As specified at TS 34.229-1 Annex A.2.1 message body. Implementation seems incomplete as also conditions A20, A21 and A25 will include contents on MIME message of CommonBinary nature, that can be, in addition of a xml part due to support of geolocation services. </w:t>
            </w:r>
          </w:p>
        </w:tc>
      </w:tr>
      <w:tr w:rsidR="00E0491A" w:rsidRPr="00647F8D" w14:paraId="14992339"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52BC559" w14:textId="77777777" w:rsidR="00E0491A" w:rsidRDefault="00E0491A" w:rsidP="00E0491A">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B3ED5B3" w14:textId="585FB660" w:rsidR="00E0491A" w:rsidRPr="000061CC" w:rsidRDefault="00E0491A" w:rsidP="00E0491A">
            <w:pPr>
              <w:pStyle w:val="CRCoverPage"/>
              <w:spacing w:after="0"/>
              <w:rPr>
                <w:noProof/>
              </w:rPr>
            </w:pPr>
            <w:r>
              <w:rPr>
                <w:noProof/>
              </w:rPr>
              <w:t>Added the possibility to check that a message body with multipart/mixed content type is correct as it includes a Common Binary body, xml body or both.</w:t>
            </w:r>
          </w:p>
        </w:tc>
      </w:tr>
      <w:tr w:rsidR="006C70EC" w:rsidRPr="00647F8D" w14:paraId="51EF3AB9"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51E90A76" w14:textId="77777777" w:rsidR="006C70EC" w:rsidRDefault="006C70EC"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74433904" w14:textId="77777777" w:rsidR="006C70EC" w:rsidRDefault="006C70EC" w:rsidP="00C05E5E">
            <w:pPr>
              <w:spacing w:after="0"/>
              <w:rPr>
                <w:rFonts w:ascii="Arial" w:hAnsi="Arial" w:cs="Arial"/>
                <w:noProof/>
                <w:lang w:val="en-US"/>
              </w:rPr>
            </w:pPr>
            <w:r>
              <w:rPr>
                <w:rFonts w:ascii="Arial" w:hAnsi="Arial" w:cs="Arial"/>
                <w:noProof/>
                <w:lang w:val="en-US"/>
              </w:rPr>
              <w:t>Common\IMS\</w:t>
            </w:r>
            <w:r w:rsidRPr="001A606D">
              <w:rPr>
                <w:rFonts w:ascii="Arial" w:hAnsi="Arial" w:cs="Arial"/>
                <w:noProof/>
              </w:rPr>
              <w:t>IMS_MessageBody_Templates</w:t>
            </w:r>
            <w:r>
              <w:rPr>
                <w:rFonts w:ascii="Arial" w:hAnsi="Arial" w:cs="Arial"/>
                <w:noProof/>
                <w:lang w:val="en-US"/>
              </w:rPr>
              <w:t>.ttcn</w:t>
            </w:r>
          </w:p>
        </w:tc>
      </w:tr>
      <w:tr w:rsidR="006C70EC" w14:paraId="1AC018D7"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1ACB72D" w14:textId="77777777" w:rsidR="006C70EC" w:rsidRDefault="006C70EC"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9FC2FBC" w14:textId="77777777" w:rsidR="006C70EC" w:rsidRDefault="006C70EC" w:rsidP="00C05E5E">
            <w:pPr>
              <w:rPr>
                <w:rFonts w:ascii="Arial" w:hAnsi="Arial"/>
                <w:highlight w:val="cyan"/>
              </w:rPr>
            </w:pPr>
          </w:p>
        </w:tc>
      </w:tr>
    </w:tbl>
    <w:p w14:paraId="5685A5E7" w14:textId="77777777" w:rsidR="006C70EC" w:rsidRDefault="006C70EC" w:rsidP="006C70EC">
      <w:pPr>
        <w:rPr>
          <w:noProof/>
        </w:rPr>
      </w:pPr>
    </w:p>
    <w:p w14:paraId="603A78CA" w14:textId="77777777" w:rsidR="006C70EC" w:rsidRDefault="006C70EC" w:rsidP="006C70E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C70EC" w14:paraId="69867715" w14:textId="77777777" w:rsidTr="00C05E5E">
        <w:tc>
          <w:tcPr>
            <w:tcW w:w="9855" w:type="dxa"/>
            <w:tcBorders>
              <w:top w:val="single" w:sz="4" w:space="0" w:color="auto"/>
              <w:left w:val="single" w:sz="4" w:space="0" w:color="auto"/>
              <w:bottom w:val="nil"/>
              <w:right w:val="single" w:sz="4" w:space="0" w:color="auto"/>
            </w:tcBorders>
          </w:tcPr>
          <w:p w14:paraId="3E38D079" w14:textId="77777777" w:rsidR="006C70EC" w:rsidRDefault="006C70EC" w:rsidP="00C05E5E">
            <w:pPr>
              <w:spacing w:after="0"/>
              <w:rPr>
                <w:rFonts w:ascii="Arial" w:hAnsi="Arial"/>
                <w:b/>
                <w:lang w:eastAsia="en-GB"/>
              </w:rPr>
            </w:pPr>
            <w:r>
              <w:rPr>
                <w:rFonts w:ascii="Arial" w:hAnsi="Arial"/>
                <w:b/>
                <w:lang w:eastAsia="en-GB"/>
              </w:rPr>
              <w:t>&lt;&lt;SKIPPED CODE&gt;&gt;</w:t>
            </w:r>
          </w:p>
          <w:p w14:paraId="24A28BCC" w14:textId="77777777" w:rsidR="006C70EC" w:rsidRPr="001A606D" w:rsidRDefault="006C70EC" w:rsidP="00C05E5E">
            <w:pPr>
              <w:spacing w:after="0"/>
              <w:rPr>
                <w:rFonts w:ascii="Arial" w:hAnsi="Arial"/>
                <w:lang w:eastAsia="en-GB"/>
              </w:rPr>
            </w:pPr>
            <w:r w:rsidRPr="001A606D">
              <w:rPr>
                <w:rFonts w:ascii="Arial" w:hAnsi="Arial"/>
                <w:lang w:eastAsia="en-GB"/>
              </w:rPr>
              <w:t xml:space="preserve">  function f_SIP_MessageBodySDP_RX(boolean p_UseMIME) return template (present) MessageBody</w:t>
            </w:r>
          </w:p>
          <w:p w14:paraId="0AD9E2C9" w14:textId="77777777" w:rsidR="006C70EC" w:rsidRPr="001A606D" w:rsidRDefault="006C70EC" w:rsidP="00C05E5E">
            <w:pPr>
              <w:spacing w:after="0"/>
              <w:rPr>
                <w:rFonts w:ascii="Arial" w:hAnsi="Arial"/>
                <w:lang w:eastAsia="en-GB"/>
              </w:rPr>
            </w:pPr>
            <w:r w:rsidRPr="001A606D">
              <w:rPr>
                <w:rFonts w:ascii="Arial" w:hAnsi="Arial"/>
                <w:lang w:eastAsia="en-GB"/>
              </w:rPr>
              <w:t xml:space="preserve">  { /* to be used e.g. for INVITE when message body depends on condition A8 (UE uses Geolocation header to provide its geographical location for emergency session setup,</w:t>
            </w:r>
          </w:p>
          <w:p w14:paraId="63DDEC0B" w14:textId="77777777" w:rsidR="006C70EC" w:rsidRPr="001A606D" w:rsidRDefault="006C70EC" w:rsidP="00C05E5E">
            <w:pPr>
              <w:spacing w:after="0"/>
              <w:rPr>
                <w:rFonts w:ascii="Arial" w:hAnsi="Arial"/>
                <w:lang w:eastAsia="en-GB"/>
              </w:rPr>
            </w:pPr>
            <w:r w:rsidRPr="001A606D">
              <w:rPr>
                <w:rFonts w:ascii="Arial" w:hAnsi="Arial"/>
                <w:lang w:eastAsia="en-GB"/>
              </w:rPr>
              <w:t xml:space="preserve">       has obtained its location and is setting up an emergency session) */</w:t>
            </w:r>
          </w:p>
          <w:p w14:paraId="53B55695" w14:textId="77777777" w:rsidR="006C70EC" w:rsidRPr="001A606D" w:rsidRDefault="006C70EC" w:rsidP="00C05E5E">
            <w:pPr>
              <w:spacing w:after="0"/>
              <w:rPr>
                <w:rFonts w:ascii="Arial" w:hAnsi="Arial"/>
                <w:lang w:eastAsia="en-GB"/>
              </w:rPr>
            </w:pPr>
            <w:r w:rsidRPr="001A606D">
              <w:rPr>
                <w:rFonts w:ascii="Arial" w:hAnsi="Arial"/>
                <w:lang w:eastAsia="en-GB"/>
              </w:rPr>
              <w:t xml:space="preserve">    var template (present) MessageBody v_MessageBody;</w:t>
            </w:r>
          </w:p>
          <w:p w14:paraId="6EC7843E" w14:textId="77777777" w:rsidR="006C70EC" w:rsidRPr="001A606D" w:rsidRDefault="006C70EC" w:rsidP="00C05E5E">
            <w:pPr>
              <w:spacing w:after="0"/>
              <w:rPr>
                <w:rFonts w:ascii="Arial" w:hAnsi="Arial"/>
                <w:lang w:eastAsia="en-GB"/>
              </w:rPr>
            </w:pPr>
          </w:p>
          <w:p w14:paraId="772930DC" w14:textId="77777777" w:rsidR="006C70EC" w:rsidRPr="001A606D" w:rsidRDefault="006C70EC" w:rsidP="00C05E5E">
            <w:pPr>
              <w:spacing w:after="0"/>
              <w:rPr>
                <w:rFonts w:ascii="Arial" w:hAnsi="Arial"/>
                <w:lang w:eastAsia="en-GB"/>
              </w:rPr>
            </w:pPr>
            <w:r w:rsidRPr="001A606D">
              <w:rPr>
                <w:rFonts w:ascii="Arial" w:hAnsi="Arial"/>
                <w:lang w:eastAsia="en-GB"/>
              </w:rPr>
              <w:t xml:space="preserve">    if (p_UseMIME) {</w:t>
            </w:r>
          </w:p>
          <w:p w14:paraId="02446F52" w14:textId="77777777" w:rsidR="006C70EC" w:rsidRPr="001A606D" w:rsidRDefault="006C70EC" w:rsidP="00C05E5E">
            <w:pPr>
              <w:spacing w:after="0"/>
              <w:rPr>
                <w:rFonts w:ascii="Arial" w:hAnsi="Arial"/>
                <w:lang w:eastAsia="en-GB"/>
              </w:rPr>
            </w:pPr>
            <w:r w:rsidRPr="001A606D">
              <w:rPr>
                <w:rFonts w:ascii="Arial" w:hAnsi="Arial"/>
                <w:lang w:eastAsia="en-GB"/>
              </w:rPr>
              <w:t xml:space="preserve">      v_MessageBody := cr_MessageBody_MIME(cr_MIME_Message_SDP_XML);</w:t>
            </w:r>
          </w:p>
          <w:p w14:paraId="166F58F6" w14:textId="77777777" w:rsidR="006C70EC" w:rsidRPr="001A606D" w:rsidRDefault="006C70EC" w:rsidP="00C05E5E">
            <w:pPr>
              <w:spacing w:after="0"/>
              <w:rPr>
                <w:rFonts w:ascii="Arial" w:hAnsi="Arial"/>
                <w:lang w:eastAsia="en-GB"/>
              </w:rPr>
            </w:pPr>
            <w:r w:rsidRPr="001A606D">
              <w:rPr>
                <w:rFonts w:ascii="Arial" w:hAnsi="Arial"/>
                <w:lang w:eastAsia="en-GB"/>
              </w:rPr>
              <w:t xml:space="preserve">    } else {</w:t>
            </w:r>
          </w:p>
          <w:p w14:paraId="48B48360" w14:textId="77777777" w:rsidR="006C70EC" w:rsidRPr="001A606D" w:rsidRDefault="006C70EC" w:rsidP="00C05E5E">
            <w:pPr>
              <w:spacing w:after="0"/>
              <w:rPr>
                <w:rFonts w:ascii="Arial" w:hAnsi="Arial"/>
                <w:lang w:eastAsia="en-GB"/>
              </w:rPr>
            </w:pPr>
            <w:r w:rsidRPr="001A606D">
              <w:rPr>
                <w:rFonts w:ascii="Arial" w:hAnsi="Arial"/>
                <w:lang w:eastAsia="en-GB"/>
              </w:rPr>
              <w:t xml:space="preserve">      v_MessageBody := cr_MessageBody_SDP;</w:t>
            </w:r>
          </w:p>
          <w:p w14:paraId="5020D895"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
          <w:p w14:paraId="1721BCC0" w14:textId="77777777" w:rsidR="006C70EC" w:rsidRPr="001A606D" w:rsidRDefault="006C70EC" w:rsidP="00C05E5E">
            <w:pPr>
              <w:spacing w:after="0"/>
              <w:rPr>
                <w:rFonts w:ascii="Arial" w:hAnsi="Arial"/>
                <w:lang w:eastAsia="en-GB"/>
              </w:rPr>
            </w:pPr>
            <w:r w:rsidRPr="001A606D">
              <w:rPr>
                <w:rFonts w:ascii="Arial" w:hAnsi="Arial"/>
                <w:lang w:eastAsia="en-GB"/>
              </w:rPr>
              <w:t xml:space="preserve">    return v_MessageBody;</w:t>
            </w:r>
          </w:p>
          <w:p w14:paraId="0452C574"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
          <w:p w14:paraId="766DB35A" w14:textId="77777777" w:rsidR="006C70EC" w:rsidRDefault="006C70EC" w:rsidP="00C05E5E">
            <w:pPr>
              <w:autoSpaceDE w:val="0"/>
              <w:autoSpaceDN w:val="0"/>
              <w:adjustRightInd w:val="0"/>
              <w:spacing w:after="0"/>
              <w:rPr>
                <w:rFonts w:ascii="Arial" w:hAnsi="Arial"/>
                <w:b/>
                <w:lang w:eastAsia="en-GB"/>
              </w:rPr>
            </w:pPr>
            <w:r>
              <w:rPr>
                <w:rFonts w:ascii="Arial" w:hAnsi="Arial"/>
                <w:b/>
                <w:lang w:eastAsia="en-GB"/>
              </w:rPr>
              <w:t>&lt;&lt;SKIPPED CODE&gt;&gt;</w:t>
            </w:r>
          </w:p>
        </w:tc>
      </w:tr>
      <w:tr w:rsidR="006C70EC" w14:paraId="3D642F28" w14:textId="77777777" w:rsidTr="00C05E5E">
        <w:tc>
          <w:tcPr>
            <w:tcW w:w="9855" w:type="dxa"/>
            <w:tcBorders>
              <w:top w:val="nil"/>
              <w:left w:val="single" w:sz="4" w:space="0" w:color="auto"/>
              <w:bottom w:val="single" w:sz="4" w:space="0" w:color="auto"/>
              <w:right w:val="single" w:sz="4" w:space="0" w:color="auto"/>
            </w:tcBorders>
          </w:tcPr>
          <w:p w14:paraId="66935657" w14:textId="77777777" w:rsidR="006C70EC" w:rsidRDefault="006C70EC" w:rsidP="00C05E5E">
            <w:pPr>
              <w:spacing w:after="0"/>
              <w:rPr>
                <w:rFonts w:ascii="Arial" w:hAnsi="Arial"/>
                <w:b/>
                <w:lang w:eastAsia="en-GB"/>
              </w:rPr>
            </w:pPr>
          </w:p>
        </w:tc>
      </w:tr>
    </w:tbl>
    <w:p w14:paraId="4771EC6B" w14:textId="77777777" w:rsidR="006C70EC" w:rsidRDefault="006C70EC" w:rsidP="006C70EC">
      <w:pPr>
        <w:spacing w:after="0"/>
        <w:rPr>
          <w:rFonts w:ascii="Arial" w:hAnsi="Arial"/>
          <w:b/>
          <w:lang w:eastAsia="en-GB"/>
        </w:rPr>
      </w:pPr>
    </w:p>
    <w:p w14:paraId="7887AB5F" w14:textId="77777777" w:rsidR="006C70EC" w:rsidRDefault="006C70EC" w:rsidP="006C70EC">
      <w:pPr>
        <w:spacing w:after="0"/>
        <w:rPr>
          <w:rFonts w:ascii="Arial" w:hAnsi="Arial"/>
          <w:b/>
          <w:lang w:eastAsia="en-GB"/>
        </w:rPr>
      </w:pPr>
    </w:p>
    <w:p w14:paraId="07C647F0" w14:textId="77777777" w:rsidR="006C70EC" w:rsidRDefault="006C70EC" w:rsidP="006C70E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C70EC" w14:paraId="31C27863" w14:textId="77777777" w:rsidTr="00724EB7">
        <w:tc>
          <w:tcPr>
            <w:tcW w:w="9629" w:type="dxa"/>
            <w:tcBorders>
              <w:top w:val="single" w:sz="4" w:space="0" w:color="auto"/>
              <w:left w:val="single" w:sz="4" w:space="0" w:color="auto"/>
              <w:bottom w:val="single" w:sz="4" w:space="0" w:color="auto"/>
              <w:right w:val="single" w:sz="4" w:space="0" w:color="auto"/>
            </w:tcBorders>
          </w:tcPr>
          <w:p w14:paraId="5CC26F5E" w14:textId="77777777" w:rsidR="006C70EC" w:rsidRDefault="006C70EC" w:rsidP="00C05E5E">
            <w:pPr>
              <w:spacing w:after="0"/>
              <w:rPr>
                <w:rFonts w:ascii="Arial" w:hAnsi="Arial"/>
                <w:b/>
                <w:lang w:eastAsia="en-GB"/>
              </w:rPr>
            </w:pPr>
            <w:r>
              <w:rPr>
                <w:rFonts w:ascii="Arial" w:hAnsi="Arial"/>
                <w:b/>
                <w:lang w:eastAsia="en-GB"/>
              </w:rPr>
              <w:t>&lt;&lt;SKIPPED CODE&gt;&gt;</w:t>
            </w:r>
          </w:p>
          <w:p w14:paraId="2A37574B" w14:textId="77777777" w:rsidR="006C70EC" w:rsidRPr="001A606D" w:rsidRDefault="006C70EC" w:rsidP="00C05E5E">
            <w:pPr>
              <w:spacing w:after="0"/>
              <w:rPr>
                <w:rFonts w:ascii="Arial" w:hAnsi="Arial"/>
                <w:lang w:eastAsia="en-GB"/>
              </w:rPr>
            </w:pPr>
            <w:r w:rsidRPr="001A606D">
              <w:rPr>
                <w:rFonts w:ascii="Arial" w:hAnsi="Arial"/>
                <w:lang w:eastAsia="en-GB"/>
              </w:rPr>
              <w:t xml:space="preserve">  function f_SIP_MessageBodySDP_RX(boolean p_UseMIME) return template (present) MessageBody</w:t>
            </w:r>
          </w:p>
          <w:p w14:paraId="281CB289" w14:textId="77777777" w:rsidR="006C70EC" w:rsidRPr="001A606D" w:rsidRDefault="006C70EC" w:rsidP="00C05E5E">
            <w:pPr>
              <w:spacing w:after="0"/>
              <w:rPr>
                <w:rFonts w:ascii="Arial" w:hAnsi="Arial"/>
                <w:lang w:eastAsia="en-GB"/>
              </w:rPr>
            </w:pPr>
            <w:r w:rsidRPr="001A606D">
              <w:rPr>
                <w:rFonts w:ascii="Arial" w:hAnsi="Arial"/>
                <w:lang w:eastAsia="en-GB"/>
              </w:rPr>
              <w:t xml:space="preserve">  { /* to be used e.g. for INVITE when message body depends on condition A8 (UE uses Geolocation header to provide its geographical location for emergency session setup,</w:t>
            </w:r>
          </w:p>
          <w:p w14:paraId="6FFA06E3" w14:textId="77777777" w:rsidR="006C70EC" w:rsidRPr="001A606D" w:rsidRDefault="006C70EC" w:rsidP="00C05E5E">
            <w:pPr>
              <w:spacing w:after="0"/>
              <w:rPr>
                <w:rFonts w:ascii="Arial" w:hAnsi="Arial"/>
                <w:lang w:eastAsia="en-GB"/>
              </w:rPr>
            </w:pPr>
            <w:r w:rsidRPr="001A606D">
              <w:rPr>
                <w:rFonts w:ascii="Arial" w:hAnsi="Arial"/>
                <w:lang w:eastAsia="en-GB"/>
              </w:rPr>
              <w:t xml:space="preserve">       has obtained its location and is setting up an emergency session</w:t>
            </w:r>
            <w:r>
              <w:rPr>
                <w:rFonts w:ascii="Arial" w:hAnsi="Arial"/>
                <w:lang w:eastAsia="en-GB"/>
              </w:rPr>
              <w:t xml:space="preserve">. </w:t>
            </w:r>
            <w:r w:rsidRPr="001A606D">
              <w:rPr>
                <w:rFonts w:ascii="Arial" w:hAnsi="Arial"/>
                <w:highlight w:val="yellow"/>
                <w:lang w:eastAsia="en-GB"/>
              </w:rPr>
              <w:t>This will also apply when the UE sets an eCall session independent on location services</w:t>
            </w:r>
            <w:r w:rsidRPr="001A606D">
              <w:rPr>
                <w:rFonts w:ascii="Arial" w:hAnsi="Arial"/>
                <w:lang w:eastAsia="en-GB"/>
              </w:rPr>
              <w:t>) */</w:t>
            </w:r>
          </w:p>
          <w:p w14:paraId="65E7197D" w14:textId="77777777" w:rsidR="006C70EC" w:rsidRPr="001A606D" w:rsidRDefault="006C70EC" w:rsidP="00C05E5E">
            <w:pPr>
              <w:spacing w:after="0"/>
              <w:rPr>
                <w:rFonts w:ascii="Arial" w:hAnsi="Arial"/>
                <w:lang w:eastAsia="en-GB"/>
              </w:rPr>
            </w:pPr>
            <w:r w:rsidRPr="001A606D">
              <w:rPr>
                <w:rFonts w:ascii="Arial" w:hAnsi="Arial"/>
                <w:lang w:eastAsia="en-GB"/>
              </w:rPr>
              <w:t xml:space="preserve">    var template (present) MessageBody v_MessageBody;</w:t>
            </w:r>
          </w:p>
          <w:p w14:paraId="6DC9C752" w14:textId="77777777" w:rsidR="006C70EC" w:rsidRPr="001A606D" w:rsidRDefault="006C70EC" w:rsidP="00C05E5E">
            <w:pPr>
              <w:spacing w:after="0"/>
              <w:rPr>
                <w:rFonts w:ascii="Arial" w:hAnsi="Arial"/>
                <w:lang w:eastAsia="en-GB"/>
              </w:rPr>
            </w:pPr>
          </w:p>
          <w:p w14:paraId="70F078BE" w14:textId="77777777" w:rsidR="006C70EC" w:rsidRPr="001A606D" w:rsidRDefault="006C70EC" w:rsidP="00C05E5E">
            <w:pPr>
              <w:spacing w:after="0"/>
              <w:rPr>
                <w:rFonts w:ascii="Arial" w:hAnsi="Arial"/>
                <w:lang w:eastAsia="en-GB"/>
              </w:rPr>
            </w:pPr>
            <w:r w:rsidRPr="001A606D">
              <w:rPr>
                <w:rFonts w:ascii="Arial" w:hAnsi="Arial"/>
                <w:lang w:eastAsia="en-GB"/>
              </w:rPr>
              <w:t xml:space="preserve">    if (p_UseMIME) {</w:t>
            </w:r>
          </w:p>
          <w:p w14:paraId="5454F6DA" w14:textId="77777777" w:rsidR="006C70EC" w:rsidRPr="001A606D" w:rsidRDefault="006C70EC" w:rsidP="00C05E5E">
            <w:pPr>
              <w:spacing w:after="0"/>
              <w:rPr>
                <w:rFonts w:ascii="Arial" w:hAnsi="Arial"/>
                <w:lang w:eastAsia="en-GB"/>
              </w:rPr>
            </w:pPr>
            <w:r w:rsidRPr="001A606D">
              <w:rPr>
                <w:rFonts w:ascii="Arial" w:hAnsi="Arial"/>
                <w:lang w:eastAsia="en-GB"/>
              </w:rPr>
              <w:t xml:space="preserve">      v_MessageBody := cr_MessageBody_MIME(</w:t>
            </w:r>
            <w:r w:rsidRPr="0060416D">
              <w:rPr>
                <w:rFonts w:ascii="Arial" w:hAnsi="Arial"/>
                <w:highlight w:val="yellow"/>
                <w:lang w:eastAsia="en-GB"/>
              </w:rPr>
              <w:t>cr_MIME_Message_SDP_Any</w:t>
            </w:r>
            <w:r w:rsidRPr="001A606D">
              <w:rPr>
                <w:rFonts w:ascii="Arial" w:hAnsi="Arial"/>
                <w:lang w:eastAsia="en-GB"/>
              </w:rPr>
              <w:t>);</w:t>
            </w:r>
          </w:p>
          <w:p w14:paraId="5A8EDD57" w14:textId="77777777" w:rsidR="006C70EC" w:rsidRPr="001A606D" w:rsidRDefault="006C70EC" w:rsidP="00C05E5E">
            <w:pPr>
              <w:spacing w:after="0"/>
              <w:rPr>
                <w:rFonts w:ascii="Arial" w:hAnsi="Arial"/>
                <w:lang w:eastAsia="en-GB"/>
              </w:rPr>
            </w:pPr>
            <w:r w:rsidRPr="001A606D">
              <w:rPr>
                <w:rFonts w:ascii="Arial" w:hAnsi="Arial"/>
                <w:lang w:eastAsia="en-GB"/>
              </w:rPr>
              <w:t xml:space="preserve">    } else {</w:t>
            </w:r>
          </w:p>
          <w:p w14:paraId="35CE2BC5" w14:textId="77777777" w:rsidR="006C70EC" w:rsidRPr="001A606D" w:rsidRDefault="006C70EC" w:rsidP="00C05E5E">
            <w:pPr>
              <w:spacing w:after="0"/>
              <w:rPr>
                <w:rFonts w:ascii="Arial" w:hAnsi="Arial"/>
                <w:lang w:eastAsia="en-GB"/>
              </w:rPr>
            </w:pPr>
            <w:r w:rsidRPr="001A606D">
              <w:rPr>
                <w:rFonts w:ascii="Arial" w:hAnsi="Arial"/>
                <w:lang w:eastAsia="en-GB"/>
              </w:rPr>
              <w:t xml:space="preserve">      v_MessageBody := cr_MessageBody_SDP;</w:t>
            </w:r>
          </w:p>
          <w:p w14:paraId="41720440" w14:textId="77777777" w:rsidR="006C70EC" w:rsidRPr="001A606D" w:rsidRDefault="006C70EC" w:rsidP="00C05E5E">
            <w:pPr>
              <w:spacing w:after="0"/>
              <w:rPr>
                <w:rFonts w:ascii="Arial" w:hAnsi="Arial"/>
                <w:lang w:eastAsia="en-GB"/>
              </w:rPr>
            </w:pPr>
            <w:r w:rsidRPr="001A606D">
              <w:rPr>
                <w:rFonts w:ascii="Arial" w:hAnsi="Arial"/>
                <w:lang w:eastAsia="en-GB"/>
              </w:rPr>
              <w:t xml:space="preserve">    }</w:t>
            </w:r>
          </w:p>
          <w:p w14:paraId="4E19E35D" w14:textId="77777777" w:rsidR="006C70EC" w:rsidRPr="001A606D" w:rsidRDefault="006C70EC" w:rsidP="00C05E5E">
            <w:pPr>
              <w:spacing w:after="0"/>
              <w:rPr>
                <w:rFonts w:ascii="Arial" w:hAnsi="Arial"/>
                <w:lang w:eastAsia="en-GB"/>
              </w:rPr>
            </w:pPr>
            <w:r w:rsidRPr="001A606D">
              <w:rPr>
                <w:rFonts w:ascii="Arial" w:hAnsi="Arial"/>
                <w:lang w:eastAsia="en-GB"/>
              </w:rPr>
              <w:t xml:space="preserve">    return v_MessageBody;</w:t>
            </w:r>
          </w:p>
          <w:p w14:paraId="52345800" w14:textId="77777777" w:rsidR="006C70EC" w:rsidRDefault="006C70EC" w:rsidP="00C05E5E">
            <w:pPr>
              <w:autoSpaceDE w:val="0"/>
              <w:autoSpaceDN w:val="0"/>
              <w:adjustRightInd w:val="0"/>
              <w:spacing w:after="0"/>
              <w:rPr>
                <w:rFonts w:ascii="Arial" w:hAnsi="Arial"/>
                <w:lang w:eastAsia="en-GB"/>
              </w:rPr>
            </w:pPr>
            <w:r w:rsidRPr="001A606D">
              <w:rPr>
                <w:rFonts w:ascii="Arial" w:hAnsi="Arial"/>
                <w:lang w:eastAsia="en-GB"/>
              </w:rPr>
              <w:t xml:space="preserve">  }</w:t>
            </w:r>
          </w:p>
          <w:p w14:paraId="3D20E373" w14:textId="77777777" w:rsidR="006C70EC" w:rsidRDefault="006C70EC" w:rsidP="00C05E5E">
            <w:pPr>
              <w:autoSpaceDE w:val="0"/>
              <w:autoSpaceDN w:val="0"/>
              <w:adjustRightInd w:val="0"/>
              <w:spacing w:after="0"/>
              <w:rPr>
                <w:rFonts w:ascii="Arial" w:hAnsi="Arial"/>
                <w:b/>
                <w:lang w:eastAsia="en-GB"/>
              </w:rPr>
            </w:pPr>
            <w:r>
              <w:rPr>
                <w:rFonts w:ascii="Arial" w:hAnsi="Arial"/>
                <w:b/>
                <w:lang w:eastAsia="en-GB"/>
              </w:rPr>
              <w:t>&lt;&lt;SKIPPED CODE&gt;&gt;</w:t>
            </w:r>
          </w:p>
        </w:tc>
      </w:tr>
    </w:tbl>
    <w:p w14:paraId="594FB81A" w14:textId="77777777" w:rsidR="00724EB7" w:rsidRDefault="00724EB7" w:rsidP="00724EB7">
      <w:pPr>
        <w:pStyle w:val="Heading2"/>
        <w:numPr>
          <w:ilvl w:val="1"/>
          <w:numId w:val="1"/>
        </w:numPr>
        <w:overflowPunct w:val="0"/>
        <w:autoSpaceDE w:val="0"/>
        <w:autoSpaceDN w:val="0"/>
        <w:adjustRightInd w:val="0"/>
        <w:spacing w:before="480"/>
        <w:rPr>
          <w:b/>
          <w:lang w:val="pt-BR"/>
        </w:rPr>
      </w:pPr>
      <w:bookmarkStart w:id="15" w:name="_Toc138247183"/>
      <w:r>
        <w:rPr>
          <w:b/>
        </w:rPr>
        <w:t>Correction to funcion</w:t>
      </w:r>
      <w:r w:rsidRPr="00D74324">
        <w:rPr>
          <w:b/>
        </w:rPr>
        <w:t xml:space="preserve"> </w:t>
      </w:r>
      <w:r w:rsidRPr="00E00CD3">
        <w:rPr>
          <w:b/>
        </w:rPr>
        <w:t>f_IMS_ECall_MIME_DecodeAndCheckEmergencyCallData</w:t>
      </w:r>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EB7" w:rsidRPr="00647F8D" w14:paraId="5B042400"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6256B015" w14:textId="77777777" w:rsidR="00724EB7" w:rsidRDefault="00724EB7"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2AE1263" w14:textId="77777777" w:rsidR="00724EB7" w:rsidRPr="00D74324" w:rsidRDefault="00724EB7" w:rsidP="00C05E5E">
            <w:pPr>
              <w:pStyle w:val="CRCoverPage"/>
              <w:spacing w:after="0"/>
              <w:ind w:left="100"/>
              <w:rPr>
                <w:noProof/>
              </w:rPr>
            </w:pPr>
            <w:r w:rsidRPr="00E00CD3">
              <w:rPr>
                <w:noProof/>
              </w:rPr>
              <w:t>f_IMS_ECall_MIME_DecodeAndCheckEmergencyCallData</w:t>
            </w:r>
          </w:p>
        </w:tc>
      </w:tr>
      <w:tr w:rsidR="00724EB7" w:rsidRPr="00647F8D" w14:paraId="7776219E"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48E5EB24" w14:textId="77777777" w:rsidR="00724EB7" w:rsidRDefault="00724EB7" w:rsidP="00C05E5E">
            <w:pPr>
              <w:spacing w:before="40" w:after="40"/>
              <w:rPr>
                <w:rFonts w:ascii="Arial" w:hAnsi="Arial"/>
                <w:b/>
              </w:rPr>
            </w:pPr>
            <w:r>
              <w:rPr>
                <w:rFonts w:ascii="Arial" w:hAnsi="Arial"/>
                <w:b/>
              </w:rPr>
              <w:lastRenderedPageBreak/>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7F4B6A1C" w14:textId="2F5C32AA" w:rsidR="00C570AC" w:rsidRDefault="00E0491A" w:rsidP="00C05E5E">
            <w:pPr>
              <w:pStyle w:val="CRCoverPage"/>
              <w:spacing w:after="0"/>
              <w:rPr>
                <w:bCs/>
                <w:lang w:val="en-US"/>
              </w:rPr>
            </w:pPr>
            <w:r>
              <w:rPr>
                <w:bCs/>
                <w:lang w:val="en-US"/>
              </w:rPr>
              <w:t>I</w:t>
            </w:r>
            <w:r w:rsidR="00BF5445">
              <w:rPr>
                <w:bCs/>
                <w:lang w:val="en-US"/>
              </w:rPr>
              <w:t xml:space="preserve">mplementation expects the same contents for </w:t>
            </w:r>
            <w:r w:rsidR="00EA03A7">
              <w:rPr>
                <w:bCs/>
                <w:lang w:val="en-US"/>
              </w:rPr>
              <w:t>CallInfo header-cid url and ContentID in message body. This is incorrect as specified in</w:t>
            </w:r>
            <w:r w:rsidR="00BF5445">
              <w:rPr>
                <w:bCs/>
                <w:lang w:val="en-US"/>
              </w:rPr>
              <w:t xml:space="preserve"> </w:t>
            </w:r>
            <w:r w:rsidR="00EA03A7">
              <w:rPr>
                <w:bCs/>
                <w:lang w:val="en-US"/>
              </w:rPr>
              <w:t>RFC3261 while CallInfo should contain an absoluteUri, ContentID should just contain its url. Estructure of ContentID is specified at</w:t>
            </w:r>
            <w:r w:rsidR="00773BC8">
              <w:rPr>
                <w:bCs/>
                <w:lang w:val="en-US"/>
              </w:rPr>
              <w:t xml:space="preserve"> </w:t>
            </w:r>
            <w:r w:rsidR="00487109">
              <w:rPr>
                <w:bCs/>
                <w:lang w:val="en-US"/>
              </w:rPr>
              <w:t>RFC</w:t>
            </w:r>
            <w:r w:rsidR="00EA03A7" w:rsidRPr="00EA03A7">
              <w:rPr>
                <w:bCs/>
                <w:lang w:val="en-US"/>
              </w:rPr>
              <w:t>2392</w:t>
            </w:r>
            <w:r w:rsidR="00EA03A7">
              <w:rPr>
                <w:bCs/>
                <w:lang w:val="en-US"/>
              </w:rPr>
              <w:t xml:space="preserve"> Chapter 2:</w:t>
            </w:r>
          </w:p>
          <w:p w14:paraId="3C98661A" w14:textId="77777777" w:rsidR="00EA03A7" w:rsidRDefault="00EA03A7" w:rsidP="00C05E5E">
            <w:pPr>
              <w:pStyle w:val="CRCoverPage"/>
              <w:spacing w:after="0"/>
              <w:rPr>
                <w:bCs/>
                <w:lang w:val="en-US"/>
              </w:rPr>
            </w:pPr>
          </w:p>
          <w:p w14:paraId="30126BF1" w14:textId="77777777" w:rsidR="00EA03A7" w:rsidRPr="00EA03A7" w:rsidRDefault="00EA03A7" w:rsidP="00EA03A7">
            <w:pPr>
              <w:pStyle w:val="HTMLPreformatted"/>
              <w:rPr>
                <w:color w:val="000000"/>
                <w:sz w:val="16"/>
                <w:szCs w:val="16"/>
                <w:lang w:val="en-GB"/>
              </w:rPr>
            </w:pPr>
            <w:r w:rsidRPr="00EA03A7">
              <w:rPr>
                <w:color w:val="000000"/>
                <w:sz w:val="16"/>
                <w:szCs w:val="16"/>
                <w:lang w:val="en-GB"/>
              </w:rPr>
              <w:t xml:space="preserve">   The URLs take the form</w:t>
            </w:r>
          </w:p>
          <w:p w14:paraId="4DC3D7E3" w14:textId="77777777" w:rsidR="00EA03A7" w:rsidRPr="00EA03A7" w:rsidRDefault="00EA03A7" w:rsidP="00EA03A7">
            <w:pPr>
              <w:pStyle w:val="HTMLPreformatted"/>
              <w:rPr>
                <w:color w:val="000000"/>
                <w:sz w:val="16"/>
                <w:szCs w:val="16"/>
                <w:lang w:val="en-GB"/>
              </w:rPr>
            </w:pPr>
          </w:p>
          <w:p w14:paraId="6D3E0969" w14:textId="77777777" w:rsidR="00EA03A7" w:rsidRPr="00EA03A7" w:rsidRDefault="00EA03A7" w:rsidP="00EA03A7">
            <w:pPr>
              <w:pStyle w:val="HTMLPreformatted"/>
              <w:rPr>
                <w:color w:val="000000"/>
                <w:sz w:val="16"/>
                <w:szCs w:val="16"/>
                <w:lang w:val="en-GB"/>
              </w:rPr>
            </w:pPr>
            <w:r w:rsidRPr="00EA03A7">
              <w:rPr>
                <w:color w:val="000000"/>
                <w:sz w:val="16"/>
                <w:szCs w:val="16"/>
                <w:lang w:val="en-GB"/>
              </w:rPr>
              <w:t xml:space="preserve">     content-id    = url-addr-spec</w:t>
            </w:r>
          </w:p>
          <w:p w14:paraId="7FFBFB33" w14:textId="77777777" w:rsidR="00EA03A7" w:rsidRPr="00EA03A7" w:rsidRDefault="00EA03A7" w:rsidP="00EA03A7">
            <w:pPr>
              <w:pStyle w:val="HTMLPreformatted"/>
              <w:rPr>
                <w:color w:val="000000"/>
                <w:sz w:val="16"/>
                <w:szCs w:val="16"/>
                <w:lang w:val="en-GB"/>
              </w:rPr>
            </w:pPr>
          </w:p>
          <w:p w14:paraId="00E0CFB0" w14:textId="77777777" w:rsidR="00EA03A7" w:rsidRPr="00EA03A7" w:rsidRDefault="00EA03A7" w:rsidP="00EA03A7">
            <w:pPr>
              <w:pStyle w:val="HTMLPreformatted"/>
              <w:rPr>
                <w:color w:val="000000"/>
                <w:sz w:val="16"/>
                <w:szCs w:val="16"/>
                <w:lang w:val="en-GB"/>
              </w:rPr>
            </w:pPr>
            <w:r w:rsidRPr="00EA03A7">
              <w:rPr>
                <w:color w:val="000000"/>
                <w:sz w:val="16"/>
                <w:szCs w:val="16"/>
                <w:lang w:val="en-GB"/>
              </w:rPr>
              <w:t xml:space="preserve">     message-id    = url-addr-spec</w:t>
            </w:r>
          </w:p>
          <w:p w14:paraId="4B8C45AA" w14:textId="77777777" w:rsidR="00EA03A7" w:rsidRPr="00EA03A7" w:rsidRDefault="00EA03A7" w:rsidP="00EA03A7">
            <w:pPr>
              <w:pStyle w:val="HTMLPreformatted"/>
              <w:rPr>
                <w:color w:val="000000"/>
                <w:sz w:val="16"/>
                <w:szCs w:val="16"/>
                <w:lang w:val="en-GB"/>
              </w:rPr>
            </w:pPr>
          </w:p>
          <w:p w14:paraId="5F596379" w14:textId="2348BA4E" w:rsidR="00EA03A7" w:rsidRPr="00EA03A7" w:rsidRDefault="00EA03A7" w:rsidP="00EA03A7">
            <w:pPr>
              <w:pStyle w:val="HTMLPreformatted"/>
              <w:rPr>
                <w:color w:val="000000"/>
                <w:sz w:val="16"/>
                <w:szCs w:val="16"/>
                <w:lang w:val="en-GB"/>
              </w:rPr>
            </w:pPr>
            <w:r w:rsidRPr="00EA03A7">
              <w:rPr>
                <w:color w:val="000000"/>
                <w:sz w:val="16"/>
                <w:szCs w:val="16"/>
                <w:lang w:val="en-GB"/>
              </w:rPr>
              <w:t xml:space="preserve">     url-addr-spec = addr-spec</w:t>
            </w:r>
            <w:r w:rsidR="00986477">
              <w:rPr>
                <w:color w:val="000000"/>
                <w:sz w:val="16"/>
                <w:szCs w:val="16"/>
                <w:lang w:val="en-GB"/>
              </w:rPr>
              <w:t xml:space="preserve">  </w:t>
            </w:r>
            <w:r w:rsidRPr="00EA03A7">
              <w:rPr>
                <w:color w:val="000000"/>
                <w:sz w:val="16"/>
                <w:szCs w:val="16"/>
                <w:lang w:val="en-GB"/>
              </w:rPr>
              <w:t xml:space="preserve">; URL encoding of </w:t>
            </w:r>
            <w:hyperlink r:id="rId18" w:history="1">
              <w:r w:rsidRPr="00EA03A7">
                <w:rPr>
                  <w:rStyle w:val="Hyperlink"/>
                  <w:sz w:val="16"/>
                  <w:szCs w:val="16"/>
                  <w:lang w:val="en-GB"/>
                </w:rPr>
                <w:t>RFC 822</w:t>
              </w:r>
            </w:hyperlink>
            <w:r w:rsidRPr="00EA03A7">
              <w:rPr>
                <w:color w:val="000000"/>
                <w:sz w:val="16"/>
                <w:szCs w:val="16"/>
                <w:lang w:val="en-GB"/>
              </w:rPr>
              <w:t xml:space="preserve"> addr-spec</w:t>
            </w:r>
          </w:p>
          <w:p w14:paraId="034A00A9" w14:textId="77777777" w:rsidR="00EA03A7" w:rsidRPr="00EA03A7" w:rsidRDefault="00EA03A7" w:rsidP="00EA03A7">
            <w:pPr>
              <w:pStyle w:val="HTMLPreformatted"/>
              <w:rPr>
                <w:color w:val="000000"/>
                <w:sz w:val="16"/>
                <w:szCs w:val="16"/>
                <w:lang w:val="en-GB"/>
              </w:rPr>
            </w:pPr>
          </w:p>
          <w:p w14:paraId="74520190" w14:textId="6F18E398" w:rsidR="00EA03A7" w:rsidRDefault="00EA03A7" w:rsidP="00EA03A7">
            <w:pPr>
              <w:pStyle w:val="HTMLPreformatted"/>
              <w:rPr>
                <w:bCs/>
                <w:lang w:val="en-US"/>
              </w:rPr>
            </w:pPr>
            <w:r w:rsidRPr="00EA03A7">
              <w:rPr>
                <w:color w:val="000000"/>
                <w:sz w:val="16"/>
                <w:szCs w:val="16"/>
                <w:lang w:val="en-GB"/>
              </w:rPr>
              <w:t xml:space="preserve">     </w:t>
            </w:r>
            <w:r w:rsidRPr="00EA03A7">
              <w:rPr>
                <w:color w:val="000000"/>
                <w:sz w:val="16"/>
                <w:szCs w:val="16"/>
              </w:rPr>
              <w:t>cid-url       = "cid" ":" content-id</w:t>
            </w:r>
          </w:p>
          <w:p w14:paraId="377AA76F" w14:textId="3150AEB7" w:rsidR="00C570AC" w:rsidRPr="00A73702" w:rsidRDefault="00C570AC" w:rsidP="00C05E5E">
            <w:pPr>
              <w:pStyle w:val="CRCoverPage"/>
              <w:spacing w:after="0"/>
              <w:rPr>
                <w:bCs/>
                <w:lang w:val="en-US"/>
              </w:rPr>
            </w:pPr>
          </w:p>
        </w:tc>
      </w:tr>
      <w:tr w:rsidR="00724EB7" w:rsidRPr="00647F8D" w14:paraId="45A3A06A"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09F49181" w14:textId="77777777" w:rsidR="00724EB7" w:rsidRDefault="00724EB7"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67EB2F2" w14:textId="620F5B20" w:rsidR="00724EB7" w:rsidRPr="000061CC" w:rsidRDefault="00986477" w:rsidP="00C05E5E">
            <w:pPr>
              <w:pStyle w:val="CRCoverPage"/>
              <w:spacing w:after="0"/>
              <w:rPr>
                <w:noProof/>
              </w:rPr>
            </w:pPr>
            <w:r>
              <w:rPr>
                <w:noProof/>
              </w:rPr>
              <w:t>Modified ContentId field on receiving template to adjust to RFC2392.</w:t>
            </w:r>
          </w:p>
        </w:tc>
      </w:tr>
      <w:tr w:rsidR="00724EB7" w:rsidRPr="00647F8D" w14:paraId="13016FEC"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314DECAF" w14:textId="77777777" w:rsidR="00724EB7" w:rsidRDefault="00724EB7"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57DB7D0" w14:textId="77777777" w:rsidR="00724EB7" w:rsidRDefault="00724EB7" w:rsidP="00C05E5E">
            <w:pPr>
              <w:spacing w:after="0"/>
              <w:rPr>
                <w:rFonts w:ascii="Arial" w:hAnsi="Arial" w:cs="Arial"/>
                <w:noProof/>
                <w:lang w:val="en-US"/>
              </w:rPr>
            </w:pPr>
            <w:r>
              <w:rPr>
                <w:rFonts w:ascii="Arial" w:hAnsi="Arial" w:cs="Arial"/>
                <w:noProof/>
                <w:lang w:val="en-US"/>
              </w:rPr>
              <w:t>Common\IMS\</w:t>
            </w:r>
            <w:r w:rsidRPr="00E00CD3">
              <w:rPr>
                <w:rFonts w:ascii="Arial" w:hAnsi="Arial" w:cs="Arial"/>
                <w:noProof/>
              </w:rPr>
              <w:t>IMS_eCall_Functions</w:t>
            </w:r>
            <w:r>
              <w:rPr>
                <w:rFonts w:ascii="Arial" w:hAnsi="Arial" w:cs="Arial"/>
                <w:noProof/>
                <w:lang w:val="en-US"/>
              </w:rPr>
              <w:t>.ttcn</w:t>
            </w:r>
          </w:p>
        </w:tc>
      </w:tr>
      <w:tr w:rsidR="00724EB7" w14:paraId="34D54901"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392F5D8B" w14:textId="77777777" w:rsidR="00724EB7" w:rsidRDefault="00724EB7"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92468CC" w14:textId="77777777" w:rsidR="00724EB7" w:rsidRDefault="00724EB7" w:rsidP="00C05E5E">
            <w:pPr>
              <w:rPr>
                <w:rFonts w:ascii="Arial" w:hAnsi="Arial"/>
                <w:highlight w:val="cyan"/>
              </w:rPr>
            </w:pPr>
          </w:p>
        </w:tc>
      </w:tr>
    </w:tbl>
    <w:p w14:paraId="755E7E9B" w14:textId="77777777" w:rsidR="00724EB7" w:rsidRDefault="00724EB7" w:rsidP="00724EB7">
      <w:pPr>
        <w:rPr>
          <w:noProof/>
        </w:rPr>
      </w:pPr>
    </w:p>
    <w:p w14:paraId="452BF8F1" w14:textId="77777777" w:rsidR="00724EB7" w:rsidRDefault="00724EB7" w:rsidP="00724EB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4EB7" w14:paraId="64618623" w14:textId="77777777" w:rsidTr="00C05E5E">
        <w:tc>
          <w:tcPr>
            <w:tcW w:w="9855" w:type="dxa"/>
            <w:tcBorders>
              <w:top w:val="single" w:sz="4" w:space="0" w:color="auto"/>
              <w:left w:val="single" w:sz="4" w:space="0" w:color="auto"/>
              <w:bottom w:val="nil"/>
              <w:right w:val="single" w:sz="4" w:space="0" w:color="auto"/>
            </w:tcBorders>
          </w:tcPr>
          <w:p w14:paraId="42FA2079" w14:textId="77777777" w:rsidR="00724EB7" w:rsidRDefault="00724EB7" w:rsidP="00C05E5E">
            <w:pPr>
              <w:spacing w:after="0"/>
              <w:rPr>
                <w:rFonts w:ascii="Arial" w:hAnsi="Arial"/>
                <w:b/>
                <w:lang w:eastAsia="en-GB"/>
              </w:rPr>
            </w:pPr>
            <w:r>
              <w:rPr>
                <w:rFonts w:ascii="Arial" w:hAnsi="Arial"/>
                <w:b/>
                <w:lang w:eastAsia="en-GB"/>
              </w:rPr>
              <w:t>&lt;&lt;SKIPPED CODE&gt;&gt;</w:t>
            </w:r>
          </w:p>
          <w:p w14:paraId="10BCA384" w14:textId="77777777" w:rsidR="00724EB7" w:rsidRPr="001C3571" w:rsidRDefault="00724EB7" w:rsidP="00C05E5E">
            <w:pPr>
              <w:spacing w:after="0"/>
              <w:rPr>
                <w:rFonts w:ascii="Arial" w:hAnsi="Arial"/>
                <w:lang w:eastAsia="en-GB"/>
              </w:rPr>
            </w:pPr>
            <w:r w:rsidRPr="001C3571">
              <w:rPr>
                <w:rFonts w:ascii="Arial" w:hAnsi="Arial"/>
                <w:lang w:eastAsia="en-GB"/>
              </w:rPr>
              <w:t xml:space="preserve">  function f_IMS_ECall_EmergencyCallData_Control_DecodeAndMatch(charstring p_XmlBody,</w:t>
            </w:r>
          </w:p>
          <w:p w14:paraId="2FD9C576" w14:textId="77777777" w:rsidR="00724EB7" w:rsidRPr="001C3571" w:rsidRDefault="00724EB7" w:rsidP="00C05E5E">
            <w:pPr>
              <w:spacing w:after="0"/>
              <w:rPr>
                <w:rFonts w:ascii="Arial" w:hAnsi="Arial"/>
                <w:lang w:eastAsia="en-GB"/>
              </w:rPr>
            </w:pPr>
            <w:r w:rsidRPr="001C3571">
              <w:rPr>
                <w:rFonts w:ascii="Arial" w:hAnsi="Arial"/>
                <w:lang w:eastAsia="en-GB"/>
              </w:rPr>
              <w:t xml:space="preserve">                                                                template EmergencyCallData_Control p_EmergencyCallData_Control) return boolean</w:t>
            </w:r>
          </w:p>
          <w:p w14:paraId="507916C9" w14:textId="77777777" w:rsidR="00724EB7" w:rsidRPr="001C3571" w:rsidRDefault="00724EB7" w:rsidP="00C05E5E">
            <w:pPr>
              <w:spacing w:after="0"/>
              <w:rPr>
                <w:rFonts w:ascii="Arial" w:hAnsi="Arial"/>
                <w:lang w:eastAsia="en-GB"/>
              </w:rPr>
            </w:pPr>
            <w:r w:rsidRPr="001C3571">
              <w:rPr>
                <w:rFonts w:ascii="Arial" w:hAnsi="Arial"/>
                <w:lang w:eastAsia="en-GB"/>
              </w:rPr>
              <w:t xml:space="preserve">  {</w:t>
            </w:r>
          </w:p>
          <w:p w14:paraId="506BEB78" w14:textId="77777777" w:rsidR="00724EB7" w:rsidRPr="001C3571" w:rsidRDefault="00724EB7" w:rsidP="00C05E5E">
            <w:pPr>
              <w:spacing w:after="0"/>
              <w:rPr>
                <w:rFonts w:ascii="Arial" w:hAnsi="Arial"/>
                <w:lang w:eastAsia="en-GB"/>
              </w:rPr>
            </w:pPr>
            <w:r w:rsidRPr="001C3571">
              <w:rPr>
                <w:rFonts w:ascii="Arial" w:hAnsi="Arial"/>
                <w:lang w:eastAsia="en-GB"/>
              </w:rPr>
              <w:t xml:space="preserve">    var bitstring v_Bitstring := f_Char2Bit(p_XmlBody);</w:t>
            </w:r>
          </w:p>
          <w:p w14:paraId="57353B40" w14:textId="77777777" w:rsidR="00724EB7" w:rsidRPr="001C3571" w:rsidRDefault="00724EB7" w:rsidP="00C05E5E">
            <w:pPr>
              <w:spacing w:after="0"/>
              <w:rPr>
                <w:rFonts w:ascii="Arial" w:hAnsi="Arial"/>
                <w:lang w:eastAsia="en-GB"/>
              </w:rPr>
            </w:pPr>
            <w:r w:rsidRPr="001C3571">
              <w:rPr>
                <w:rFonts w:ascii="Arial" w:hAnsi="Arial"/>
                <w:lang w:eastAsia="en-GB"/>
              </w:rPr>
              <w:t xml:space="preserve">    var EmergencyCallData_Control v_EmergencyCallData_Control;</w:t>
            </w:r>
          </w:p>
          <w:p w14:paraId="302EEC3B" w14:textId="77777777" w:rsidR="00724EB7" w:rsidRPr="001C3571" w:rsidRDefault="00724EB7" w:rsidP="00C05E5E">
            <w:pPr>
              <w:spacing w:after="0"/>
              <w:rPr>
                <w:rFonts w:ascii="Arial" w:hAnsi="Arial"/>
                <w:lang w:eastAsia="en-GB"/>
              </w:rPr>
            </w:pPr>
            <w:r w:rsidRPr="001C3571">
              <w:rPr>
                <w:rFonts w:ascii="Arial" w:hAnsi="Arial"/>
                <w:lang w:eastAsia="en-GB"/>
              </w:rPr>
              <w:t xml:space="preserve">    var boolean v_Result := false;</w:t>
            </w:r>
          </w:p>
          <w:p w14:paraId="13294F14" w14:textId="77777777" w:rsidR="00724EB7" w:rsidRPr="001C3571" w:rsidRDefault="00724EB7" w:rsidP="00C05E5E">
            <w:pPr>
              <w:spacing w:after="0"/>
              <w:rPr>
                <w:rFonts w:ascii="Arial" w:hAnsi="Arial"/>
                <w:lang w:eastAsia="en-GB"/>
              </w:rPr>
            </w:pPr>
          </w:p>
          <w:p w14:paraId="32CB7C39" w14:textId="77777777" w:rsidR="00724EB7" w:rsidRPr="001C3571" w:rsidRDefault="00724EB7" w:rsidP="00C05E5E">
            <w:pPr>
              <w:spacing w:after="0"/>
              <w:rPr>
                <w:rFonts w:ascii="Arial" w:hAnsi="Arial"/>
                <w:lang w:eastAsia="en-GB"/>
              </w:rPr>
            </w:pPr>
            <w:r w:rsidRPr="001C3571">
              <w:rPr>
                <w:rFonts w:ascii="Arial" w:hAnsi="Arial"/>
                <w:lang w:eastAsia="en-GB"/>
              </w:rPr>
              <w:t xml:space="preserve">    if (decvalue(v_Bitstring, v_EmergencyCallData_Control) == 0) {</w:t>
            </w:r>
          </w:p>
          <w:p w14:paraId="436954E6" w14:textId="77777777" w:rsidR="00724EB7" w:rsidRPr="001C3571" w:rsidRDefault="00724EB7" w:rsidP="00C05E5E">
            <w:pPr>
              <w:spacing w:after="0"/>
              <w:rPr>
                <w:rFonts w:ascii="Arial" w:hAnsi="Arial"/>
                <w:lang w:eastAsia="en-GB"/>
              </w:rPr>
            </w:pPr>
            <w:r w:rsidRPr="001C3571">
              <w:rPr>
                <w:rFonts w:ascii="Arial" w:hAnsi="Arial"/>
                <w:lang w:eastAsia="en-GB"/>
              </w:rPr>
              <w:t xml:space="preserve">      v_Result := match(v_EmergencyCallData_Control, p_EmergencyCallData_Control);</w:t>
            </w:r>
          </w:p>
          <w:p w14:paraId="3AEACC41" w14:textId="77777777" w:rsidR="00724EB7" w:rsidRPr="001C3571" w:rsidRDefault="00724EB7" w:rsidP="00C05E5E">
            <w:pPr>
              <w:spacing w:after="0"/>
              <w:rPr>
                <w:rFonts w:ascii="Arial" w:hAnsi="Arial"/>
                <w:lang w:eastAsia="en-GB"/>
              </w:rPr>
            </w:pPr>
            <w:r w:rsidRPr="001C3571">
              <w:rPr>
                <w:rFonts w:ascii="Arial" w:hAnsi="Arial"/>
                <w:lang w:eastAsia="en-GB"/>
              </w:rPr>
              <w:t xml:space="preserve">    }</w:t>
            </w:r>
          </w:p>
          <w:p w14:paraId="5CAAA524" w14:textId="77777777" w:rsidR="00724EB7" w:rsidRPr="001C3571" w:rsidRDefault="00724EB7" w:rsidP="00C05E5E">
            <w:pPr>
              <w:spacing w:after="0"/>
              <w:rPr>
                <w:rFonts w:ascii="Arial" w:hAnsi="Arial"/>
                <w:lang w:eastAsia="en-GB"/>
              </w:rPr>
            </w:pPr>
            <w:r w:rsidRPr="001C3571">
              <w:rPr>
                <w:rFonts w:ascii="Arial" w:hAnsi="Arial"/>
                <w:lang w:eastAsia="en-GB"/>
              </w:rPr>
              <w:t xml:space="preserve">    return v_Result;</w:t>
            </w:r>
          </w:p>
          <w:p w14:paraId="198E3384" w14:textId="77777777" w:rsidR="00724EB7" w:rsidRDefault="00724EB7" w:rsidP="00C05E5E">
            <w:pPr>
              <w:autoSpaceDE w:val="0"/>
              <w:autoSpaceDN w:val="0"/>
              <w:adjustRightInd w:val="0"/>
              <w:spacing w:after="0"/>
              <w:rPr>
                <w:rFonts w:ascii="Arial" w:hAnsi="Arial"/>
                <w:lang w:eastAsia="en-GB"/>
              </w:rPr>
            </w:pPr>
            <w:r w:rsidRPr="001C3571">
              <w:rPr>
                <w:rFonts w:ascii="Arial" w:hAnsi="Arial"/>
                <w:lang w:eastAsia="en-GB"/>
              </w:rPr>
              <w:t xml:space="preserve">  }</w:t>
            </w:r>
          </w:p>
          <w:p w14:paraId="7F5B15D5" w14:textId="77777777" w:rsidR="00724EB7" w:rsidRDefault="00724EB7" w:rsidP="00C05E5E">
            <w:pPr>
              <w:autoSpaceDE w:val="0"/>
              <w:autoSpaceDN w:val="0"/>
              <w:adjustRightInd w:val="0"/>
              <w:spacing w:after="0"/>
              <w:rPr>
                <w:rFonts w:ascii="Arial" w:hAnsi="Arial"/>
                <w:b/>
                <w:lang w:eastAsia="en-GB"/>
              </w:rPr>
            </w:pPr>
            <w:r>
              <w:rPr>
                <w:rFonts w:ascii="Arial" w:hAnsi="Arial"/>
                <w:b/>
                <w:lang w:eastAsia="en-GB"/>
              </w:rPr>
              <w:t>SKIPPED CODE&gt;&gt;</w:t>
            </w:r>
          </w:p>
        </w:tc>
      </w:tr>
      <w:tr w:rsidR="00724EB7" w14:paraId="6BBC3C22" w14:textId="77777777" w:rsidTr="00C05E5E">
        <w:tc>
          <w:tcPr>
            <w:tcW w:w="9855" w:type="dxa"/>
            <w:tcBorders>
              <w:top w:val="nil"/>
              <w:left w:val="single" w:sz="4" w:space="0" w:color="auto"/>
              <w:bottom w:val="single" w:sz="4" w:space="0" w:color="auto"/>
              <w:right w:val="single" w:sz="4" w:space="0" w:color="auto"/>
            </w:tcBorders>
          </w:tcPr>
          <w:p w14:paraId="0C63CD00" w14:textId="77777777" w:rsidR="00724EB7" w:rsidRDefault="00724EB7" w:rsidP="00C05E5E">
            <w:pPr>
              <w:spacing w:after="0"/>
              <w:rPr>
                <w:rFonts w:ascii="Arial" w:hAnsi="Arial"/>
                <w:b/>
                <w:lang w:eastAsia="en-GB"/>
              </w:rPr>
            </w:pPr>
          </w:p>
        </w:tc>
      </w:tr>
    </w:tbl>
    <w:p w14:paraId="2F5BDAF7" w14:textId="77777777" w:rsidR="00724EB7" w:rsidRDefault="00724EB7" w:rsidP="00724EB7">
      <w:pPr>
        <w:spacing w:after="0"/>
        <w:rPr>
          <w:rFonts w:ascii="Arial" w:hAnsi="Arial"/>
          <w:b/>
          <w:lang w:eastAsia="en-GB"/>
        </w:rPr>
      </w:pPr>
    </w:p>
    <w:p w14:paraId="71EBFDE2" w14:textId="77777777" w:rsidR="00724EB7" w:rsidRDefault="00724EB7" w:rsidP="00724EB7">
      <w:pPr>
        <w:spacing w:after="0"/>
        <w:rPr>
          <w:rFonts w:ascii="Arial" w:hAnsi="Arial"/>
          <w:b/>
          <w:lang w:eastAsia="en-GB"/>
        </w:rPr>
      </w:pPr>
    </w:p>
    <w:p w14:paraId="0577C43C" w14:textId="77777777" w:rsidR="00724EB7" w:rsidRDefault="00724EB7" w:rsidP="00724EB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4EB7" w14:paraId="0416DB09" w14:textId="77777777" w:rsidTr="00724EB7">
        <w:tc>
          <w:tcPr>
            <w:tcW w:w="9629" w:type="dxa"/>
            <w:tcBorders>
              <w:top w:val="single" w:sz="4" w:space="0" w:color="auto"/>
              <w:left w:val="single" w:sz="4" w:space="0" w:color="auto"/>
              <w:bottom w:val="single" w:sz="4" w:space="0" w:color="auto"/>
              <w:right w:val="single" w:sz="4" w:space="0" w:color="auto"/>
            </w:tcBorders>
          </w:tcPr>
          <w:p w14:paraId="5EAFF275" w14:textId="77777777" w:rsidR="00724EB7" w:rsidRDefault="00724EB7" w:rsidP="00C05E5E">
            <w:pPr>
              <w:spacing w:after="0"/>
              <w:rPr>
                <w:rFonts w:ascii="Arial" w:hAnsi="Arial"/>
                <w:b/>
                <w:lang w:eastAsia="en-GB"/>
              </w:rPr>
            </w:pPr>
            <w:r>
              <w:rPr>
                <w:rFonts w:ascii="Arial" w:hAnsi="Arial"/>
                <w:b/>
                <w:lang w:eastAsia="en-GB"/>
              </w:rPr>
              <w:t>&lt;&lt;SKIPPED CODE&gt;&gt;</w:t>
            </w:r>
          </w:p>
          <w:p w14:paraId="1EF56958" w14:textId="77777777" w:rsidR="00724EB7" w:rsidRPr="004B1284" w:rsidRDefault="00724EB7" w:rsidP="00C05E5E">
            <w:pPr>
              <w:spacing w:after="0"/>
              <w:rPr>
                <w:rFonts w:ascii="Arial" w:hAnsi="Arial"/>
                <w:lang w:eastAsia="en-GB"/>
              </w:rPr>
            </w:pPr>
            <w:r w:rsidRPr="004B1284">
              <w:rPr>
                <w:rFonts w:ascii="Arial" w:hAnsi="Arial"/>
                <w:lang w:eastAsia="en-GB"/>
              </w:rPr>
              <w:t xml:space="preserve">  function f_IMS_ECall_MIME_DecodeAndCheckEmergencyCallData(MIME_Message p_MIME_Message,</w:t>
            </w:r>
          </w:p>
          <w:p w14:paraId="47D70B97" w14:textId="77777777" w:rsidR="00724EB7" w:rsidRPr="004B1284" w:rsidRDefault="00724EB7" w:rsidP="00C05E5E">
            <w:pPr>
              <w:spacing w:after="0"/>
              <w:rPr>
                <w:rFonts w:ascii="Arial" w:hAnsi="Arial"/>
                <w:lang w:eastAsia="en-GB"/>
              </w:rPr>
            </w:pPr>
            <w:r w:rsidRPr="004B1284">
              <w:rPr>
                <w:rFonts w:ascii="Arial" w:hAnsi="Arial"/>
                <w:lang w:eastAsia="en-GB"/>
              </w:rPr>
              <w:t xml:space="preserve">                                                            charstring p_ContentType,</w:t>
            </w:r>
          </w:p>
          <w:p w14:paraId="1FE489A8" w14:textId="77777777" w:rsidR="00724EB7" w:rsidRPr="004B1284" w:rsidRDefault="00724EB7" w:rsidP="00C05E5E">
            <w:pPr>
              <w:spacing w:after="0"/>
              <w:rPr>
                <w:rFonts w:ascii="Arial" w:hAnsi="Arial"/>
                <w:lang w:eastAsia="en-GB"/>
              </w:rPr>
            </w:pPr>
            <w:r w:rsidRPr="004B1284">
              <w:rPr>
                <w:rFonts w:ascii="Arial" w:hAnsi="Arial"/>
                <w:lang w:eastAsia="en-GB"/>
              </w:rPr>
              <w:t xml:space="preserve">                                                            charstring p_ContentId,</w:t>
            </w:r>
          </w:p>
          <w:p w14:paraId="1D81B7CB" w14:textId="77777777" w:rsidR="00724EB7" w:rsidRPr="004B1284" w:rsidRDefault="00724EB7" w:rsidP="00C05E5E">
            <w:pPr>
              <w:spacing w:after="0"/>
              <w:rPr>
                <w:rFonts w:ascii="Arial" w:hAnsi="Arial"/>
                <w:lang w:eastAsia="en-GB"/>
              </w:rPr>
            </w:pPr>
            <w:r w:rsidRPr="004B1284">
              <w:rPr>
                <w:rFonts w:ascii="Arial" w:hAnsi="Arial"/>
                <w:lang w:eastAsia="en-GB"/>
              </w:rPr>
              <w:t xml:space="preserve">                                                            template SemicolonParam_List p_DispositionParams := *,</w:t>
            </w:r>
          </w:p>
          <w:p w14:paraId="14749E59" w14:textId="77777777" w:rsidR="00724EB7" w:rsidRPr="004B1284" w:rsidRDefault="00724EB7" w:rsidP="00C05E5E">
            <w:pPr>
              <w:spacing w:after="0"/>
              <w:rPr>
                <w:rFonts w:ascii="Arial" w:hAnsi="Arial"/>
                <w:lang w:eastAsia="en-GB"/>
              </w:rPr>
            </w:pPr>
            <w:r w:rsidRPr="004B1284">
              <w:rPr>
                <w:rFonts w:ascii="Arial" w:hAnsi="Arial"/>
                <w:lang w:eastAsia="en-GB"/>
              </w:rPr>
              <w:t xml:space="preserve">                                                            template EmergencyCallData_Control p_EmergencyCallDataXML := omit) runs on IMS_PTC</w:t>
            </w:r>
          </w:p>
          <w:p w14:paraId="58EB6744"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
          <w:p w14:paraId="59E5789D" w14:textId="77777777" w:rsidR="00724EB7" w:rsidRPr="004B1284" w:rsidRDefault="00724EB7" w:rsidP="00C05E5E">
            <w:pPr>
              <w:spacing w:after="0"/>
              <w:rPr>
                <w:rFonts w:ascii="Arial" w:hAnsi="Arial"/>
                <w:lang w:eastAsia="en-GB"/>
              </w:rPr>
            </w:pPr>
            <w:r w:rsidRPr="004B1284">
              <w:rPr>
                <w:rFonts w:ascii="Arial" w:hAnsi="Arial"/>
                <w:lang w:eastAsia="en-GB"/>
              </w:rPr>
              <w:t xml:space="preserve">    var MIME_Part v_MIME_Part := f_IMS_MIME_MessageBody_GetBody(p_MIME_Message, p_ContentType);</w:t>
            </w:r>
          </w:p>
          <w:p w14:paraId="535101DD"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r w:rsidRPr="004B1284">
              <w:rPr>
                <w:rFonts w:ascii="Arial" w:hAnsi="Arial"/>
                <w:highlight w:val="yellow"/>
                <w:lang w:eastAsia="en-GB"/>
              </w:rPr>
              <w:t>var charstring v_ContentId := replace(p_ContentId, 1, 4, "");</w:t>
            </w:r>
          </w:p>
          <w:p w14:paraId="65C16B87" w14:textId="77777777" w:rsidR="00724EB7" w:rsidRPr="004B1284" w:rsidRDefault="00724EB7" w:rsidP="00C05E5E">
            <w:pPr>
              <w:spacing w:after="0"/>
              <w:rPr>
                <w:rFonts w:ascii="Arial" w:hAnsi="Arial"/>
                <w:lang w:eastAsia="en-GB"/>
              </w:rPr>
            </w:pPr>
            <w:r w:rsidRPr="004B1284">
              <w:rPr>
                <w:rFonts w:ascii="Arial" w:hAnsi="Arial"/>
                <w:lang w:eastAsia="en-GB"/>
              </w:rPr>
              <w:t xml:space="preserve">    var template (present) MIME_Part_Header v_HeaderTemplate := cr_MIME_Part_Header(cr_MimeContentType(p_ContentType),</w:t>
            </w:r>
          </w:p>
          <w:p w14:paraId="4846F7A1" w14:textId="77777777" w:rsidR="00724EB7" w:rsidRPr="004B1284" w:rsidRDefault="00724EB7" w:rsidP="00C05E5E">
            <w:pPr>
              <w:spacing w:after="0"/>
              <w:rPr>
                <w:rFonts w:ascii="Arial" w:hAnsi="Arial"/>
                <w:lang w:eastAsia="en-GB"/>
              </w:rPr>
            </w:pPr>
            <w:r w:rsidRPr="004B1284">
              <w:rPr>
                <w:rFonts w:ascii="Arial" w:hAnsi="Arial"/>
                <w:lang w:eastAsia="en-GB"/>
              </w:rPr>
              <w:t xml:space="preserve">                                                                                    cr_MimeContentDisposition("by-reference", p_DispositionParams),</w:t>
            </w:r>
          </w:p>
          <w:p w14:paraId="6596B04E" w14:textId="77777777" w:rsidR="00724EB7" w:rsidRPr="004B1284" w:rsidRDefault="00724EB7" w:rsidP="00C05E5E">
            <w:pPr>
              <w:spacing w:after="0"/>
              <w:rPr>
                <w:rFonts w:ascii="Arial" w:hAnsi="Arial"/>
                <w:lang w:eastAsia="en-GB"/>
              </w:rPr>
            </w:pPr>
            <w:r w:rsidRPr="004B1284">
              <w:rPr>
                <w:rFonts w:ascii="Arial" w:hAnsi="Arial"/>
                <w:lang w:eastAsia="en-GB"/>
              </w:rPr>
              <w:t xml:space="preserve">                                                                                    cr_MimeContentId(</w:t>
            </w:r>
            <w:r w:rsidRPr="004B1284">
              <w:rPr>
                <w:rFonts w:ascii="Arial" w:hAnsi="Arial"/>
                <w:highlight w:val="yellow"/>
                <w:lang w:eastAsia="en-GB"/>
              </w:rPr>
              <w:t>v_ContentId</w:t>
            </w:r>
            <w:r w:rsidRPr="004B1284">
              <w:rPr>
                <w:rFonts w:ascii="Arial" w:hAnsi="Arial"/>
                <w:lang w:eastAsia="en-GB"/>
              </w:rPr>
              <w:t>));</w:t>
            </w:r>
          </w:p>
          <w:p w14:paraId="60F691DA" w14:textId="77777777" w:rsidR="00724EB7" w:rsidRPr="004B1284" w:rsidRDefault="00724EB7" w:rsidP="00C05E5E">
            <w:pPr>
              <w:spacing w:after="0"/>
              <w:rPr>
                <w:rFonts w:ascii="Arial" w:hAnsi="Arial"/>
                <w:lang w:eastAsia="en-GB"/>
              </w:rPr>
            </w:pPr>
            <w:r w:rsidRPr="004B1284">
              <w:rPr>
                <w:rFonts w:ascii="Arial" w:hAnsi="Arial"/>
                <w:lang w:eastAsia="en-GB"/>
              </w:rPr>
              <w:t xml:space="preserve">    if (not match(v_MIME_Part.header, v_HeaderTemplate)) {</w:t>
            </w:r>
          </w:p>
          <w:p w14:paraId="6E463926" w14:textId="77777777" w:rsidR="00724EB7" w:rsidRPr="004B1284" w:rsidRDefault="00724EB7" w:rsidP="00C05E5E">
            <w:pPr>
              <w:spacing w:after="0"/>
              <w:rPr>
                <w:rFonts w:ascii="Arial" w:hAnsi="Arial"/>
                <w:lang w:eastAsia="en-GB"/>
              </w:rPr>
            </w:pPr>
            <w:r w:rsidRPr="004B1284">
              <w:rPr>
                <w:rFonts w:ascii="Arial" w:hAnsi="Arial"/>
                <w:lang w:eastAsia="en-GB"/>
              </w:rPr>
              <w:t xml:space="preserve">      f_IMS_SetVerdictFailOrInconc(__FILE__, __LINE__, "Invalid MIME header");</w:t>
            </w:r>
          </w:p>
          <w:p w14:paraId="170B68A9"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
          <w:p w14:paraId="2BBAC6A1" w14:textId="77777777" w:rsidR="00724EB7" w:rsidRPr="004B1284" w:rsidRDefault="00724EB7" w:rsidP="00C05E5E">
            <w:pPr>
              <w:spacing w:after="0"/>
              <w:rPr>
                <w:rFonts w:ascii="Arial" w:hAnsi="Arial"/>
                <w:lang w:eastAsia="en-GB"/>
              </w:rPr>
            </w:pPr>
            <w:r w:rsidRPr="004B1284">
              <w:rPr>
                <w:rFonts w:ascii="Arial" w:hAnsi="Arial"/>
                <w:lang w:eastAsia="en-GB"/>
              </w:rPr>
              <w:t xml:space="preserve">    if (ispresent(p_EmergencyCallDataXML)) {</w:t>
            </w:r>
          </w:p>
          <w:p w14:paraId="3762E0E9" w14:textId="77777777" w:rsidR="00724EB7" w:rsidRPr="004B1284" w:rsidRDefault="00724EB7" w:rsidP="00C05E5E">
            <w:pPr>
              <w:spacing w:after="0"/>
              <w:rPr>
                <w:rFonts w:ascii="Arial" w:hAnsi="Arial"/>
                <w:lang w:eastAsia="en-GB"/>
              </w:rPr>
            </w:pPr>
            <w:r w:rsidRPr="004B1284">
              <w:rPr>
                <w:rFonts w:ascii="Arial" w:hAnsi="Arial"/>
                <w:lang w:eastAsia="en-GB"/>
              </w:rPr>
              <w:lastRenderedPageBreak/>
              <w:t xml:space="preserve">      if (not ischosen(v_MIME_Part.body.xmlBody) or not f_IMS_ECall_EmergencyCallData_Control_DecodeAndMatch(v_MIME_Part.body.xmlBody, p_EmergencyCallDataXML)) {</w:t>
            </w:r>
          </w:p>
          <w:p w14:paraId="675B1CFD" w14:textId="77777777" w:rsidR="00724EB7" w:rsidRPr="004B1284" w:rsidRDefault="00724EB7" w:rsidP="00C05E5E">
            <w:pPr>
              <w:spacing w:after="0"/>
              <w:rPr>
                <w:rFonts w:ascii="Arial" w:hAnsi="Arial"/>
                <w:lang w:eastAsia="en-GB"/>
              </w:rPr>
            </w:pPr>
            <w:r w:rsidRPr="004B1284">
              <w:rPr>
                <w:rFonts w:ascii="Arial" w:hAnsi="Arial"/>
                <w:lang w:eastAsia="en-GB"/>
              </w:rPr>
              <w:t xml:space="preserve">        f_IMS_SetVerdictFailOrInconc(__FILE__, __LINE__, "Invalid MIME body");</w:t>
            </w:r>
          </w:p>
          <w:p w14:paraId="2D7407A7"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
          <w:p w14:paraId="5756612A" w14:textId="77777777" w:rsidR="00724EB7" w:rsidRPr="004B1284" w:rsidRDefault="00724EB7" w:rsidP="00C05E5E">
            <w:pPr>
              <w:spacing w:after="0"/>
              <w:rPr>
                <w:rFonts w:ascii="Arial" w:hAnsi="Arial"/>
                <w:lang w:eastAsia="en-GB"/>
              </w:rPr>
            </w:pPr>
            <w:r w:rsidRPr="004B1284">
              <w:rPr>
                <w:rFonts w:ascii="Arial" w:hAnsi="Arial"/>
                <w:lang w:eastAsia="en-GB"/>
              </w:rPr>
              <w:t xml:space="preserve">    }</w:t>
            </w:r>
          </w:p>
          <w:p w14:paraId="27DA7DBF" w14:textId="77777777" w:rsidR="00724EB7" w:rsidRDefault="00724EB7" w:rsidP="00C05E5E">
            <w:pPr>
              <w:autoSpaceDE w:val="0"/>
              <w:autoSpaceDN w:val="0"/>
              <w:adjustRightInd w:val="0"/>
              <w:spacing w:after="0"/>
              <w:rPr>
                <w:rFonts w:ascii="Arial" w:hAnsi="Arial"/>
                <w:b/>
                <w:lang w:eastAsia="en-GB"/>
              </w:rPr>
            </w:pPr>
            <w:r w:rsidRPr="004B1284">
              <w:rPr>
                <w:rFonts w:ascii="Arial" w:hAnsi="Arial"/>
                <w:lang w:eastAsia="en-GB"/>
              </w:rPr>
              <w:t xml:space="preserve">  }</w:t>
            </w:r>
            <w:r w:rsidRPr="004B1284">
              <w:rPr>
                <w:rFonts w:ascii="Arial" w:hAnsi="Arial"/>
                <w:b/>
                <w:lang w:eastAsia="en-GB"/>
              </w:rPr>
              <w:t xml:space="preserve"> </w:t>
            </w:r>
            <w:r>
              <w:rPr>
                <w:rFonts w:ascii="Arial" w:hAnsi="Arial"/>
                <w:b/>
                <w:lang w:eastAsia="en-GB"/>
              </w:rPr>
              <w:t>&lt;&lt;SKIPPED CODE&gt;&gt;</w:t>
            </w:r>
          </w:p>
        </w:tc>
      </w:tr>
    </w:tbl>
    <w:p w14:paraId="17BD1FB4" w14:textId="77777777" w:rsidR="00724EB7" w:rsidRDefault="00724EB7" w:rsidP="00724EB7">
      <w:pPr>
        <w:pStyle w:val="Heading2"/>
        <w:numPr>
          <w:ilvl w:val="1"/>
          <w:numId w:val="1"/>
        </w:numPr>
        <w:overflowPunct w:val="0"/>
        <w:autoSpaceDE w:val="0"/>
        <w:autoSpaceDN w:val="0"/>
        <w:adjustRightInd w:val="0"/>
        <w:spacing w:before="480"/>
        <w:rPr>
          <w:b/>
          <w:lang w:val="pt-BR"/>
        </w:rPr>
      </w:pPr>
      <w:bookmarkStart w:id="16" w:name="_Toc138247184"/>
      <w:r>
        <w:rPr>
          <w:b/>
        </w:rPr>
        <w:lastRenderedPageBreak/>
        <w:t>Correction to funcion</w:t>
      </w:r>
      <w:r w:rsidRPr="00D74324">
        <w:rPr>
          <w:b/>
        </w:rPr>
        <w:t xml:space="preserve"> </w:t>
      </w:r>
      <w:r w:rsidRPr="00724EB7">
        <w:rPr>
          <w:b/>
        </w:rPr>
        <w:t>f_ECall_CallSetup_Common</w:t>
      </w:r>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EB7" w:rsidRPr="00647F8D" w14:paraId="4D2C3DB9"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4D75EAB2" w14:textId="77777777" w:rsidR="00724EB7" w:rsidRDefault="00724EB7"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FB9923E" w14:textId="77777777" w:rsidR="00724EB7" w:rsidRPr="00D74324" w:rsidRDefault="00724EB7" w:rsidP="00C05E5E">
            <w:pPr>
              <w:pStyle w:val="CRCoverPage"/>
              <w:spacing w:after="0"/>
              <w:ind w:left="100"/>
              <w:rPr>
                <w:noProof/>
              </w:rPr>
            </w:pPr>
            <w:r w:rsidRPr="00724EB7">
              <w:rPr>
                <w:lang w:eastAsia="en-GB"/>
              </w:rPr>
              <w:t>f_ECall_CallSetup_Common</w:t>
            </w:r>
          </w:p>
        </w:tc>
      </w:tr>
      <w:tr w:rsidR="00724EB7" w:rsidRPr="00647F8D" w14:paraId="130604FD"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3548BCF2" w14:textId="77777777" w:rsidR="00724EB7" w:rsidRDefault="00724EB7"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285687B" w14:textId="2555C729" w:rsidR="00724EB7" w:rsidRPr="00A73702" w:rsidRDefault="00CB6270" w:rsidP="00C05E5E">
            <w:pPr>
              <w:pStyle w:val="CRCoverPage"/>
              <w:spacing w:after="0"/>
              <w:rPr>
                <w:bCs/>
                <w:lang w:val="en-US"/>
              </w:rPr>
            </w:pPr>
            <w:r>
              <w:rPr>
                <w:bCs/>
                <w:lang w:val="en-US"/>
              </w:rPr>
              <w:t>EUTRA and NR IMS emergency calls follow different establishment procedures, current implementation is missing the addition of Voice bearer for NR case.</w:t>
            </w:r>
          </w:p>
        </w:tc>
      </w:tr>
      <w:tr w:rsidR="00724EB7" w:rsidRPr="00647F8D" w14:paraId="5CBDFEFD"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8FA0A44" w14:textId="77777777" w:rsidR="00724EB7" w:rsidRDefault="00724EB7"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B68C0EC" w14:textId="0C1F2DA2" w:rsidR="00724EB7" w:rsidRPr="000061CC" w:rsidRDefault="00CB6270" w:rsidP="00C05E5E">
            <w:pPr>
              <w:pStyle w:val="CRCoverPage"/>
              <w:spacing w:after="0"/>
              <w:rPr>
                <w:noProof/>
              </w:rPr>
            </w:pPr>
            <w:r>
              <w:rPr>
                <w:noProof/>
              </w:rPr>
              <w:t xml:space="preserve">Corrected eCall call setup adding voice bearers </w:t>
            </w:r>
            <w:r w:rsidR="00C9301F">
              <w:rPr>
                <w:noProof/>
              </w:rPr>
              <w:t>for NR case.</w:t>
            </w:r>
          </w:p>
        </w:tc>
      </w:tr>
      <w:tr w:rsidR="00724EB7" w:rsidRPr="00647F8D" w14:paraId="47F9ED8C"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FEC2744" w14:textId="77777777" w:rsidR="00724EB7" w:rsidRDefault="00724EB7"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1AB6978" w14:textId="77777777" w:rsidR="00724EB7" w:rsidRDefault="00724EB7" w:rsidP="00C05E5E">
            <w:pPr>
              <w:spacing w:after="0"/>
              <w:rPr>
                <w:rFonts w:ascii="Arial" w:hAnsi="Arial" w:cs="Arial"/>
                <w:noProof/>
                <w:lang w:val="en-US"/>
              </w:rPr>
            </w:pPr>
            <w:r>
              <w:rPr>
                <w:rFonts w:ascii="Arial" w:hAnsi="Arial" w:cs="Arial"/>
                <w:noProof/>
                <w:lang w:val="en-US"/>
              </w:rPr>
              <w:t>Common\IMS\</w:t>
            </w:r>
            <w:r w:rsidRPr="00E00CD3">
              <w:rPr>
                <w:rFonts w:ascii="Arial" w:hAnsi="Arial" w:cs="Arial"/>
                <w:noProof/>
              </w:rPr>
              <w:t>IMS_eCall_Functions</w:t>
            </w:r>
            <w:r>
              <w:rPr>
                <w:rFonts w:ascii="Arial" w:hAnsi="Arial" w:cs="Arial"/>
                <w:noProof/>
                <w:lang w:val="en-US"/>
              </w:rPr>
              <w:t>.ttcn</w:t>
            </w:r>
          </w:p>
        </w:tc>
      </w:tr>
      <w:tr w:rsidR="00724EB7" w14:paraId="6FECF4E4"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5A1ADC3D" w14:textId="77777777" w:rsidR="00724EB7" w:rsidRDefault="00724EB7"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37FFBD5" w14:textId="77777777" w:rsidR="00724EB7" w:rsidRDefault="00724EB7" w:rsidP="00C05E5E">
            <w:pPr>
              <w:rPr>
                <w:rFonts w:ascii="Arial" w:hAnsi="Arial"/>
                <w:highlight w:val="cyan"/>
              </w:rPr>
            </w:pPr>
          </w:p>
        </w:tc>
      </w:tr>
    </w:tbl>
    <w:p w14:paraId="707BB8D9" w14:textId="77777777" w:rsidR="00724EB7" w:rsidRDefault="00724EB7" w:rsidP="00724EB7">
      <w:pPr>
        <w:rPr>
          <w:noProof/>
        </w:rPr>
      </w:pPr>
    </w:p>
    <w:p w14:paraId="556F5DEF" w14:textId="77777777" w:rsidR="00724EB7" w:rsidRDefault="00724EB7" w:rsidP="00724EB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4EB7" w14:paraId="1BF53400" w14:textId="77777777" w:rsidTr="00C05E5E">
        <w:tc>
          <w:tcPr>
            <w:tcW w:w="9855" w:type="dxa"/>
            <w:tcBorders>
              <w:top w:val="single" w:sz="4" w:space="0" w:color="auto"/>
              <w:left w:val="single" w:sz="4" w:space="0" w:color="auto"/>
              <w:bottom w:val="nil"/>
              <w:right w:val="single" w:sz="4" w:space="0" w:color="auto"/>
            </w:tcBorders>
          </w:tcPr>
          <w:p w14:paraId="2C737277" w14:textId="77777777" w:rsidR="00724EB7" w:rsidRDefault="00724EB7" w:rsidP="00C05E5E">
            <w:pPr>
              <w:spacing w:after="0"/>
              <w:rPr>
                <w:rFonts w:ascii="Arial" w:hAnsi="Arial"/>
                <w:b/>
                <w:lang w:eastAsia="en-GB"/>
              </w:rPr>
            </w:pPr>
            <w:r>
              <w:rPr>
                <w:rFonts w:ascii="Arial" w:hAnsi="Arial"/>
                <w:b/>
                <w:lang w:eastAsia="en-GB"/>
              </w:rPr>
              <w:t>&lt;&lt;SKIPPED CODE&gt;&gt;</w:t>
            </w:r>
          </w:p>
          <w:p w14:paraId="63FB147F" w14:textId="77777777" w:rsidR="00724EB7" w:rsidRPr="00724EB7" w:rsidRDefault="00724EB7" w:rsidP="00C05E5E">
            <w:pPr>
              <w:spacing w:after="0"/>
              <w:rPr>
                <w:rFonts w:ascii="Arial" w:hAnsi="Arial"/>
                <w:lang w:eastAsia="en-GB"/>
              </w:rPr>
            </w:pPr>
            <w:r w:rsidRPr="00724EB7">
              <w:rPr>
                <w:rFonts w:ascii="Arial" w:hAnsi="Arial"/>
                <w:lang w:eastAsia="en-GB"/>
              </w:rPr>
              <w:t xml:space="preserve">  function f_ECall_CallSetup_Common(ECall_Type p_ECallType,</w:t>
            </w:r>
          </w:p>
          <w:p w14:paraId="324E411A" w14:textId="77777777" w:rsidR="00724EB7" w:rsidRPr="00724EB7" w:rsidRDefault="00724EB7" w:rsidP="00C05E5E">
            <w:pPr>
              <w:spacing w:after="0"/>
              <w:rPr>
                <w:rFonts w:ascii="Arial" w:hAnsi="Arial"/>
                <w:lang w:eastAsia="en-GB"/>
              </w:rPr>
            </w:pPr>
            <w:r w:rsidRPr="00724EB7">
              <w:rPr>
                <w:rFonts w:ascii="Arial" w:hAnsi="Arial"/>
                <w:lang w:eastAsia="en-GB"/>
              </w:rPr>
              <w:t xml:space="preserve">                                    IMS_SDP_AudioCodecList_Type p_AudioCodecList,</w:t>
            </w:r>
          </w:p>
          <w:p w14:paraId="7F244AAC" w14:textId="77777777" w:rsidR="00724EB7" w:rsidRPr="00724EB7" w:rsidRDefault="00724EB7" w:rsidP="00C05E5E">
            <w:pPr>
              <w:spacing w:after="0"/>
              <w:rPr>
                <w:rFonts w:ascii="Arial" w:hAnsi="Arial"/>
                <w:lang w:eastAsia="en-GB"/>
              </w:rPr>
            </w:pPr>
            <w:r w:rsidRPr="00724EB7">
              <w:rPr>
                <w:rFonts w:ascii="Arial" w:hAnsi="Arial"/>
                <w:lang w:eastAsia="en-GB"/>
              </w:rPr>
              <w:t xml:space="preserve">                                    INVITE_A_2_1_Context_Type p_Context := A_2_1_A7) runs on IMS_PTC</w:t>
            </w:r>
          </w:p>
          <w:p w14:paraId="2E51AC96" w14:textId="77777777" w:rsidR="00724EB7" w:rsidRPr="00724EB7" w:rsidRDefault="00724EB7" w:rsidP="00C05E5E">
            <w:pPr>
              <w:spacing w:after="0"/>
              <w:rPr>
                <w:rFonts w:ascii="Arial" w:hAnsi="Arial"/>
                <w:lang w:eastAsia="en-GB"/>
              </w:rPr>
            </w:pPr>
            <w:r w:rsidRPr="00724EB7">
              <w:rPr>
                <w:rFonts w:ascii="Arial" w:hAnsi="Arial"/>
                <w:lang w:eastAsia="en-GB"/>
              </w:rPr>
              <w:t xml:space="preserve">  { //Allowed to be re-used for 5G with different codec @sic R5-223392 sic@</w:t>
            </w:r>
          </w:p>
          <w:p w14:paraId="0E56B2F6" w14:textId="77777777" w:rsidR="00724EB7" w:rsidRPr="00724EB7" w:rsidRDefault="00724EB7" w:rsidP="00C05E5E">
            <w:pPr>
              <w:spacing w:after="0"/>
              <w:rPr>
                <w:rFonts w:ascii="Arial" w:hAnsi="Arial"/>
                <w:lang w:eastAsia="en-GB"/>
              </w:rPr>
            </w:pPr>
            <w:r w:rsidRPr="00724EB7">
              <w:rPr>
                <w:rFonts w:ascii="Arial" w:hAnsi="Arial"/>
                <w:lang w:eastAsia="en-GB"/>
              </w:rPr>
              <w:t xml:space="preserve">    var IMS_InviteRequestWithSdp_Type v_InviteRequestWithSdp;</w:t>
            </w:r>
          </w:p>
          <w:p w14:paraId="2F1C513F" w14:textId="77777777" w:rsidR="00724EB7" w:rsidRPr="00724EB7" w:rsidRDefault="00724EB7" w:rsidP="00C05E5E">
            <w:pPr>
              <w:spacing w:after="0"/>
              <w:rPr>
                <w:rFonts w:ascii="Arial" w:hAnsi="Arial"/>
                <w:lang w:eastAsia="en-GB"/>
              </w:rPr>
            </w:pPr>
          </w:p>
          <w:p w14:paraId="6C65BB78" w14:textId="77777777" w:rsidR="00724EB7" w:rsidRPr="00724EB7" w:rsidRDefault="00724EB7" w:rsidP="00C05E5E">
            <w:pPr>
              <w:spacing w:after="0"/>
              <w:rPr>
                <w:rFonts w:ascii="Arial" w:hAnsi="Arial"/>
                <w:lang w:eastAsia="en-GB"/>
              </w:rPr>
            </w:pPr>
            <w:r w:rsidRPr="00724EB7">
              <w:rPr>
                <w:rFonts w:ascii="Arial" w:hAnsi="Arial"/>
                <w:lang w:eastAsia="en-GB"/>
              </w:rPr>
              <w:t xml:space="preserve">    // Step 1. Receive INVITE for an eCall</w:t>
            </w:r>
          </w:p>
          <w:p w14:paraId="15D5E5C7" w14:textId="77777777" w:rsidR="00724EB7" w:rsidRPr="00724EB7" w:rsidRDefault="00724EB7" w:rsidP="00C05E5E">
            <w:pPr>
              <w:spacing w:after="0"/>
              <w:rPr>
                <w:rFonts w:ascii="Arial" w:hAnsi="Arial"/>
                <w:lang w:eastAsia="en-GB"/>
              </w:rPr>
            </w:pPr>
            <w:r w:rsidRPr="00724EB7">
              <w:rPr>
                <w:rFonts w:ascii="Arial" w:hAnsi="Arial"/>
                <w:lang w:eastAsia="en-GB"/>
              </w:rPr>
              <w:t xml:space="preserve">    v_InviteRequestWithSdp := f_ECall_InitialInvite_AnnexC47(p_ECallType, p_Context);  // @sic R5s230115 sic@</w:t>
            </w:r>
          </w:p>
          <w:p w14:paraId="49DCCE72" w14:textId="77777777" w:rsidR="00724EB7" w:rsidRPr="00724EB7" w:rsidRDefault="00724EB7" w:rsidP="00C05E5E">
            <w:pPr>
              <w:spacing w:after="0"/>
              <w:rPr>
                <w:rFonts w:ascii="Arial" w:hAnsi="Arial"/>
                <w:lang w:eastAsia="en-GB"/>
              </w:rPr>
            </w:pPr>
            <w:r w:rsidRPr="00724EB7">
              <w:rPr>
                <w:rFonts w:ascii="Arial" w:hAnsi="Arial"/>
                <w:lang w:eastAsia="en-GB"/>
              </w:rPr>
              <w:t xml:space="preserve">    f_ECall_CallSetup_Steps2_3 (v_InviteRequestWithSdp, p_AudioCodecList); // Split Invite into a separate function @sic R5-227567 sic@</w:t>
            </w:r>
          </w:p>
          <w:p w14:paraId="36E8CC5F" w14:textId="77777777" w:rsidR="00724EB7" w:rsidRDefault="00724EB7" w:rsidP="00C05E5E">
            <w:pPr>
              <w:autoSpaceDE w:val="0"/>
              <w:autoSpaceDN w:val="0"/>
              <w:adjustRightInd w:val="0"/>
              <w:spacing w:after="0"/>
              <w:rPr>
                <w:rFonts w:ascii="Arial" w:hAnsi="Arial"/>
                <w:b/>
                <w:lang w:eastAsia="en-GB"/>
              </w:rPr>
            </w:pPr>
            <w:r w:rsidRPr="00724EB7">
              <w:rPr>
                <w:rFonts w:ascii="Arial" w:hAnsi="Arial"/>
                <w:lang w:eastAsia="en-GB"/>
              </w:rPr>
              <w:t xml:space="preserve">  }</w:t>
            </w:r>
            <w:r>
              <w:rPr>
                <w:rFonts w:ascii="Arial" w:hAnsi="Arial"/>
                <w:b/>
                <w:lang w:eastAsia="en-GB"/>
              </w:rPr>
              <w:t>SKIPPED CODE&gt;&gt;</w:t>
            </w:r>
          </w:p>
        </w:tc>
      </w:tr>
      <w:tr w:rsidR="00724EB7" w14:paraId="1CB8A123" w14:textId="77777777" w:rsidTr="00C05E5E">
        <w:tc>
          <w:tcPr>
            <w:tcW w:w="9855" w:type="dxa"/>
            <w:tcBorders>
              <w:top w:val="nil"/>
              <w:left w:val="single" w:sz="4" w:space="0" w:color="auto"/>
              <w:bottom w:val="single" w:sz="4" w:space="0" w:color="auto"/>
              <w:right w:val="single" w:sz="4" w:space="0" w:color="auto"/>
            </w:tcBorders>
          </w:tcPr>
          <w:p w14:paraId="28D8B586" w14:textId="77777777" w:rsidR="00724EB7" w:rsidRDefault="00724EB7" w:rsidP="00C05E5E">
            <w:pPr>
              <w:spacing w:after="0"/>
              <w:rPr>
                <w:rFonts w:ascii="Arial" w:hAnsi="Arial"/>
                <w:b/>
                <w:lang w:eastAsia="en-GB"/>
              </w:rPr>
            </w:pPr>
          </w:p>
        </w:tc>
      </w:tr>
    </w:tbl>
    <w:p w14:paraId="720A6BD1" w14:textId="77777777" w:rsidR="00724EB7" w:rsidRDefault="00724EB7" w:rsidP="00724EB7">
      <w:pPr>
        <w:spacing w:after="0"/>
        <w:rPr>
          <w:rFonts w:ascii="Arial" w:hAnsi="Arial"/>
          <w:b/>
          <w:lang w:eastAsia="en-GB"/>
        </w:rPr>
      </w:pPr>
    </w:p>
    <w:p w14:paraId="14D7224C" w14:textId="77777777" w:rsidR="00724EB7" w:rsidRDefault="00724EB7" w:rsidP="00724EB7">
      <w:pPr>
        <w:spacing w:after="0"/>
        <w:rPr>
          <w:rFonts w:ascii="Arial" w:hAnsi="Arial"/>
          <w:b/>
          <w:lang w:eastAsia="en-GB"/>
        </w:rPr>
      </w:pPr>
    </w:p>
    <w:p w14:paraId="1C4B6A58" w14:textId="77777777" w:rsidR="00724EB7" w:rsidRDefault="00724EB7" w:rsidP="00724EB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4EB7" w14:paraId="6EB4C0E1" w14:textId="77777777" w:rsidTr="00C05E5E">
        <w:tc>
          <w:tcPr>
            <w:tcW w:w="9855" w:type="dxa"/>
            <w:tcBorders>
              <w:top w:val="single" w:sz="4" w:space="0" w:color="auto"/>
              <w:left w:val="single" w:sz="4" w:space="0" w:color="auto"/>
              <w:bottom w:val="single" w:sz="4" w:space="0" w:color="auto"/>
              <w:right w:val="single" w:sz="4" w:space="0" w:color="auto"/>
            </w:tcBorders>
          </w:tcPr>
          <w:p w14:paraId="143B764E" w14:textId="77777777" w:rsidR="00724EB7" w:rsidRDefault="00724EB7" w:rsidP="00C05E5E">
            <w:pPr>
              <w:spacing w:after="0"/>
              <w:rPr>
                <w:rFonts w:ascii="Arial" w:hAnsi="Arial"/>
                <w:b/>
                <w:lang w:eastAsia="en-GB"/>
              </w:rPr>
            </w:pPr>
            <w:r>
              <w:rPr>
                <w:rFonts w:ascii="Arial" w:hAnsi="Arial"/>
                <w:b/>
                <w:lang w:eastAsia="en-GB"/>
              </w:rPr>
              <w:t>&lt;&lt;SKIPPED CODE&gt;&gt;</w:t>
            </w:r>
          </w:p>
          <w:p w14:paraId="48365AFD" w14:textId="77777777" w:rsidR="00724EB7" w:rsidRPr="00724EB7" w:rsidRDefault="00724EB7" w:rsidP="00C05E5E">
            <w:pPr>
              <w:spacing w:after="0"/>
              <w:rPr>
                <w:rFonts w:ascii="Arial" w:hAnsi="Arial"/>
                <w:lang w:eastAsia="en-GB"/>
              </w:rPr>
            </w:pPr>
            <w:r w:rsidRPr="00724EB7">
              <w:rPr>
                <w:rFonts w:ascii="Arial" w:hAnsi="Arial"/>
                <w:lang w:eastAsia="en-GB"/>
              </w:rPr>
              <w:t xml:space="preserve">  function f_ECall_CallSetup_Common(ECall_Type p_ECallType,</w:t>
            </w:r>
          </w:p>
          <w:p w14:paraId="684D6EC7" w14:textId="77777777" w:rsidR="00724EB7" w:rsidRPr="00724EB7" w:rsidRDefault="00724EB7" w:rsidP="00C05E5E">
            <w:pPr>
              <w:spacing w:after="0"/>
              <w:rPr>
                <w:rFonts w:ascii="Arial" w:hAnsi="Arial"/>
                <w:lang w:eastAsia="en-GB"/>
              </w:rPr>
            </w:pPr>
            <w:r w:rsidRPr="00724EB7">
              <w:rPr>
                <w:rFonts w:ascii="Arial" w:hAnsi="Arial"/>
                <w:lang w:eastAsia="en-GB"/>
              </w:rPr>
              <w:t xml:space="preserve">                                    IMS_SDP_AudioCodecList_Type p_AudioCodecList,</w:t>
            </w:r>
          </w:p>
          <w:p w14:paraId="7D9FC472" w14:textId="77777777" w:rsidR="00724EB7" w:rsidRPr="00724EB7" w:rsidRDefault="00724EB7" w:rsidP="00C05E5E">
            <w:pPr>
              <w:spacing w:after="0"/>
              <w:rPr>
                <w:rFonts w:ascii="Arial" w:hAnsi="Arial"/>
                <w:lang w:eastAsia="en-GB"/>
              </w:rPr>
            </w:pPr>
            <w:r w:rsidRPr="00724EB7">
              <w:rPr>
                <w:rFonts w:ascii="Arial" w:hAnsi="Arial"/>
                <w:lang w:eastAsia="en-GB"/>
              </w:rPr>
              <w:t xml:space="preserve">                                    INVITE_A_2_1_Context_Type p_Context := A_2_1_A7) runs on IMS_PTC</w:t>
            </w:r>
          </w:p>
          <w:p w14:paraId="754048CA" w14:textId="77777777" w:rsidR="00724EB7" w:rsidRPr="00724EB7" w:rsidRDefault="00724EB7" w:rsidP="00C05E5E">
            <w:pPr>
              <w:spacing w:after="0"/>
              <w:rPr>
                <w:rFonts w:ascii="Arial" w:hAnsi="Arial"/>
                <w:lang w:eastAsia="en-GB"/>
              </w:rPr>
            </w:pPr>
            <w:r w:rsidRPr="00724EB7">
              <w:rPr>
                <w:rFonts w:ascii="Arial" w:hAnsi="Arial"/>
                <w:lang w:eastAsia="en-GB"/>
              </w:rPr>
              <w:t xml:space="preserve">  { //Allowed to be re-used for 5G with different codec @sic R5-223392 sic@</w:t>
            </w:r>
          </w:p>
          <w:p w14:paraId="3E35657E" w14:textId="77777777" w:rsidR="00724EB7" w:rsidRPr="00724EB7" w:rsidRDefault="00724EB7" w:rsidP="00C05E5E">
            <w:pPr>
              <w:spacing w:after="0"/>
              <w:rPr>
                <w:rFonts w:ascii="Arial" w:hAnsi="Arial"/>
                <w:lang w:eastAsia="en-GB"/>
              </w:rPr>
            </w:pPr>
            <w:r w:rsidRPr="00724EB7">
              <w:rPr>
                <w:rFonts w:ascii="Arial" w:hAnsi="Arial"/>
                <w:lang w:eastAsia="en-GB"/>
              </w:rPr>
              <w:t xml:space="preserve">    var IMS_InviteRequestWithSdp_Type v_InviteRequestWithSdp;</w:t>
            </w:r>
          </w:p>
          <w:p w14:paraId="21837335" w14:textId="77777777" w:rsidR="00724EB7" w:rsidRPr="00724EB7" w:rsidRDefault="00724EB7" w:rsidP="00C05E5E">
            <w:pPr>
              <w:spacing w:after="0"/>
              <w:rPr>
                <w:rFonts w:ascii="Arial" w:hAnsi="Arial"/>
                <w:lang w:eastAsia="en-GB"/>
              </w:rPr>
            </w:pPr>
          </w:p>
          <w:p w14:paraId="4AE78953" w14:textId="77777777" w:rsidR="00724EB7" w:rsidRPr="00724EB7" w:rsidRDefault="00724EB7" w:rsidP="00C05E5E">
            <w:pPr>
              <w:spacing w:after="0"/>
              <w:rPr>
                <w:rFonts w:ascii="Arial" w:hAnsi="Arial"/>
                <w:lang w:eastAsia="en-GB"/>
              </w:rPr>
            </w:pPr>
            <w:r w:rsidRPr="00724EB7">
              <w:rPr>
                <w:rFonts w:ascii="Arial" w:hAnsi="Arial"/>
                <w:lang w:eastAsia="en-GB"/>
              </w:rPr>
              <w:t xml:space="preserve">    // Step 1. Receive INVITE for an eCall</w:t>
            </w:r>
          </w:p>
          <w:p w14:paraId="2F8C2386" w14:textId="77777777" w:rsidR="00724EB7" w:rsidRPr="00724EB7" w:rsidRDefault="00724EB7" w:rsidP="00C05E5E">
            <w:pPr>
              <w:spacing w:after="0"/>
              <w:rPr>
                <w:rFonts w:ascii="Arial" w:hAnsi="Arial"/>
                <w:lang w:eastAsia="en-GB"/>
              </w:rPr>
            </w:pPr>
            <w:r w:rsidRPr="00724EB7">
              <w:rPr>
                <w:rFonts w:ascii="Arial" w:hAnsi="Arial"/>
                <w:lang w:eastAsia="en-GB"/>
              </w:rPr>
              <w:t xml:space="preserve">    v_InviteRequestWithSdp := f_ECall_InitialInvite_AnnexC47(p_ECallType, p_Context);  // @sic R5s230115 sic@</w:t>
            </w:r>
          </w:p>
          <w:p w14:paraId="2E3B9483"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p>
          <w:p w14:paraId="3EBD2E58" w14:textId="77777777" w:rsidR="00724EB7" w:rsidRPr="00724EB7" w:rsidRDefault="00724EB7" w:rsidP="00C05E5E">
            <w:pPr>
              <w:spacing w:after="0"/>
              <w:rPr>
                <w:rFonts w:ascii="Arial" w:hAnsi="Arial"/>
                <w:highlight w:val="yellow"/>
                <w:lang w:eastAsia="en-GB"/>
              </w:rPr>
            </w:pPr>
            <w:r w:rsidRPr="00724EB7">
              <w:rPr>
                <w:rFonts w:ascii="Arial" w:hAnsi="Arial"/>
                <w:lang w:eastAsia="en-GB"/>
              </w:rPr>
              <w:t xml:space="preserve">    </w:t>
            </w:r>
            <w:r w:rsidRPr="00724EB7">
              <w:rPr>
                <w:rFonts w:ascii="Arial" w:hAnsi="Arial"/>
                <w:highlight w:val="yellow"/>
                <w:lang w:eastAsia="en-GB"/>
              </w:rPr>
              <w:t xml:space="preserve">if (f_IMS_PTC_RanTypeIsNR5GC()){   </w:t>
            </w:r>
          </w:p>
          <w:p w14:paraId="7AA7CE1E" w14:textId="77777777" w:rsidR="00724EB7" w:rsidRPr="00724EB7" w:rsidRDefault="00724EB7" w:rsidP="00C05E5E">
            <w:pPr>
              <w:spacing w:after="0"/>
              <w:rPr>
                <w:rFonts w:ascii="Arial" w:hAnsi="Arial"/>
                <w:highlight w:val="yellow"/>
                <w:lang w:eastAsia="en-GB"/>
              </w:rPr>
            </w:pPr>
            <w:r w:rsidRPr="00724EB7">
              <w:rPr>
                <w:rFonts w:ascii="Arial" w:hAnsi="Arial"/>
                <w:highlight w:val="yellow"/>
                <w:lang w:eastAsia="en-GB"/>
              </w:rPr>
              <w:t xml:space="preserve">       f_IMS_IPCAN_SendCoOrdMsg(IPCAN, cms_IMS_IPCAN_Trigger("Add Voice Bearer"));</w:t>
            </w:r>
          </w:p>
          <w:p w14:paraId="129B412C" w14:textId="77777777" w:rsidR="00724EB7" w:rsidRPr="00724EB7" w:rsidRDefault="00724EB7" w:rsidP="00C05E5E">
            <w:pPr>
              <w:spacing w:after="0"/>
              <w:rPr>
                <w:rFonts w:ascii="Arial" w:hAnsi="Arial"/>
                <w:highlight w:val="yellow"/>
                <w:lang w:eastAsia="en-GB"/>
              </w:rPr>
            </w:pPr>
            <w:r w:rsidRPr="00724EB7">
              <w:rPr>
                <w:rFonts w:ascii="Arial" w:hAnsi="Arial"/>
                <w:highlight w:val="yellow"/>
                <w:lang w:eastAsia="en-GB"/>
              </w:rPr>
              <w:t xml:space="preserve">       f_ECall_CallSetup_Steps2_3 (v_InviteRequestWithSdp, p_AudioCodecList); </w:t>
            </w:r>
          </w:p>
          <w:p w14:paraId="691FFA97" w14:textId="77777777" w:rsidR="00724EB7" w:rsidRPr="00724EB7" w:rsidRDefault="00724EB7" w:rsidP="00C05E5E">
            <w:pPr>
              <w:spacing w:after="0"/>
              <w:rPr>
                <w:rFonts w:ascii="Arial" w:hAnsi="Arial"/>
                <w:highlight w:val="yellow"/>
                <w:lang w:eastAsia="en-GB"/>
              </w:rPr>
            </w:pPr>
            <w:r w:rsidRPr="00724EB7">
              <w:rPr>
                <w:rFonts w:ascii="Arial" w:hAnsi="Arial"/>
                <w:highlight w:val="yellow"/>
                <w:lang w:eastAsia="en-GB"/>
              </w:rPr>
              <w:t xml:space="preserve">       f_IMS_IPCAN_WaitForTrigger(IPCAN, "Voice Bearer Added");  </w:t>
            </w:r>
          </w:p>
          <w:p w14:paraId="0ADD693F" w14:textId="77777777" w:rsidR="00724EB7" w:rsidRPr="00724EB7" w:rsidRDefault="00724EB7" w:rsidP="00C05E5E">
            <w:pPr>
              <w:spacing w:after="0"/>
              <w:rPr>
                <w:rFonts w:ascii="Arial" w:hAnsi="Arial"/>
                <w:lang w:eastAsia="en-GB"/>
              </w:rPr>
            </w:pPr>
            <w:r w:rsidRPr="00724EB7">
              <w:rPr>
                <w:rFonts w:ascii="Arial" w:hAnsi="Arial"/>
                <w:highlight w:val="yellow"/>
                <w:lang w:eastAsia="en-GB"/>
              </w:rPr>
              <w:t xml:space="preserve">    } else {</w:t>
            </w:r>
          </w:p>
          <w:p w14:paraId="6B1B490F" w14:textId="77777777" w:rsidR="00724EB7" w:rsidRPr="00724EB7" w:rsidRDefault="00724EB7" w:rsidP="00C05E5E">
            <w:pPr>
              <w:spacing w:after="0"/>
              <w:rPr>
                <w:rFonts w:ascii="Arial" w:hAnsi="Arial"/>
                <w:lang w:eastAsia="en-GB"/>
              </w:rPr>
            </w:pPr>
            <w:r w:rsidRPr="00724EB7">
              <w:rPr>
                <w:rFonts w:ascii="Arial" w:hAnsi="Arial"/>
                <w:lang w:eastAsia="en-GB"/>
              </w:rPr>
              <w:t xml:space="preserve">       f_ECall_CallSetup_Steps2_3 (v_InviteRequestWithSdp, p_AudioCodecList); // Split Invite into a separate function @sic R5-227567 sic@  </w:t>
            </w:r>
          </w:p>
          <w:p w14:paraId="10CEC6FA" w14:textId="77777777" w:rsidR="00724EB7" w:rsidRPr="00724EB7" w:rsidRDefault="00724EB7" w:rsidP="00C05E5E">
            <w:pPr>
              <w:spacing w:after="0"/>
              <w:rPr>
                <w:rFonts w:ascii="Arial" w:hAnsi="Arial"/>
                <w:lang w:eastAsia="en-GB"/>
              </w:rPr>
            </w:pPr>
            <w:r w:rsidRPr="00724EB7">
              <w:rPr>
                <w:rFonts w:ascii="Arial" w:hAnsi="Arial"/>
                <w:lang w:eastAsia="en-GB"/>
              </w:rPr>
              <w:t xml:space="preserve">    </w:t>
            </w:r>
            <w:r w:rsidRPr="00724EB7">
              <w:rPr>
                <w:rFonts w:ascii="Arial" w:hAnsi="Arial"/>
                <w:highlight w:val="yellow"/>
                <w:lang w:eastAsia="en-GB"/>
              </w:rPr>
              <w:t>}</w:t>
            </w:r>
            <w:r w:rsidRPr="00724EB7">
              <w:rPr>
                <w:rFonts w:ascii="Arial" w:hAnsi="Arial"/>
                <w:lang w:eastAsia="en-GB"/>
              </w:rPr>
              <w:t xml:space="preserve">    </w:t>
            </w:r>
          </w:p>
          <w:p w14:paraId="67B4287A" w14:textId="77777777" w:rsidR="00724EB7" w:rsidRPr="00724EB7" w:rsidRDefault="00724EB7" w:rsidP="00C05E5E">
            <w:pPr>
              <w:spacing w:after="0"/>
              <w:rPr>
                <w:rFonts w:ascii="Arial" w:hAnsi="Arial"/>
                <w:lang w:eastAsia="en-GB"/>
              </w:rPr>
            </w:pPr>
          </w:p>
          <w:p w14:paraId="0581D15A" w14:textId="77777777" w:rsidR="00724EB7" w:rsidRDefault="00724EB7" w:rsidP="00C05E5E">
            <w:pPr>
              <w:autoSpaceDE w:val="0"/>
              <w:autoSpaceDN w:val="0"/>
              <w:adjustRightInd w:val="0"/>
              <w:spacing w:after="0"/>
              <w:rPr>
                <w:rFonts w:ascii="Arial" w:hAnsi="Arial"/>
                <w:lang w:eastAsia="en-GB"/>
              </w:rPr>
            </w:pPr>
            <w:r w:rsidRPr="00724EB7">
              <w:rPr>
                <w:rFonts w:ascii="Arial" w:hAnsi="Arial"/>
                <w:lang w:eastAsia="en-GB"/>
              </w:rPr>
              <w:lastRenderedPageBreak/>
              <w:t xml:space="preserve">  }</w:t>
            </w:r>
          </w:p>
          <w:p w14:paraId="604914ED" w14:textId="77777777" w:rsidR="00724EB7" w:rsidRDefault="00724EB7" w:rsidP="00C05E5E">
            <w:pPr>
              <w:autoSpaceDE w:val="0"/>
              <w:autoSpaceDN w:val="0"/>
              <w:adjustRightInd w:val="0"/>
              <w:spacing w:after="0"/>
              <w:rPr>
                <w:rFonts w:ascii="Arial" w:hAnsi="Arial"/>
                <w:b/>
                <w:lang w:eastAsia="en-GB"/>
              </w:rPr>
            </w:pPr>
            <w:r>
              <w:rPr>
                <w:rFonts w:ascii="Arial" w:hAnsi="Arial"/>
                <w:b/>
                <w:lang w:eastAsia="en-GB"/>
              </w:rPr>
              <w:t>&lt;&lt;SKIPPED CODE&gt;&gt;</w:t>
            </w:r>
          </w:p>
        </w:tc>
      </w:tr>
    </w:tbl>
    <w:p w14:paraId="426AB338" w14:textId="082AED1B" w:rsidR="00E00CD3" w:rsidRDefault="00E00CD3" w:rsidP="00C36498"/>
    <w:p w14:paraId="582631DB" w14:textId="17DC0BCC" w:rsidR="00586F85" w:rsidRDefault="00586F85" w:rsidP="00586F85">
      <w:pPr>
        <w:pStyle w:val="Heading2"/>
        <w:numPr>
          <w:ilvl w:val="1"/>
          <w:numId w:val="1"/>
        </w:numPr>
        <w:overflowPunct w:val="0"/>
        <w:autoSpaceDE w:val="0"/>
        <w:autoSpaceDN w:val="0"/>
        <w:adjustRightInd w:val="0"/>
        <w:spacing w:before="480"/>
        <w:rPr>
          <w:b/>
          <w:lang w:val="pt-BR"/>
        </w:rPr>
      </w:pPr>
      <w:bookmarkStart w:id="17" w:name="_Toc138247185"/>
      <w:r>
        <w:rPr>
          <w:b/>
        </w:rPr>
        <w:t>Correction to funcion</w:t>
      </w:r>
      <w:r w:rsidRPr="00D74324">
        <w:rPr>
          <w:b/>
        </w:rPr>
        <w:t xml:space="preserve"> </w:t>
      </w:r>
      <w:r w:rsidRPr="00586F85">
        <w:rPr>
          <w:b/>
        </w:rPr>
        <w:t>f_IMS_ECallOverIMS_IMS1</w:t>
      </w:r>
      <w:bookmarkEnd w:id="1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86F85" w:rsidRPr="00647F8D" w14:paraId="38ACB6A9"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4C539146" w14:textId="77777777" w:rsidR="00586F85" w:rsidRDefault="00586F85"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CF907CA" w14:textId="4E162434" w:rsidR="00586F85" w:rsidRPr="00D74324" w:rsidRDefault="00586F85" w:rsidP="00C05E5E">
            <w:pPr>
              <w:pStyle w:val="CRCoverPage"/>
              <w:spacing w:after="0"/>
              <w:ind w:left="100"/>
              <w:rPr>
                <w:noProof/>
              </w:rPr>
            </w:pPr>
            <w:r w:rsidRPr="00586F85">
              <w:rPr>
                <w:lang w:eastAsia="en-GB"/>
              </w:rPr>
              <w:t>f_IMS_ECallOverIMS_IMS1</w:t>
            </w:r>
          </w:p>
        </w:tc>
      </w:tr>
      <w:tr w:rsidR="00586F85" w:rsidRPr="00647F8D" w14:paraId="7300185F"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54E848E9" w14:textId="77777777" w:rsidR="00586F85" w:rsidRDefault="00586F85"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E41F27A" w14:textId="588262FE" w:rsidR="00586F85" w:rsidRPr="000A24A4" w:rsidRDefault="00A45913" w:rsidP="00C05E5E">
            <w:pPr>
              <w:pStyle w:val="CRCoverPage"/>
              <w:spacing w:after="0"/>
              <w:rPr>
                <w:bCs/>
                <w:lang w:val="en-SG"/>
              </w:rPr>
            </w:pPr>
            <w:r w:rsidRPr="000A24A4">
              <w:rPr>
                <w:bCs/>
                <w:lang w:val="en-SG"/>
              </w:rPr>
              <w:t xml:space="preserve">The f_IMS_CC_Postamble must be called from IMS2 </w:t>
            </w:r>
            <w:r>
              <w:rPr>
                <w:bCs/>
                <w:lang w:val="en-SG"/>
              </w:rPr>
              <w:t xml:space="preserve">PTC </w:t>
            </w:r>
            <w:r w:rsidRPr="000A24A4">
              <w:rPr>
                <w:bCs/>
                <w:lang w:val="en-SG"/>
              </w:rPr>
              <w:t>instead of IMS1</w:t>
            </w:r>
            <w:r>
              <w:rPr>
                <w:bCs/>
                <w:lang w:val="en-SG"/>
              </w:rPr>
              <w:t xml:space="preserve"> PTC</w:t>
            </w:r>
            <w:r w:rsidRPr="000A24A4">
              <w:rPr>
                <w:bCs/>
                <w:lang w:val="en-SG"/>
              </w:rPr>
              <w:t xml:space="preserve"> </w:t>
            </w:r>
            <w:r>
              <w:rPr>
                <w:bCs/>
                <w:lang w:val="en-SG"/>
              </w:rPr>
              <w:t xml:space="preserve">for NR flavour </w:t>
            </w:r>
            <w:r w:rsidRPr="000A24A4">
              <w:rPr>
                <w:bCs/>
                <w:lang w:val="en-SG"/>
              </w:rPr>
              <w:t>because f_NR5GC_EmergencyCallRelease is interacting explicitly with IMS2 (and not with the component where the coordination command comes from).</w:t>
            </w:r>
          </w:p>
        </w:tc>
      </w:tr>
      <w:tr w:rsidR="00586F85" w:rsidRPr="00647F8D" w14:paraId="069F451C"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5B3DDA2" w14:textId="77777777" w:rsidR="00586F85" w:rsidRDefault="00586F85"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404A8A0F" w14:textId="1B2EBC74" w:rsidR="00586F85" w:rsidRPr="000061CC" w:rsidRDefault="00A45913" w:rsidP="00C05E5E">
            <w:pPr>
              <w:pStyle w:val="CRCoverPage"/>
              <w:spacing w:after="0"/>
              <w:rPr>
                <w:noProof/>
              </w:rPr>
            </w:pPr>
            <w:r>
              <w:rPr>
                <w:noProof/>
              </w:rPr>
              <w:t>Called</w:t>
            </w:r>
            <w:r w:rsidR="00353C08">
              <w:rPr>
                <w:noProof/>
              </w:rPr>
              <w:t xml:space="preserve"> </w:t>
            </w:r>
            <w:r w:rsidR="00353C08" w:rsidRPr="00CB06B3">
              <w:rPr>
                <w:noProof/>
              </w:rPr>
              <w:t>f_IMS_CC_Postamble</w:t>
            </w:r>
            <w:r w:rsidR="00353C08">
              <w:rPr>
                <w:noProof/>
              </w:rPr>
              <w:t xml:space="preserve"> function from IMS2</w:t>
            </w:r>
            <w:r>
              <w:rPr>
                <w:noProof/>
              </w:rPr>
              <w:t xml:space="preserve"> PTC instead of IMS1 PTC for NR eCall Test cases.</w:t>
            </w:r>
          </w:p>
        </w:tc>
      </w:tr>
      <w:tr w:rsidR="00586F85" w:rsidRPr="00647F8D" w14:paraId="63A63E9B"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272AE69D" w14:textId="77777777" w:rsidR="00586F85" w:rsidRDefault="00586F85"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3DDEBA7" w14:textId="3D03B4A8" w:rsidR="00586F85" w:rsidRDefault="00586F85" w:rsidP="00C05E5E">
            <w:pPr>
              <w:spacing w:after="0"/>
              <w:rPr>
                <w:rFonts w:ascii="Arial" w:hAnsi="Arial" w:cs="Arial"/>
                <w:noProof/>
                <w:lang w:val="en-US"/>
              </w:rPr>
            </w:pPr>
            <w:r>
              <w:rPr>
                <w:rFonts w:ascii="Arial" w:hAnsi="Arial" w:cs="Arial"/>
                <w:noProof/>
                <w:lang w:val="en-US"/>
              </w:rPr>
              <w:t>Common\IMS\</w:t>
            </w:r>
            <w:r w:rsidRPr="00586F85">
              <w:rPr>
                <w:rFonts w:ascii="Arial" w:hAnsi="Arial" w:cs="Arial"/>
                <w:noProof/>
              </w:rPr>
              <w:t>IMS_CC_TestcaseImplementation_eCall</w:t>
            </w:r>
            <w:r>
              <w:rPr>
                <w:rFonts w:ascii="Arial" w:hAnsi="Arial" w:cs="Arial"/>
                <w:noProof/>
                <w:lang w:val="en-US"/>
              </w:rPr>
              <w:t>.ttcn</w:t>
            </w:r>
          </w:p>
        </w:tc>
      </w:tr>
      <w:tr w:rsidR="00586F85" w14:paraId="729C46C7"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BBCB172" w14:textId="77777777" w:rsidR="00586F85" w:rsidRDefault="00586F85"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0F06D42" w14:textId="77777777" w:rsidR="00586F85" w:rsidRDefault="00586F85" w:rsidP="00C05E5E">
            <w:pPr>
              <w:rPr>
                <w:rFonts w:ascii="Arial" w:hAnsi="Arial"/>
                <w:highlight w:val="cyan"/>
              </w:rPr>
            </w:pPr>
          </w:p>
        </w:tc>
      </w:tr>
    </w:tbl>
    <w:p w14:paraId="70543D45" w14:textId="77777777" w:rsidR="00586F85" w:rsidRDefault="00586F85" w:rsidP="00586F85">
      <w:pPr>
        <w:rPr>
          <w:noProof/>
        </w:rPr>
      </w:pPr>
    </w:p>
    <w:p w14:paraId="6ABF7F5E" w14:textId="77777777" w:rsidR="00586F85" w:rsidRDefault="00586F85" w:rsidP="00586F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86F85" w14:paraId="5CB49AD0" w14:textId="77777777" w:rsidTr="00C05E5E">
        <w:tc>
          <w:tcPr>
            <w:tcW w:w="9855" w:type="dxa"/>
            <w:tcBorders>
              <w:top w:val="single" w:sz="4" w:space="0" w:color="auto"/>
              <w:left w:val="single" w:sz="4" w:space="0" w:color="auto"/>
              <w:bottom w:val="nil"/>
              <w:right w:val="single" w:sz="4" w:space="0" w:color="auto"/>
            </w:tcBorders>
          </w:tcPr>
          <w:p w14:paraId="4F862A5D" w14:textId="77777777" w:rsidR="00586F85" w:rsidRDefault="00586F85" w:rsidP="00C05E5E">
            <w:pPr>
              <w:spacing w:after="0"/>
              <w:rPr>
                <w:rFonts w:ascii="Arial" w:hAnsi="Arial"/>
                <w:b/>
                <w:lang w:eastAsia="en-GB"/>
              </w:rPr>
            </w:pPr>
            <w:r>
              <w:rPr>
                <w:rFonts w:ascii="Arial" w:hAnsi="Arial"/>
                <w:b/>
                <w:lang w:eastAsia="en-GB"/>
              </w:rPr>
              <w:t>&lt;&lt;SKIPPED CODE&gt;&gt;</w:t>
            </w:r>
          </w:p>
          <w:p w14:paraId="69141D3B" w14:textId="77777777" w:rsidR="00586F85" w:rsidRPr="00724EB7" w:rsidRDefault="00586F85" w:rsidP="00C05E5E">
            <w:pPr>
              <w:spacing w:after="0"/>
              <w:rPr>
                <w:rFonts w:ascii="Arial" w:hAnsi="Arial"/>
                <w:lang w:eastAsia="en-GB"/>
              </w:rPr>
            </w:pPr>
            <w:r w:rsidRPr="00724EB7">
              <w:rPr>
                <w:rFonts w:ascii="Arial" w:hAnsi="Arial"/>
                <w:lang w:eastAsia="en-GB"/>
              </w:rPr>
              <w:t xml:space="preserve">  function f_IMS_ECallOverIMS_IMS1(charstring p_USIM_ToInsert) runs on IMS_PTC</w:t>
            </w:r>
          </w:p>
          <w:p w14:paraId="43B24C68" w14:textId="77777777" w:rsidR="00586F85" w:rsidRPr="00724EB7" w:rsidRDefault="00586F85" w:rsidP="00C05E5E">
            <w:pPr>
              <w:spacing w:after="0"/>
              <w:rPr>
                <w:rFonts w:ascii="Arial" w:hAnsi="Arial"/>
                <w:lang w:eastAsia="en-GB"/>
              </w:rPr>
            </w:pPr>
            <w:r w:rsidRPr="00724EB7">
              <w:rPr>
                <w:rFonts w:ascii="Arial" w:hAnsi="Arial"/>
                <w:lang w:eastAsia="en-GB"/>
              </w:rPr>
              <w:t xml:space="preserve">  {</w:t>
            </w:r>
          </w:p>
          <w:p w14:paraId="2A2A01CE" w14:textId="77777777" w:rsidR="00586F85" w:rsidRPr="00724EB7" w:rsidRDefault="00586F85" w:rsidP="00C05E5E">
            <w:pPr>
              <w:spacing w:after="0"/>
              <w:rPr>
                <w:rFonts w:ascii="Arial" w:hAnsi="Arial"/>
                <w:lang w:eastAsia="en-GB"/>
              </w:rPr>
            </w:pPr>
            <w:r w:rsidRPr="00724EB7">
              <w:rPr>
                <w:rFonts w:ascii="Arial" w:hAnsi="Arial"/>
                <w:lang w:eastAsia="en-GB"/>
              </w:rPr>
              <w:t xml:space="preserve">    // @sic R5-221598 re-used common code with 4G and 5G sic@</w:t>
            </w:r>
          </w:p>
          <w:p w14:paraId="28941561" w14:textId="77777777" w:rsidR="00586F85" w:rsidRPr="00724EB7" w:rsidRDefault="00586F85" w:rsidP="00C05E5E">
            <w:pPr>
              <w:spacing w:after="0"/>
              <w:rPr>
                <w:rFonts w:ascii="Arial" w:hAnsi="Arial"/>
                <w:lang w:eastAsia="en-GB"/>
              </w:rPr>
            </w:pPr>
            <w:r w:rsidRPr="00724EB7">
              <w:rPr>
                <w:rFonts w:ascii="Arial" w:hAnsi="Arial"/>
                <w:lang w:eastAsia="en-GB"/>
              </w:rPr>
              <w:t xml:space="preserve">    /* IMS implementation for PDN1 -  IMS normal registration */</w:t>
            </w:r>
          </w:p>
          <w:p w14:paraId="5404E009" w14:textId="77777777" w:rsidR="00586F85" w:rsidRPr="00724EB7" w:rsidRDefault="00586F85" w:rsidP="00C05E5E">
            <w:pPr>
              <w:spacing w:after="0"/>
              <w:rPr>
                <w:rFonts w:ascii="Arial" w:hAnsi="Arial"/>
                <w:lang w:eastAsia="en-GB"/>
              </w:rPr>
            </w:pPr>
            <w:r w:rsidRPr="00724EB7">
              <w:rPr>
                <w:rFonts w:ascii="Arial" w:hAnsi="Arial"/>
                <w:lang w:eastAsia="en-GB"/>
              </w:rPr>
              <w:t xml:space="preserve">    f_UT_USIM_Insert(MMI, p_USIM_ToInsert);</w:t>
            </w:r>
          </w:p>
          <w:p w14:paraId="5A13A324" w14:textId="77777777" w:rsidR="00586F85" w:rsidRPr="00724EB7" w:rsidRDefault="00586F85" w:rsidP="00C05E5E">
            <w:pPr>
              <w:spacing w:after="0"/>
              <w:rPr>
                <w:rFonts w:ascii="Arial" w:hAnsi="Arial"/>
                <w:lang w:eastAsia="en-GB"/>
              </w:rPr>
            </w:pPr>
            <w:r w:rsidRPr="00724EB7">
              <w:rPr>
                <w:rFonts w:ascii="Arial" w:hAnsi="Arial"/>
                <w:lang w:eastAsia="en-GB"/>
              </w:rPr>
              <w:t xml:space="preserve">    f_IMS_CC_Preamble(IPCAN_EmergencyCall, IMS_REGISTERED);</w:t>
            </w:r>
          </w:p>
          <w:p w14:paraId="3E668F2B" w14:textId="77777777" w:rsidR="00586F85" w:rsidRPr="00724EB7" w:rsidRDefault="00586F85" w:rsidP="00C05E5E">
            <w:pPr>
              <w:spacing w:after="0"/>
              <w:rPr>
                <w:rFonts w:ascii="Arial" w:hAnsi="Arial"/>
                <w:lang w:eastAsia="en-GB"/>
              </w:rPr>
            </w:pPr>
            <w:r w:rsidRPr="00724EB7">
              <w:rPr>
                <w:rFonts w:ascii="Arial" w:hAnsi="Arial"/>
                <w:lang w:eastAsia="en-GB"/>
              </w:rPr>
              <w:t xml:space="preserve">    f_IMS_IMS_SendCoOrdMsg(OtherPDN);</w:t>
            </w:r>
          </w:p>
          <w:p w14:paraId="7F8F3E75" w14:textId="77777777" w:rsidR="00586F85" w:rsidRPr="00724EB7" w:rsidRDefault="00586F85" w:rsidP="00C05E5E">
            <w:pPr>
              <w:spacing w:after="0"/>
              <w:rPr>
                <w:rFonts w:ascii="Arial" w:hAnsi="Arial"/>
                <w:lang w:eastAsia="en-GB"/>
              </w:rPr>
            </w:pPr>
            <w:r w:rsidRPr="00724EB7">
              <w:rPr>
                <w:rFonts w:ascii="Arial" w:hAnsi="Arial"/>
                <w:lang w:eastAsia="en-GB"/>
              </w:rPr>
              <w:t xml:space="preserve">    f_IMS_IMS_WaitForTrigger(OtherPDN);</w:t>
            </w:r>
          </w:p>
          <w:p w14:paraId="355C068A" w14:textId="77777777" w:rsidR="00586F85" w:rsidRPr="00724EB7" w:rsidRDefault="00586F85" w:rsidP="00C05E5E">
            <w:pPr>
              <w:spacing w:after="0"/>
              <w:rPr>
                <w:rFonts w:ascii="Arial" w:hAnsi="Arial"/>
                <w:lang w:eastAsia="en-GB"/>
              </w:rPr>
            </w:pPr>
            <w:r w:rsidRPr="00724EB7">
              <w:rPr>
                <w:rFonts w:ascii="Arial" w:hAnsi="Arial"/>
                <w:lang w:eastAsia="en-GB"/>
              </w:rPr>
              <w:t xml:space="preserve">    f_IMS_CC_Postamble(IPCAN_EmergencyCall_NormalService);</w:t>
            </w:r>
          </w:p>
          <w:p w14:paraId="2673B5AD" w14:textId="77777777" w:rsidR="00586F85" w:rsidRDefault="00586F85" w:rsidP="00C05E5E">
            <w:pPr>
              <w:autoSpaceDE w:val="0"/>
              <w:autoSpaceDN w:val="0"/>
              <w:adjustRightInd w:val="0"/>
              <w:spacing w:after="0"/>
              <w:rPr>
                <w:rFonts w:ascii="Arial" w:hAnsi="Arial"/>
                <w:lang w:eastAsia="en-GB"/>
              </w:rPr>
            </w:pPr>
            <w:r w:rsidRPr="00724EB7">
              <w:rPr>
                <w:rFonts w:ascii="Arial" w:hAnsi="Arial"/>
                <w:lang w:eastAsia="en-GB"/>
              </w:rPr>
              <w:t xml:space="preserve">  }</w:t>
            </w:r>
          </w:p>
          <w:p w14:paraId="400D63A6" w14:textId="77777777" w:rsidR="00586F85" w:rsidRDefault="00586F85" w:rsidP="00C05E5E">
            <w:pPr>
              <w:autoSpaceDE w:val="0"/>
              <w:autoSpaceDN w:val="0"/>
              <w:adjustRightInd w:val="0"/>
              <w:spacing w:after="0"/>
              <w:rPr>
                <w:rFonts w:ascii="Arial" w:hAnsi="Arial"/>
                <w:b/>
                <w:lang w:eastAsia="en-GB"/>
              </w:rPr>
            </w:pPr>
            <w:r w:rsidRPr="00724EB7">
              <w:rPr>
                <w:rFonts w:ascii="Arial" w:hAnsi="Arial"/>
                <w:lang w:eastAsia="en-GB"/>
              </w:rPr>
              <w:t xml:space="preserve">  </w:t>
            </w:r>
            <w:r>
              <w:rPr>
                <w:rFonts w:ascii="Arial" w:hAnsi="Arial"/>
                <w:b/>
                <w:lang w:eastAsia="en-GB"/>
              </w:rPr>
              <w:t>&lt;&lt;SKIPPED CODE&gt;&gt;</w:t>
            </w:r>
          </w:p>
        </w:tc>
      </w:tr>
      <w:tr w:rsidR="00586F85" w14:paraId="0C1FB083" w14:textId="77777777" w:rsidTr="00C05E5E">
        <w:tc>
          <w:tcPr>
            <w:tcW w:w="9855" w:type="dxa"/>
            <w:tcBorders>
              <w:top w:val="nil"/>
              <w:left w:val="single" w:sz="4" w:space="0" w:color="auto"/>
              <w:bottom w:val="single" w:sz="4" w:space="0" w:color="auto"/>
              <w:right w:val="single" w:sz="4" w:space="0" w:color="auto"/>
            </w:tcBorders>
          </w:tcPr>
          <w:p w14:paraId="17A410A8" w14:textId="77777777" w:rsidR="00586F85" w:rsidRDefault="00586F85" w:rsidP="00C05E5E">
            <w:pPr>
              <w:spacing w:after="0"/>
              <w:rPr>
                <w:rFonts w:ascii="Arial" w:hAnsi="Arial"/>
                <w:b/>
                <w:lang w:eastAsia="en-GB"/>
              </w:rPr>
            </w:pPr>
          </w:p>
        </w:tc>
      </w:tr>
    </w:tbl>
    <w:p w14:paraId="36C33CE6" w14:textId="77777777" w:rsidR="00586F85" w:rsidRDefault="00586F85" w:rsidP="00586F85">
      <w:pPr>
        <w:spacing w:after="0"/>
        <w:rPr>
          <w:rFonts w:ascii="Arial" w:hAnsi="Arial"/>
          <w:b/>
          <w:lang w:eastAsia="en-GB"/>
        </w:rPr>
      </w:pPr>
    </w:p>
    <w:p w14:paraId="7B041CF1" w14:textId="77777777" w:rsidR="00586F85" w:rsidRDefault="00586F85" w:rsidP="00586F85">
      <w:pPr>
        <w:spacing w:after="0"/>
        <w:rPr>
          <w:rFonts w:ascii="Arial" w:hAnsi="Arial"/>
          <w:b/>
          <w:lang w:eastAsia="en-GB"/>
        </w:rPr>
      </w:pPr>
    </w:p>
    <w:p w14:paraId="67D73E23" w14:textId="77777777" w:rsidR="00586F85" w:rsidRDefault="00586F85" w:rsidP="00586F8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86F85" w14:paraId="500299CC" w14:textId="77777777" w:rsidTr="00C05E5E">
        <w:tc>
          <w:tcPr>
            <w:tcW w:w="9855" w:type="dxa"/>
            <w:tcBorders>
              <w:top w:val="single" w:sz="4" w:space="0" w:color="auto"/>
              <w:left w:val="single" w:sz="4" w:space="0" w:color="auto"/>
              <w:bottom w:val="single" w:sz="4" w:space="0" w:color="auto"/>
              <w:right w:val="single" w:sz="4" w:space="0" w:color="auto"/>
            </w:tcBorders>
          </w:tcPr>
          <w:p w14:paraId="4777B6D5" w14:textId="77777777" w:rsidR="00586F85" w:rsidRDefault="00586F85" w:rsidP="00C05E5E">
            <w:pPr>
              <w:spacing w:after="0"/>
              <w:rPr>
                <w:rFonts w:ascii="Arial" w:hAnsi="Arial"/>
                <w:b/>
                <w:lang w:eastAsia="en-GB"/>
              </w:rPr>
            </w:pPr>
            <w:r>
              <w:rPr>
                <w:rFonts w:ascii="Arial" w:hAnsi="Arial"/>
                <w:b/>
                <w:lang w:eastAsia="en-GB"/>
              </w:rPr>
              <w:t>&lt;&lt;SKIPPED CODE&gt;&gt;</w:t>
            </w:r>
          </w:p>
          <w:p w14:paraId="57FE5161" w14:textId="77777777" w:rsidR="001819C7" w:rsidRPr="001819C7" w:rsidRDefault="001819C7" w:rsidP="001819C7">
            <w:pPr>
              <w:spacing w:after="0"/>
              <w:rPr>
                <w:rFonts w:ascii="Arial" w:hAnsi="Arial"/>
                <w:lang w:eastAsia="en-GB"/>
              </w:rPr>
            </w:pPr>
            <w:r w:rsidRPr="001819C7">
              <w:rPr>
                <w:rFonts w:ascii="Arial" w:hAnsi="Arial"/>
                <w:lang w:eastAsia="en-GB"/>
              </w:rPr>
              <w:t xml:space="preserve">  function f_IMS_ECallOverIMS_IMS1(charstring p_USIM_ToInsert) runs on IMS_PTC</w:t>
            </w:r>
          </w:p>
          <w:p w14:paraId="5284DE03"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
          <w:p w14:paraId="4E4608E2" w14:textId="77777777" w:rsidR="001819C7" w:rsidRPr="001819C7" w:rsidRDefault="001819C7" w:rsidP="001819C7">
            <w:pPr>
              <w:spacing w:after="0"/>
              <w:rPr>
                <w:rFonts w:ascii="Arial" w:hAnsi="Arial"/>
                <w:lang w:eastAsia="en-GB"/>
              </w:rPr>
            </w:pPr>
            <w:r w:rsidRPr="001819C7">
              <w:rPr>
                <w:rFonts w:ascii="Arial" w:hAnsi="Arial"/>
                <w:lang w:eastAsia="en-GB"/>
              </w:rPr>
              <w:t xml:space="preserve">    // @sic R5-221598 re-used common code with 4G and 5G sic@</w:t>
            </w:r>
          </w:p>
          <w:p w14:paraId="6FCFA03D" w14:textId="77777777" w:rsidR="001819C7" w:rsidRPr="001819C7" w:rsidRDefault="001819C7" w:rsidP="001819C7">
            <w:pPr>
              <w:spacing w:after="0"/>
              <w:rPr>
                <w:rFonts w:ascii="Arial" w:hAnsi="Arial"/>
                <w:lang w:eastAsia="en-GB"/>
              </w:rPr>
            </w:pPr>
            <w:r w:rsidRPr="001819C7">
              <w:rPr>
                <w:rFonts w:ascii="Arial" w:hAnsi="Arial"/>
                <w:lang w:eastAsia="en-GB"/>
              </w:rPr>
              <w:t xml:space="preserve">    /* IMS implementation for PDN1 -  IMS normal registration */</w:t>
            </w:r>
          </w:p>
          <w:p w14:paraId="0B4331B5" w14:textId="77777777" w:rsidR="001819C7" w:rsidRPr="001819C7" w:rsidRDefault="001819C7" w:rsidP="001819C7">
            <w:pPr>
              <w:spacing w:after="0"/>
              <w:rPr>
                <w:rFonts w:ascii="Arial" w:hAnsi="Arial"/>
                <w:lang w:eastAsia="en-GB"/>
              </w:rPr>
            </w:pPr>
            <w:r w:rsidRPr="001819C7">
              <w:rPr>
                <w:rFonts w:ascii="Arial" w:hAnsi="Arial"/>
                <w:lang w:eastAsia="en-GB"/>
              </w:rPr>
              <w:t xml:space="preserve">    f_UT_USIM_Insert(MMI, p_USIM_ToInsert);</w:t>
            </w:r>
          </w:p>
          <w:p w14:paraId="2BD6B5D0" w14:textId="77777777" w:rsidR="001819C7" w:rsidRPr="001819C7" w:rsidRDefault="001819C7" w:rsidP="001819C7">
            <w:pPr>
              <w:spacing w:after="0"/>
              <w:rPr>
                <w:rFonts w:ascii="Arial" w:hAnsi="Arial"/>
                <w:lang w:eastAsia="en-GB"/>
              </w:rPr>
            </w:pPr>
            <w:r w:rsidRPr="001819C7">
              <w:rPr>
                <w:rFonts w:ascii="Arial" w:hAnsi="Arial"/>
                <w:lang w:eastAsia="en-GB"/>
              </w:rPr>
              <w:t xml:space="preserve">    f_IMS_CC_Preamble(IPCAN_EmergencyCall, IMS_REGISTERED);</w:t>
            </w:r>
          </w:p>
          <w:p w14:paraId="6709A3DC" w14:textId="77777777" w:rsidR="001819C7" w:rsidRPr="001819C7" w:rsidRDefault="001819C7" w:rsidP="001819C7">
            <w:pPr>
              <w:spacing w:after="0"/>
              <w:rPr>
                <w:rFonts w:ascii="Arial" w:hAnsi="Arial"/>
                <w:lang w:eastAsia="en-GB"/>
              </w:rPr>
            </w:pPr>
            <w:r w:rsidRPr="001819C7">
              <w:rPr>
                <w:rFonts w:ascii="Arial" w:hAnsi="Arial"/>
                <w:lang w:eastAsia="en-GB"/>
              </w:rPr>
              <w:t xml:space="preserve">    f_IMS_IMS_SendCoOrdMsg(OtherPDN);</w:t>
            </w:r>
          </w:p>
          <w:p w14:paraId="77E00AB5"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p>
          <w:p w14:paraId="6907AF26" w14:textId="77777777" w:rsidR="001819C7" w:rsidRPr="001819C7" w:rsidRDefault="001819C7" w:rsidP="001819C7">
            <w:pPr>
              <w:spacing w:after="0"/>
              <w:rPr>
                <w:rFonts w:ascii="Arial" w:hAnsi="Arial"/>
                <w:lang w:eastAsia="en-GB"/>
              </w:rPr>
            </w:pPr>
            <w:r w:rsidRPr="001819C7">
              <w:rPr>
                <w:rFonts w:ascii="Arial" w:hAnsi="Arial"/>
                <w:lang w:eastAsia="en-GB"/>
              </w:rPr>
              <w:t xml:space="preserve">    //Postamble of Legacy IMS sos calls are handled in IMS1 PTC while postbamble for NR IMS sos calls is handled in IMS2 PTC</w:t>
            </w:r>
          </w:p>
          <w:p w14:paraId="66D72622" w14:textId="50904BA4" w:rsidR="001819C7" w:rsidRPr="001819C7" w:rsidRDefault="001819C7" w:rsidP="001819C7">
            <w:pPr>
              <w:spacing w:after="0"/>
              <w:rPr>
                <w:rFonts w:ascii="Arial" w:hAnsi="Arial"/>
                <w:lang w:eastAsia="en-GB"/>
              </w:rPr>
            </w:pPr>
            <w:r w:rsidRPr="001819C7">
              <w:rPr>
                <w:rFonts w:ascii="Arial" w:hAnsi="Arial"/>
                <w:lang w:eastAsia="en-GB"/>
              </w:rPr>
              <w:t xml:space="preserve">    </w:t>
            </w:r>
            <w:r w:rsidRPr="00E2625E">
              <w:rPr>
                <w:rFonts w:ascii="Arial" w:hAnsi="Arial"/>
                <w:highlight w:val="yellow"/>
                <w:lang w:eastAsia="en-GB"/>
              </w:rPr>
              <w:t>if (not f_IMS_PTC_RanTypeIsNR5GC()){</w:t>
            </w:r>
          </w:p>
          <w:p w14:paraId="66DEE4AE" w14:textId="77777777" w:rsidR="001819C7" w:rsidRPr="001819C7" w:rsidRDefault="001819C7" w:rsidP="001819C7">
            <w:pPr>
              <w:spacing w:after="0"/>
              <w:rPr>
                <w:rFonts w:ascii="Arial" w:hAnsi="Arial"/>
                <w:lang w:eastAsia="en-GB"/>
              </w:rPr>
            </w:pPr>
            <w:r w:rsidRPr="001819C7">
              <w:rPr>
                <w:rFonts w:ascii="Arial" w:hAnsi="Arial"/>
                <w:lang w:eastAsia="en-GB"/>
              </w:rPr>
              <w:t xml:space="preserve">      f_IMS_IMS_WaitForTrigger(OtherPDN); </w:t>
            </w:r>
          </w:p>
          <w:p w14:paraId="0FF7CA7F" w14:textId="77777777" w:rsidR="001819C7" w:rsidRPr="001819C7" w:rsidRDefault="001819C7" w:rsidP="001819C7">
            <w:pPr>
              <w:spacing w:after="0"/>
              <w:rPr>
                <w:rFonts w:ascii="Arial" w:hAnsi="Arial"/>
                <w:lang w:eastAsia="en-GB"/>
              </w:rPr>
            </w:pPr>
            <w:r w:rsidRPr="001819C7">
              <w:rPr>
                <w:rFonts w:ascii="Arial" w:hAnsi="Arial"/>
                <w:lang w:eastAsia="en-GB"/>
              </w:rPr>
              <w:t xml:space="preserve">      f_IMS_CC_Postamble(IPCAN_EmergencyCall_NormalService);</w:t>
            </w:r>
          </w:p>
          <w:p w14:paraId="3020111A" w14:textId="77777777" w:rsidR="001819C7" w:rsidRPr="001819C7" w:rsidRDefault="001819C7" w:rsidP="001819C7">
            <w:pPr>
              <w:spacing w:after="0"/>
              <w:rPr>
                <w:rFonts w:ascii="Arial" w:hAnsi="Arial"/>
                <w:lang w:eastAsia="en-GB"/>
              </w:rPr>
            </w:pPr>
            <w:r w:rsidRPr="001819C7">
              <w:rPr>
                <w:rFonts w:ascii="Arial" w:hAnsi="Arial"/>
                <w:lang w:eastAsia="en-GB"/>
              </w:rPr>
              <w:t xml:space="preserve">    </w:t>
            </w:r>
            <w:r w:rsidRPr="00E2625E">
              <w:rPr>
                <w:rFonts w:ascii="Arial" w:hAnsi="Arial"/>
                <w:highlight w:val="yellow"/>
                <w:lang w:eastAsia="en-GB"/>
              </w:rPr>
              <w:t>}</w:t>
            </w:r>
            <w:r w:rsidRPr="001819C7">
              <w:rPr>
                <w:rFonts w:ascii="Arial" w:hAnsi="Arial"/>
                <w:lang w:eastAsia="en-GB"/>
              </w:rPr>
              <w:t xml:space="preserve">  </w:t>
            </w:r>
          </w:p>
          <w:p w14:paraId="63305390" w14:textId="593CD74E" w:rsidR="00586F85" w:rsidRDefault="001819C7" w:rsidP="001819C7">
            <w:pPr>
              <w:autoSpaceDE w:val="0"/>
              <w:autoSpaceDN w:val="0"/>
              <w:adjustRightInd w:val="0"/>
              <w:spacing w:after="0"/>
              <w:rPr>
                <w:rFonts w:ascii="Arial" w:hAnsi="Arial"/>
                <w:b/>
                <w:lang w:eastAsia="en-GB"/>
              </w:rPr>
            </w:pPr>
            <w:r w:rsidRPr="001819C7">
              <w:rPr>
                <w:rFonts w:ascii="Arial" w:hAnsi="Arial"/>
                <w:lang w:eastAsia="en-GB"/>
              </w:rPr>
              <w:t xml:space="preserve">  }</w:t>
            </w:r>
            <w:r w:rsidR="00586F85">
              <w:rPr>
                <w:rFonts w:ascii="Arial" w:hAnsi="Arial"/>
                <w:b/>
                <w:lang w:eastAsia="en-GB"/>
              </w:rPr>
              <w:t>&lt;&lt;SKIPPED CODE&gt;&gt;</w:t>
            </w:r>
          </w:p>
        </w:tc>
      </w:tr>
    </w:tbl>
    <w:p w14:paraId="71D6CA92" w14:textId="77777777" w:rsidR="00586F85" w:rsidRPr="00C36498" w:rsidRDefault="00586F85" w:rsidP="00C36498"/>
    <w:p w14:paraId="4CC60628" w14:textId="714B0D5B" w:rsidR="00E00CD3" w:rsidRDefault="00E00CD3" w:rsidP="00E00CD3">
      <w:pPr>
        <w:pStyle w:val="Heading2"/>
        <w:numPr>
          <w:ilvl w:val="1"/>
          <w:numId w:val="1"/>
        </w:numPr>
        <w:overflowPunct w:val="0"/>
        <w:autoSpaceDE w:val="0"/>
        <w:autoSpaceDN w:val="0"/>
        <w:adjustRightInd w:val="0"/>
        <w:spacing w:before="480"/>
        <w:rPr>
          <w:b/>
          <w:lang w:val="pt-BR"/>
        </w:rPr>
      </w:pPr>
      <w:bookmarkStart w:id="18" w:name="_Toc90365846"/>
      <w:bookmarkStart w:id="19" w:name="_Toc100157611"/>
      <w:bookmarkStart w:id="20" w:name="_Toc138247186"/>
      <w:bookmarkStart w:id="21" w:name="_Toc93417461"/>
      <w:bookmarkStart w:id="22" w:name="_Toc122434496"/>
      <w:bookmarkStart w:id="23" w:name="_Toc295288973"/>
      <w:bookmarkStart w:id="24" w:name="_Toc325725668"/>
      <w:bookmarkStart w:id="25" w:name="_Toc532983740"/>
      <w:bookmarkStart w:id="26" w:name="_Toc96525798"/>
      <w:r>
        <w:rPr>
          <w:b/>
        </w:rPr>
        <w:t xml:space="preserve">Correction to </w:t>
      </w:r>
      <w:bookmarkEnd w:id="18"/>
      <w:bookmarkEnd w:id="19"/>
      <w:r>
        <w:rPr>
          <w:b/>
        </w:rPr>
        <w:t>funcion</w:t>
      </w:r>
      <w:r w:rsidRPr="00D74324">
        <w:rPr>
          <w:b/>
        </w:rPr>
        <w:t xml:space="preserve"> </w:t>
      </w:r>
      <w:r w:rsidR="00586F85" w:rsidRPr="00586F85">
        <w:rPr>
          <w:b/>
        </w:rPr>
        <w:t>f_IMS_ECallOverIMS_IMS2</w:t>
      </w:r>
      <w:bookmarkEnd w:id="2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E00CD3" w:rsidRPr="00647F8D" w14:paraId="01BF7F9F"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63E6FEBA" w14:textId="77777777" w:rsidR="00E00CD3" w:rsidRDefault="00E00CD3" w:rsidP="00C05E5E">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2FC70960" w14:textId="53E8B236" w:rsidR="00E00CD3" w:rsidRPr="00D74324" w:rsidRDefault="00586F85" w:rsidP="00C05E5E">
            <w:pPr>
              <w:pStyle w:val="CRCoverPage"/>
              <w:spacing w:after="0"/>
              <w:ind w:left="100"/>
              <w:rPr>
                <w:noProof/>
              </w:rPr>
            </w:pPr>
            <w:r w:rsidRPr="00586F85">
              <w:rPr>
                <w:lang w:eastAsia="en-GB"/>
              </w:rPr>
              <w:t>f_IMS_ECallOverIMS_IMS2</w:t>
            </w:r>
          </w:p>
        </w:tc>
      </w:tr>
      <w:tr w:rsidR="00E00CD3" w:rsidRPr="00647F8D" w14:paraId="1DBE0D81"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2A8F9EC6" w14:textId="77777777" w:rsidR="00E00CD3" w:rsidRDefault="00E00CD3" w:rsidP="00C05E5E">
            <w:pPr>
              <w:spacing w:before="40" w:after="40"/>
              <w:rPr>
                <w:rFonts w:ascii="Arial" w:hAnsi="Arial"/>
                <w:b/>
              </w:rPr>
            </w:pPr>
            <w:r>
              <w:rPr>
                <w:rFonts w:ascii="Arial" w:hAnsi="Arial"/>
                <w:b/>
              </w:rPr>
              <w:lastRenderedPageBreak/>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20AEDA3E" w14:textId="41F8FC55" w:rsidR="000A24A4" w:rsidRPr="000A24A4" w:rsidRDefault="000A24A4" w:rsidP="000A24A4">
            <w:pPr>
              <w:pStyle w:val="CRCoverPage"/>
              <w:spacing w:after="0"/>
              <w:rPr>
                <w:bCs/>
                <w:lang w:val="en-SG"/>
              </w:rPr>
            </w:pPr>
            <w:r w:rsidRPr="000A24A4">
              <w:rPr>
                <w:bCs/>
                <w:lang w:val="en-SG"/>
              </w:rPr>
              <w:t xml:space="preserve">The f_IMS_CC_Postamble must be called from IMS2 </w:t>
            </w:r>
            <w:r w:rsidR="00A45913">
              <w:rPr>
                <w:bCs/>
                <w:lang w:val="en-SG"/>
              </w:rPr>
              <w:t xml:space="preserve">PTC </w:t>
            </w:r>
            <w:r w:rsidRPr="000A24A4">
              <w:rPr>
                <w:bCs/>
                <w:lang w:val="en-SG"/>
              </w:rPr>
              <w:t>instead of IMS1</w:t>
            </w:r>
            <w:r w:rsidR="00A45913">
              <w:rPr>
                <w:bCs/>
                <w:lang w:val="en-SG"/>
              </w:rPr>
              <w:t xml:space="preserve"> PTC</w:t>
            </w:r>
            <w:r w:rsidRPr="000A24A4">
              <w:rPr>
                <w:bCs/>
                <w:lang w:val="en-SG"/>
              </w:rPr>
              <w:t xml:space="preserve"> </w:t>
            </w:r>
            <w:r w:rsidR="00A45913">
              <w:rPr>
                <w:bCs/>
                <w:lang w:val="en-SG"/>
              </w:rPr>
              <w:t xml:space="preserve">for NR flavour </w:t>
            </w:r>
            <w:r w:rsidRPr="000A24A4">
              <w:rPr>
                <w:bCs/>
                <w:lang w:val="en-SG"/>
              </w:rPr>
              <w:t>because f_NR5GC_EmergencyCallRelease is interacting explicitly with IMS2 (and not with the component where the coordination command comes from).</w:t>
            </w:r>
          </w:p>
          <w:p w14:paraId="62CAEB9F" w14:textId="1ADD8E1B" w:rsidR="00E00CD3" w:rsidRPr="000A24A4" w:rsidRDefault="00E00CD3" w:rsidP="00C05E5E">
            <w:pPr>
              <w:pStyle w:val="CRCoverPage"/>
              <w:spacing w:after="0"/>
              <w:rPr>
                <w:bCs/>
                <w:lang w:val="en-SG"/>
              </w:rPr>
            </w:pPr>
          </w:p>
        </w:tc>
      </w:tr>
      <w:tr w:rsidR="00E00CD3" w:rsidRPr="00647F8D" w14:paraId="273D8D0B"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1F18C011" w14:textId="77777777" w:rsidR="00E00CD3" w:rsidRDefault="00E00CD3"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138D1A7B" w14:textId="64EDDABA" w:rsidR="00E00CD3" w:rsidRPr="000061CC" w:rsidRDefault="00A45913" w:rsidP="004B1284">
            <w:pPr>
              <w:pStyle w:val="CRCoverPage"/>
              <w:spacing w:after="0"/>
              <w:rPr>
                <w:noProof/>
              </w:rPr>
            </w:pPr>
            <w:r w:rsidRPr="00A45913">
              <w:rPr>
                <w:noProof/>
              </w:rPr>
              <w:t>Called f_IMS_CC_Postamble function from IMS2 PTC instead of IMS1 PTC for NR eCall Test cases.</w:t>
            </w:r>
          </w:p>
        </w:tc>
      </w:tr>
      <w:tr w:rsidR="00E00CD3" w:rsidRPr="00647F8D" w14:paraId="069A654B"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7F58A6D9" w14:textId="77777777" w:rsidR="00E00CD3" w:rsidRDefault="00E00CD3"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705DA75" w14:textId="384439E4" w:rsidR="00E00CD3" w:rsidRDefault="00586F85" w:rsidP="00C05E5E">
            <w:pPr>
              <w:spacing w:after="0"/>
              <w:rPr>
                <w:rFonts w:ascii="Arial" w:hAnsi="Arial" w:cs="Arial"/>
                <w:noProof/>
                <w:lang w:val="en-US"/>
              </w:rPr>
            </w:pPr>
            <w:r>
              <w:rPr>
                <w:rFonts w:ascii="Arial" w:hAnsi="Arial" w:cs="Arial"/>
                <w:noProof/>
                <w:lang w:val="en-US"/>
              </w:rPr>
              <w:t>Common\IMS\</w:t>
            </w:r>
            <w:r w:rsidRPr="00586F85">
              <w:rPr>
                <w:rFonts w:ascii="Arial" w:hAnsi="Arial" w:cs="Arial"/>
                <w:noProof/>
              </w:rPr>
              <w:t>IMS_CC_TestcaseImplementation_eCall</w:t>
            </w:r>
            <w:r>
              <w:rPr>
                <w:rFonts w:ascii="Arial" w:hAnsi="Arial" w:cs="Arial"/>
                <w:noProof/>
                <w:lang w:val="en-US"/>
              </w:rPr>
              <w:t>.ttcn</w:t>
            </w:r>
          </w:p>
        </w:tc>
      </w:tr>
      <w:tr w:rsidR="00E00CD3" w14:paraId="086A220F"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6C2C96DB" w14:textId="77777777" w:rsidR="00E00CD3" w:rsidRDefault="00E00CD3"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5A43AA3" w14:textId="77777777" w:rsidR="00E00CD3" w:rsidRDefault="00E00CD3" w:rsidP="00C05E5E">
            <w:pPr>
              <w:rPr>
                <w:rFonts w:ascii="Arial" w:hAnsi="Arial"/>
                <w:highlight w:val="cyan"/>
              </w:rPr>
            </w:pPr>
          </w:p>
        </w:tc>
      </w:tr>
    </w:tbl>
    <w:p w14:paraId="6AA95EAE" w14:textId="77777777" w:rsidR="00E00CD3" w:rsidRDefault="00E00CD3" w:rsidP="00E00CD3">
      <w:pPr>
        <w:rPr>
          <w:noProof/>
        </w:rPr>
      </w:pPr>
    </w:p>
    <w:p w14:paraId="7EA2331E" w14:textId="77777777" w:rsidR="00E00CD3" w:rsidRDefault="00E00CD3" w:rsidP="00E00CD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00CD3" w14:paraId="5555177D" w14:textId="77777777" w:rsidTr="00C05E5E">
        <w:tc>
          <w:tcPr>
            <w:tcW w:w="9855" w:type="dxa"/>
            <w:tcBorders>
              <w:top w:val="single" w:sz="4" w:space="0" w:color="auto"/>
              <w:left w:val="single" w:sz="4" w:space="0" w:color="auto"/>
              <w:bottom w:val="nil"/>
              <w:right w:val="single" w:sz="4" w:space="0" w:color="auto"/>
            </w:tcBorders>
          </w:tcPr>
          <w:p w14:paraId="2F8FF40B" w14:textId="77777777" w:rsidR="00E00CD3" w:rsidRDefault="00E00CD3" w:rsidP="00C05E5E">
            <w:pPr>
              <w:spacing w:after="0"/>
              <w:rPr>
                <w:rFonts w:ascii="Arial" w:hAnsi="Arial"/>
                <w:b/>
                <w:lang w:eastAsia="en-GB"/>
              </w:rPr>
            </w:pPr>
            <w:r>
              <w:rPr>
                <w:rFonts w:ascii="Arial" w:hAnsi="Arial"/>
                <w:b/>
                <w:lang w:eastAsia="en-GB"/>
              </w:rPr>
              <w:t>&lt;&lt;SKIPPED CODE&gt;&gt;</w:t>
            </w:r>
          </w:p>
          <w:p w14:paraId="18626BBA" w14:textId="77777777" w:rsidR="00724EB7" w:rsidRPr="00724EB7" w:rsidRDefault="00724EB7" w:rsidP="00724EB7">
            <w:pPr>
              <w:spacing w:after="0"/>
              <w:rPr>
                <w:rFonts w:ascii="Arial" w:hAnsi="Arial"/>
                <w:lang w:eastAsia="en-GB"/>
              </w:rPr>
            </w:pPr>
            <w:r w:rsidRPr="00724EB7">
              <w:rPr>
                <w:rFonts w:ascii="Arial" w:hAnsi="Arial"/>
                <w:lang w:eastAsia="en-GB"/>
              </w:rPr>
              <w:t xml:space="preserve">  function f_IMS_ECallOverIMS_IMS1(charstring p_USIM_ToInsert) runs on IMS_PTC</w:t>
            </w:r>
          </w:p>
          <w:p w14:paraId="12CB89A7" w14:textId="77777777" w:rsidR="00724EB7" w:rsidRPr="00724EB7" w:rsidRDefault="00724EB7" w:rsidP="00724EB7">
            <w:pPr>
              <w:spacing w:after="0"/>
              <w:rPr>
                <w:rFonts w:ascii="Arial" w:hAnsi="Arial"/>
                <w:lang w:eastAsia="en-GB"/>
              </w:rPr>
            </w:pPr>
            <w:r w:rsidRPr="00724EB7">
              <w:rPr>
                <w:rFonts w:ascii="Arial" w:hAnsi="Arial"/>
                <w:lang w:eastAsia="en-GB"/>
              </w:rPr>
              <w:t xml:space="preserve">  {</w:t>
            </w:r>
          </w:p>
          <w:p w14:paraId="256C7F4C" w14:textId="77777777" w:rsidR="00724EB7" w:rsidRPr="00724EB7" w:rsidRDefault="00724EB7" w:rsidP="00724EB7">
            <w:pPr>
              <w:spacing w:after="0"/>
              <w:rPr>
                <w:rFonts w:ascii="Arial" w:hAnsi="Arial"/>
                <w:lang w:eastAsia="en-GB"/>
              </w:rPr>
            </w:pPr>
            <w:r w:rsidRPr="00724EB7">
              <w:rPr>
                <w:rFonts w:ascii="Arial" w:hAnsi="Arial"/>
                <w:lang w:eastAsia="en-GB"/>
              </w:rPr>
              <w:t xml:space="preserve">    // @sic R5-221598 re-used common code with 4G and 5G sic@</w:t>
            </w:r>
          </w:p>
          <w:p w14:paraId="4E5C3FDB" w14:textId="77777777" w:rsidR="00724EB7" w:rsidRPr="00724EB7" w:rsidRDefault="00724EB7" w:rsidP="00724EB7">
            <w:pPr>
              <w:spacing w:after="0"/>
              <w:rPr>
                <w:rFonts w:ascii="Arial" w:hAnsi="Arial"/>
                <w:lang w:eastAsia="en-GB"/>
              </w:rPr>
            </w:pPr>
            <w:r w:rsidRPr="00724EB7">
              <w:rPr>
                <w:rFonts w:ascii="Arial" w:hAnsi="Arial"/>
                <w:lang w:eastAsia="en-GB"/>
              </w:rPr>
              <w:t xml:space="preserve">    /* IMS implementation for PDN1 -  IMS normal registration */</w:t>
            </w:r>
          </w:p>
          <w:p w14:paraId="440A85B5" w14:textId="77777777" w:rsidR="00724EB7" w:rsidRPr="00724EB7" w:rsidRDefault="00724EB7" w:rsidP="00724EB7">
            <w:pPr>
              <w:spacing w:after="0"/>
              <w:rPr>
                <w:rFonts w:ascii="Arial" w:hAnsi="Arial"/>
                <w:lang w:eastAsia="en-GB"/>
              </w:rPr>
            </w:pPr>
            <w:r w:rsidRPr="00724EB7">
              <w:rPr>
                <w:rFonts w:ascii="Arial" w:hAnsi="Arial"/>
                <w:lang w:eastAsia="en-GB"/>
              </w:rPr>
              <w:t xml:space="preserve">    f_UT_USIM_Insert(MMI, p_USIM_ToInsert);</w:t>
            </w:r>
          </w:p>
          <w:p w14:paraId="62B83FBA" w14:textId="77777777" w:rsidR="00724EB7" w:rsidRPr="00724EB7" w:rsidRDefault="00724EB7" w:rsidP="00724EB7">
            <w:pPr>
              <w:spacing w:after="0"/>
              <w:rPr>
                <w:rFonts w:ascii="Arial" w:hAnsi="Arial"/>
                <w:lang w:eastAsia="en-GB"/>
              </w:rPr>
            </w:pPr>
            <w:r w:rsidRPr="00724EB7">
              <w:rPr>
                <w:rFonts w:ascii="Arial" w:hAnsi="Arial"/>
                <w:lang w:eastAsia="en-GB"/>
              </w:rPr>
              <w:t xml:space="preserve">    f_IMS_CC_Preamble(IPCAN_EmergencyCall, IMS_REGISTERED);</w:t>
            </w:r>
          </w:p>
          <w:p w14:paraId="5171ADA4" w14:textId="77777777" w:rsidR="00724EB7" w:rsidRPr="00724EB7" w:rsidRDefault="00724EB7" w:rsidP="00724EB7">
            <w:pPr>
              <w:spacing w:after="0"/>
              <w:rPr>
                <w:rFonts w:ascii="Arial" w:hAnsi="Arial"/>
                <w:lang w:eastAsia="en-GB"/>
              </w:rPr>
            </w:pPr>
            <w:r w:rsidRPr="00724EB7">
              <w:rPr>
                <w:rFonts w:ascii="Arial" w:hAnsi="Arial"/>
                <w:lang w:eastAsia="en-GB"/>
              </w:rPr>
              <w:t xml:space="preserve">    f_IMS_IMS_SendCoOrdMsg(OtherPDN);</w:t>
            </w:r>
          </w:p>
          <w:p w14:paraId="111F5C13" w14:textId="77777777" w:rsidR="00724EB7" w:rsidRPr="00724EB7" w:rsidRDefault="00724EB7" w:rsidP="00724EB7">
            <w:pPr>
              <w:spacing w:after="0"/>
              <w:rPr>
                <w:rFonts w:ascii="Arial" w:hAnsi="Arial"/>
                <w:lang w:eastAsia="en-GB"/>
              </w:rPr>
            </w:pPr>
            <w:r w:rsidRPr="00724EB7">
              <w:rPr>
                <w:rFonts w:ascii="Arial" w:hAnsi="Arial"/>
                <w:lang w:eastAsia="en-GB"/>
              </w:rPr>
              <w:t xml:space="preserve">    f_IMS_IMS_WaitForTrigger(OtherPDN);</w:t>
            </w:r>
          </w:p>
          <w:p w14:paraId="7B1C032A" w14:textId="77777777" w:rsidR="00724EB7" w:rsidRPr="00724EB7" w:rsidRDefault="00724EB7" w:rsidP="00724EB7">
            <w:pPr>
              <w:spacing w:after="0"/>
              <w:rPr>
                <w:rFonts w:ascii="Arial" w:hAnsi="Arial"/>
                <w:lang w:eastAsia="en-GB"/>
              </w:rPr>
            </w:pPr>
            <w:r w:rsidRPr="00724EB7">
              <w:rPr>
                <w:rFonts w:ascii="Arial" w:hAnsi="Arial"/>
                <w:lang w:eastAsia="en-GB"/>
              </w:rPr>
              <w:t xml:space="preserve">    f_IMS_CC_Postamble(IPCAN_EmergencyCall_NormalService);</w:t>
            </w:r>
          </w:p>
          <w:p w14:paraId="36AABA83" w14:textId="77777777" w:rsidR="00724EB7" w:rsidRDefault="00724EB7" w:rsidP="00724EB7">
            <w:pPr>
              <w:autoSpaceDE w:val="0"/>
              <w:autoSpaceDN w:val="0"/>
              <w:adjustRightInd w:val="0"/>
              <w:spacing w:after="0"/>
              <w:rPr>
                <w:rFonts w:ascii="Arial" w:hAnsi="Arial"/>
                <w:lang w:eastAsia="en-GB"/>
              </w:rPr>
            </w:pPr>
            <w:r w:rsidRPr="00724EB7">
              <w:rPr>
                <w:rFonts w:ascii="Arial" w:hAnsi="Arial"/>
                <w:lang w:eastAsia="en-GB"/>
              </w:rPr>
              <w:t xml:space="preserve">  }</w:t>
            </w:r>
          </w:p>
          <w:p w14:paraId="00479613" w14:textId="091B470F" w:rsidR="00E00CD3" w:rsidRDefault="00724EB7" w:rsidP="00724EB7">
            <w:pPr>
              <w:autoSpaceDE w:val="0"/>
              <w:autoSpaceDN w:val="0"/>
              <w:adjustRightInd w:val="0"/>
              <w:spacing w:after="0"/>
              <w:rPr>
                <w:rFonts w:ascii="Arial" w:hAnsi="Arial"/>
                <w:b/>
                <w:lang w:eastAsia="en-GB"/>
              </w:rPr>
            </w:pPr>
            <w:r w:rsidRPr="00724EB7">
              <w:rPr>
                <w:rFonts w:ascii="Arial" w:hAnsi="Arial"/>
                <w:lang w:eastAsia="en-GB"/>
              </w:rPr>
              <w:t xml:space="preserve">  </w:t>
            </w:r>
            <w:r>
              <w:rPr>
                <w:rFonts w:ascii="Arial" w:hAnsi="Arial"/>
                <w:b/>
                <w:lang w:eastAsia="en-GB"/>
              </w:rPr>
              <w:t>&lt;&lt;</w:t>
            </w:r>
            <w:r w:rsidR="00E00CD3">
              <w:rPr>
                <w:rFonts w:ascii="Arial" w:hAnsi="Arial"/>
                <w:b/>
                <w:lang w:eastAsia="en-GB"/>
              </w:rPr>
              <w:t>SKIPPED CODE&gt;&gt;</w:t>
            </w:r>
          </w:p>
        </w:tc>
      </w:tr>
      <w:tr w:rsidR="00E00CD3" w14:paraId="23C4C14A" w14:textId="77777777" w:rsidTr="00C05E5E">
        <w:tc>
          <w:tcPr>
            <w:tcW w:w="9855" w:type="dxa"/>
            <w:tcBorders>
              <w:top w:val="nil"/>
              <w:left w:val="single" w:sz="4" w:space="0" w:color="auto"/>
              <w:bottom w:val="single" w:sz="4" w:space="0" w:color="auto"/>
              <w:right w:val="single" w:sz="4" w:space="0" w:color="auto"/>
            </w:tcBorders>
          </w:tcPr>
          <w:p w14:paraId="3C730648" w14:textId="77777777" w:rsidR="00E00CD3" w:rsidRDefault="00E00CD3" w:rsidP="00C05E5E">
            <w:pPr>
              <w:spacing w:after="0"/>
              <w:rPr>
                <w:rFonts w:ascii="Arial" w:hAnsi="Arial"/>
                <w:b/>
                <w:lang w:eastAsia="en-GB"/>
              </w:rPr>
            </w:pPr>
          </w:p>
        </w:tc>
      </w:tr>
    </w:tbl>
    <w:p w14:paraId="4E37F226" w14:textId="77777777" w:rsidR="00E00CD3" w:rsidRDefault="00E00CD3" w:rsidP="00E00CD3">
      <w:pPr>
        <w:spacing w:after="0"/>
        <w:rPr>
          <w:rFonts w:ascii="Arial" w:hAnsi="Arial"/>
          <w:b/>
          <w:lang w:eastAsia="en-GB"/>
        </w:rPr>
      </w:pPr>
    </w:p>
    <w:p w14:paraId="53517378" w14:textId="77777777" w:rsidR="00E00CD3" w:rsidRDefault="00E00CD3" w:rsidP="00E00CD3">
      <w:pPr>
        <w:spacing w:after="0"/>
        <w:rPr>
          <w:rFonts w:ascii="Arial" w:hAnsi="Arial"/>
          <w:b/>
          <w:lang w:eastAsia="en-GB"/>
        </w:rPr>
      </w:pPr>
    </w:p>
    <w:p w14:paraId="76C7B05C" w14:textId="77777777" w:rsidR="00E00CD3" w:rsidRDefault="00E00CD3" w:rsidP="00E00C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00CD3" w14:paraId="6FA8F935" w14:textId="77777777" w:rsidTr="00C05E5E">
        <w:tc>
          <w:tcPr>
            <w:tcW w:w="9855" w:type="dxa"/>
            <w:tcBorders>
              <w:top w:val="single" w:sz="4" w:space="0" w:color="auto"/>
              <w:left w:val="single" w:sz="4" w:space="0" w:color="auto"/>
              <w:bottom w:val="single" w:sz="4" w:space="0" w:color="auto"/>
              <w:right w:val="single" w:sz="4" w:space="0" w:color="auto"/>
            </w:tcBorders>
          </w:tcPr>
          <w:p w14:paraId="65C5BD98" w14:textId="77777777" w:rsidR="00E00CD3" w:rsidRDefault="00E00CD3" w:rsidP="00C05E5E">
            <w:pPr>
              <w:spacing w:after="0"/>
              <w:rPr>
                <w:rFonts w:ascii="Arial" w:hAnsi="Arial"/>
                <w:b/>
                <w:lang w:eastAsia="en-GB"/>
              </w:rPr>
            </w:pPr>
            <w:r>
              <w:rPr>
                <w:rFonts w:ascii="Arial" w:hAnsi="Arial"/>
                <w:b/>
                <w:lang w:eastAsia="en-GB"/>
              </w:rPr>
              <w:t>&lt;&lt;SKIPPED CODE&gt;&gt;</w:t>
            </w:r>
          </w:p>
          <w:p w14:paraId="246A787C" w14:textId="77777777" w:rsidR="00586F85" w:rsidRPr="00586F85" w:rsidRDefault="00C17C0D" w:rsidP="00586F85">
            <w:pPr>
              <w:spacing w:after="0"/>
              <w:rPr>
                <w:rFonts w:ascii="Arial" w:hAnsi="Arial"/>
                <w:lang w:eastAsia="en-GB"/>
              </w:rPr>
            </w:pPr>
            <w:r w:rsidRPr="00C17C0D">
              <w:rPr>
                <w:rFonts w:ascii="Arial" w:hAnsi="Arial"/>
                <w:lang w:eastAsia="en-GB"/>
              </w:rPr>
              <w:t xml:space="preserve">  </w:t>
            </w:r>
            <w:r w:rsidR="00586F85" w:rsidRPr="00586F85">
              <w:rPr>
                <w:rFonts w:ascii="Arial" w:hAnsi="Arial"/>
                <w:lang w:eastAsia="en-GB"/>
              </w:rPr>
              <w:t xml:space="preserve">  function f_IMS_ECallOverIMS_IMS2(ECall_Type p_CallType,</w:t>
            </w:r>
          </w:p>
          <w:p w14:paraId="239D004B" w14:textId="77777777" w:rsidR="00586F85" w:rsidRPr="00586F85" w:rsidRDefault="00586F85" w:rsidP="00586F85">
            <w:pPr>
              <w:spacing w:after="0"/>
              <w:rPr>
                <w:rFonts w:ascii="Arial" w:hAnsi="Arial"/>
                <w:lang w:eastAsia="en-GB"/>
              </w:rPr>
            </w:pPr>
            <w:r w:rsidRPr="00586F85">
              <w:rPr>
                <w:rFonts w:ascii="Arial" w:hAnsi="Arial"/>
                <w:lang w:eastAsia="en-GB"/>
              </w:rPr>
              <w:t xml:space="preserve">                             ECall_MSD_Update_Type p_MSDUpdate,</w:t>
            </w:r>
          </w:p>
          <w:p w14:paraId="59210F84" w14:textId="77777777" w:rsidR="00586F85" w:rsidRPr="00586F85" w:rsidRDefault="00586F85" w:rsidP="00586F85">
            <w:pPr>
              <w:spacing w:after="0"/>
              <w:rPr>
                <w:rFonts w:ascii="Arial" w:hAnsi="Arial"/>
                <w:lang w:eastAsia="en-GB"/>
              </w:rPr>
            </w:pPr>
            <w:r w:rsidRPr="00586F85">
              <w:rPr>
                <w:rFonts w:ascii="Arial" w:hAnsi="Arial"/>
                <w:lang w:eastAsia="en-GB"/>
              </w:rPr>
              <w:t xml:space="preserve">                             template (value) EmergencyCallData_Control p_EmergencyCallData_Control_Step4 := cs_EmergencyCallData_Control_Request) runs on IMS_PTC</w:t>
            </w:r>
          </w:p>
          <w:p w14:paraId="645D25B9"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 @sic R5-221598 re-used common code with 4G and 5G sic@</w:t>
            </w:r>
          </w:p>
          <w:p w14:paraId="647D2430"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IMS implementation for PDN2 -  IMS normal registration */</w:t>
            </w:r>
          </w:p>
          <w:p w14:paraId="2FE23A8D" w14:textId="77777777" w:rsidR="00586F85" w:rsidRPr="00586F85" w:rsidRDefault="00586F85" w:rsidP="00586F85">
            <w:pPr>
              <w:spacing w:after="0"/>
              <w:rPr>
                <w:rFonts w:ascii="Arial" w:hAnsi="Arial"/>
                <w:lang w:eastAsia="en-GB"/>
              </w:rPr>
            </w:pPr>
            <w:r w:rsidRPr="00586F85">
              <w:rPr>
                <w:rFonts w:ascii="Arial" w:hAnsi="Arial"/>
                <w:lang w:eastAsia="en-GB"/>
              </w:rPr>
              <w:t xml:space="preserve">    var SipUrl v_ContactUrl;</w:t>
            </w:r>
          </w:p>
          <w:p w14:paraId="14ED0965"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648E16D2"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f_IMS_PTC_Init(PDN_2);</w:t>
            </w:r>
          </w:p>
          <w:p w14:paraId="3A0E59CB"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5397A2FA"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f_IMS_IMS_WaitForTrigger(OtherPDN);</w:t>
            </w:r>
          </w:p>
          <w:p w14:paraId="7B542FAD"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f_IMS_TestBody_Set(true);</w:t>
            </w:r>
          </w:p>
          <w:p w14:paraId="67B5FE66"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4BED8750"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Trigger eCall initiation, PDN and DRB establishment according to TS 36.508/4.5A.26.3-1</w:t>
            </w:r>
          </w:p>
          <w:p w14:paraId="726CF65B"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"Steps 1" siclog@</w:t>
            </w:r>
          </w:p>
          <w:p w14:paraId="5933E948"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f_IMS_IPCAN_StartProcedure(IPCAN, IPCAN_EmergencyCall_NormalService);</w:t>
            </w:r>
          </w:p>
          <w:p w14:paraId="37896279"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f_UT_InitiateECall(MMI, p_CallType);</w:t>
            </w:r>
          </w:p>
          <w:p w14:paraId="2C938457"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3248C2EA" w14:textId="77777777" w:rsidR="00586F85" w:rsidRPr="00586F85" w:rsidRDefault="00586F85" w:rsidP="00586F85">
            <w:pPr>
              <w:spacing w:after="0"/>
              <w:rPr>
                <w:rFonts w:ascii="Arial" w:hAnsi="Arial"/>
                <w:lang w:eastAsia="en-GB"/>
              </w:rPr>
            </w:pPr>
            <w:r w:rsidRPr="00586F85">
              <w:rPr>
                <w:rFonts w:ascii="Arial" w:hAnsi="Arial"/>
                <w:lang w:eastAsia="en-GB"/>
              </w:rPr>
              <w:t xml:space="preserve">    //@siclog "Steps 2-5 (21.*)" siclog@</w:t>
            </w:r>
          </w:p>
          <w:p w14:paraId="2C6A6586" w14:textId="77777777" w:rsidR="00586F85" w:rsidRPr="00586F85" w:rsidRDefault="00586F85" w:rsidP="00586F85">
            <w:pPr>
              <w:spacing w:after="0"/>
              <w:rPr>
                <w:rFonts w:ascii="Arial" w:hAnsi="Arial"/>
                <w:lang w:eastAsia="en-GB"/>
              </w:rPr>
            </w:pPr>
            <w:r w:rsidRPr="00586F85">
              <w:rPr>
                <w:rFonts w:ascii="Arial" w:hAnsi="Arial"/>
                <w:lang w:eastAsia="en-GB"/>
              </w:rPr>
              <w:t xml:space="preserve">    //@siclog "Steps 2-11 (11.*)" siclog@</w:t>
            </w:r>
          </w:p>
          <w:p w14:paraId="08C58958"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f_IMS_EmergencyRegistration();</w:t>
            </w:r>
          </w:p>
          <w:p w14:paraId="1D32A945"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3B948DAA"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 6-8 (21.1, 21.2)" siclog@</w:t>
            </w:r>
          </w:p>
          <w:p w14:paraId="4D0B852E"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 6-12 (21.4, 21.5, 21.6)" siclog@</w:t>
            </w:r>
          </w:p>
          <w:p w14:paraId="4E01080E"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 12-18 (11.4, 11.5, 11.6)" siclog@</w:t>
            </w:r>
          </w:p>
          <w:p w14:paraId="189EF2D4"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f_ECall_CallSetup_AnnexC47(p_CallType);</w:t>
            </w:r>
          </w:p>
          <w:p w14:paraId="24D67E84" w14:textId="77777777" w:rsidR="00586F85" w:rsidRPr="00586F85" w:rsidRDefault="00586F85" w:rsidP="00586F85">
            <w:pPr>
              <w:spacing w:after="0"/>
              <w:rPr>
                <w:rFonts w:ascii="Arial" w:hAnsi="Arial"/>
                <w:lang w:eastAsia="en-GB"/>
              </w:rPr>
            </w:pPr>
            <w:r w:rsidRPr="00586F85">
              <w:rPr>
                <w:rFonts w:ascii="Arial" w:hAnsi="Arial"/>
                <w:lang w:eastAsia="en-GB"/>
              </w:rPr>
              <w:t xml:space="preserve">    if (p_MSDUpdate == msdUpdateRequired) {</w:t>
            </w:r>
          </w:p>
          <w:p w14:paraId="53C05D14"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f_ECall_MSDUpdate_AnnexC47(p_EmergencyCallData_Control_Step4);</w:t>
            </w:r>
          </w:p>
          <w:p w14:paraId="15BF9AEA"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72A6C3E5"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02B60D93"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 9-12 (21.1, 21.2)" siclog@</w:t>
            </w:r>
          </w:p>
          <w:p w14:paraId="1D336ABD"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 13-14 (21.4, 21.5, 21.6)" siclog@</w:t>
            </w:r>
          </w:p>
          <w:p w14:paraId="5892A030" w14:textId="77777777" w:rsidR="00586F85" w:rsidRPr="00586F85" w:rsidRDefault="00586F85" w:rsidP="00586F85">
            <w:pPr>
              <w:spacing w:after="0"/>
              <w:rPr>
                <w:rFonts w:ascii="Arial" w:hAnsi="Arial"/>
                <w:lang w:eastAsia="en-GB"/>
              </w:rPr>
            </w:pPr>
            <w:r w:rsidRPr="00586F85">
              <w:rPr>
                <w:rFonts w:ascii="Arial" w:hAnsi="Arial"/>
                <w:lang w:eastAsia="en-GB"/>
              </w:rPr>
              <w:t xml:space="preserve">    // @siclog "Step 19-20 (11.4, 11.5, 11.6)" siclog@</w:t>
            </w:r>
          </w:p>
          <w:p w14:paraId="0C1845E1" w14:textId="77777777" w:rsidR="00586F85" w:rsidRPr="00586F85" w:rsidRDefault="00586F85" w:rsidP="00586F85">
            <w:pPr>
              <w:spacing w:after="0"/>
              <w:rPr>
                <w:rFonts w:ascii="Arial" w:hAnsi="Arial"/>
                <w:lang w:eastAsia="en-GB"/>
              </w:rPr>
            </w:pPr>
            <w:r w:rsidRPr="00586F85">
              <w:rPr>
                <w:rFonts w:ascii="Arial" w:hAnsi="Arial"/>
                <w:lang w:eastAsia="en-GB"/>
              </w:rPr>
              <w:lastRenderedPageBreak/>
              <w:t xml:space="preserve">    // @sic R5-221598 removed option for MO release as this is never used sic@</w:t>
            </w:r>
          </w:p>
          <w:p w14:paraId="1A3D868F" w14:textId="77777777" w:rsidR="00586F85" w:rsidRPr="00586F85" w:rsidRDefault="00586F85" w:rsidP="00586F85">
            <w:pPr>
              <w:spacing w:after="0"/>
              <w:rPr>
                <w:rFonts w:ascii="Arial" w:hAnsi="Arial"/>
                <w:lang w:eastAsia="en-GB"/>
              </w:rPr>
            </w:pPr>
            <w:r w:rsidRPr="00586F85">
              <w:rPr>
                <w:rFonts w:ascii="Arial" w:hAnsi="Arial"/>
                <w:lang w:eastAsia="en-GB"/>
              </w:rPr>
              <w:t xml:space="preserve">    v_ContactUrl := f_IMS_PTC_ImsInfo_GetContactUrlUE(dialog);</w:t>
            </w:r>
          </w:p>
          <w:p w14:paraId="455FC9CE" w14:textId="77777777" w:rsidR="00586F85" w:rsidRPr="00586F85" w:rsidRDefault="00586F85" w:rsidP="00586F85">
            <w:pPr>
              <w:spacing w:after="0"/>
              <w:rPr>
                <w:rFonts w:ascii="Arial" w:hAnsi="Arial"/>
                <w:lang w:eastAsia="en-GB"/>
              </w:rPr>
            </w:pPr>
            <w:r w:rsidRPr="00586F85">
              <w:rPr>
                <w:rFonts w:ascii="Arial" w:hAnsi="Arial"/>
                <w:lang w:eastAsia="en-GB"/>
              </w:rPr>
              <w:t xml:space="preserve">    f_IMS_CallReleaseMT(v_ContactUrl);</w:t>
            </w:r>
          </w:p>
          <w:p w14:paraId="06CDC3F9" w14:textId="77777777" w:rsidR="00586F85" w:rsidRPr="00586F85" w:rsidRDefault="00586F85" w:rsidP="00586F85">
            <w:pPr>
              <w:spacing w:after="0"/>
              <w:rPr>
                <w:rFonts w:ascii="Arial" w:hAnsi="Arial"/>
                <w:lang w:eastAsia="en-GB"/>
              </w:rPr>
            </w:pPr>
            <w:r w:rsidRPr="00586F85">
              <w:rPr>
                <w:rFonts w:ascii="Arial" w:hAnsi="Arial"/>
                <w:lang w:eastAsia="en-GB"/>
              </w:rPr>
              <w:t xml:space="preserve">    </w:t>
            </w:r>
          </w:p>
          <w:p w14:paraId="1EE3DCA9" w14:textId="5A87932E" w:rsidR="00586F85" w:rsidRDefault="00586F85" w:rsidP="00586F85">
            <w:pPr>
              <w:spacing w:after="0"/>
              <w:rPr>
                <w:rFonts w:ascii="Arial" w:hAnsi="Arial"/>
                <w:lang w:eastAsia="en-GB"/>
              </w:rPr>
            </w:pPr>
            <w:r w:rsidRPr="00586F85">
              <w:rPr>
                <w:rFonts w:ascii="Arial" w:hAnsi="Arial"/>
                <w:lang w:eastAsia="en-GB"/>
              </w:rPr>
              <w:t xml:space="preserve">    f_IMS_TestBody_Set(false);</w:t>
            </w:r>
          </w:p>
          <w:p w14:paraId="0FED089A" w14:textId="77777777" w:rsidR="00E2625E" w:rsidRPr="00E2625E" w:rsidRDefault="00E2625E" w:rsidP="00E2625E">
            <w:pPr>
              <w:spacing w:after="0"/>
              <w:rPr>
                <w:rFonts w:ascii="Arial" w:hAnsi="Arial"/>
                <w:lang w:eastAsia="en-GB"/>
              </w:rPr>
            </w:pPr>
            <w:r w:rsidRPr="00E2625E">
              <w:rPr>
                <w:rFonts w:ascii="Arial" w:hAnsi="Arial"/>
                <w:lang w:eastAsia="en-GB"/>
              </w:rPr>
              <w:t xml:space="preserve">    //Postamble of Legacy IMS sos calls are handled in IMS1 PTC while postbamble for NR IMS sos calls is handled in IMS2 PTC</w:t>
            </w:r>
          </w:p>
          <w:p w14:paraId="136FA9F4" w14:textId="125AB874" w:rsidR="00E2625E" w:rsidRPr="00E2625E" w:rsidRDefault="00E2625E" w:rsidP="00E2625E">
            <w:pPr>
              <w:spacing w:after="0"/>
              <w:rPr>
                <w:rFonts w:ascii="Arial" w:hAnsi="Arial"/>
                <w:highlight w:val="yellow"/>
                <w:lang w:eastAsia="en-GB"/>
              </w:rPr>
            </w:pPr>
            <w:r w:rsidRPr="00E2625E">
              <w:rPr>
                <w:rFonts w:ascii="Arial" w:hAnsi="Arial"/>
                <w:lang w:eastAsia="en-GB"/>
              </w:rPr>
              <w:t xml:space="preserve">    </w:t>
            </w:r>
            <w:r w:rsidRPr="00E2625E">
              <w:rPr>
                <w:rFonts w:ascii="Arial" w:hAnsi="Arial"/>
                <w:highlight w:val="yellow"/>
                <w:lang w:eastAsia="en-GB"/>
              </w:rPr>
              <w:t xml:space="preserve">if (f_IMS_PTC_RanTypeIsNR5GC()){ </w:t>
            </w:r>
          </w:p>
          <w:p w14:paraId="3DD7BD59" w14:textId="77777777" w:rsidR="00E2625E" w:rsidRPr="00E2625E" w:rsidRDefault="00E2625E" w:rsidP="00E2625E">
            <w:pPr>
              <w:spacing w:after="0"/>
              <w:rPr>
                <w:rFonts w:ascii="Arial" w:hAnsi="Arial"/>
                <w:highlight w:val="yellow"/>
                <w:lang w:eastAsia="en-GB"/>
              </w:rPr>
            </w:pPr>
            <w:r w:rsidRPr="00E2625E">
              <w:rPr>
                <w:rFonts w:ascii="Arial" w:hAnsi="Arial"/>
                <w:highlight w:val="yellow"/>
                <w:lang w:eastAsia="en-GB"/>
              </w:rPr>
              <w:t xml:space="preserve">      f_IMS_CC_Postamble(IPCAN_EmergencyCall_NormalService);   </w:t>
            </w:r>
          </w:p>
          <w:p w14:paraId="1887D2A8" w14:textId="77777777" w:rsidR="00E2625E" w:rsidRPr="00E2625E" w:rsidRDefault="00E2625E" w:rsidP="00E2625E">
            <w:pPr>
              <w:spacing w:after="0"/>
              <w:rPr>
                <w:rFonts w:ascii="Arial" w:hAnsi="Arial"/>
                <w:lang w:eastAsia="en-GB"/>
              </w:rPr>
            </w:pPr>
            <w:r w:rsidRPr="00E2625E">
              <w:rPr>
                <w:rFonts w:ascii="Arial" w:hAnsi="Arial"/>
                <w:highlight w:val="yellow"/>
                <w:lang w:eastAsia="en-GB"/>
              </w:rPr>
              <w:t xml:space="preserve">    } else {</w:t>
            </w:r>
          </w:p>
          <w:p w14:paraId="2DA929E9" w14:textId="77777777" w:rsidR="00E2625E" w:rsidRPr="00E2625E" w:rsidRDefault="00E2625E" w:rsidP="00E2625E">
            <w:pPr>
              <w:spacing w:after="0"/>
              <w:rPr>
                <w:rFonts w:ascii="Arial" w:hAnsi="Arial"/>
                <w:lang w:eastAsia="en-GB"/>
              </w:rPr>
            </w:pPr>
            <w:r w:rsidRPr="00E2625E">
              <w:rPr>
                <w:rFonts w:ascii="Arial" w:hAnsi="Arial"/>
                <w:lang w:eastAsia="en-GB"/>
              </w:rPr>
              <w:t xml:space="preserve">      f_IMS_IMS_SendCoOrdMsg(OtherPDN);   </w:t>
            </w:r>
          </w:p>
          <w:p w14:paraId="44EE35D2" w14:textId="77777777" w:rsidR="00E2625E" w:rsidRPr="00E2625E" w:rsidRDefault="00E2625E" w:rsidP="00E2625E">
            <w:pPr>
              <w:autoSpaceDE w:val="0"/>
              <w:autoSpaceDN w:val="0"/>
              <w:adjustRightInd w:val="0"/>
              <w:spacing w:after="0"/>
              <w:rPr>
                <w:rFonts w:ascii="Arial" w:hAnsi="Arial"/>
                <w:lang w:eastAsia="en-GB"/>
              </w:rPr>
            </w:pPr>
            <w:r w:rsidRPr="00E2625E">
              <w:rPr>
                <w:rFonts w:ascii="Arial" w:hAnsi="Arial"/>
                <w:lang w:eastAsia="en-GB"/>
              </w:rPr>
              <w:t xml:space="preserve">    </w:t>
            </w:r>
            <w:r w:rsidRPr="00E2625E">
              <w:rPr>
                <w:rFonts w:ascii="Arial" w:hAnsi="Arial"/>
                <w:highlight w:val="yellow"/>
                <w:lang w:eastAsia="en-GB"/>
              </w:rPr>
              <w:t>}</w:t>
            </w:r>
          </w:p>
          <w:p w14:paraId="2187BEA1" w14:textId="72FF3DAE" w:rsidR="00E00CD3" w:rsidRDefault="00E00CD3" w:rsidP="00E2625E">
            <w:pPr>
              <w:autoSpaceDE w:val="0"/>
              <w:autoSpaceDN w:val="0"/>
              <w:adjustRightInd w:val="0"/>
              <w:spacing w:after="0"/>
              <w:rPr>
                <w:rFonts w:ascii="Arial" w:hAnsi="Arial"/>
                <w:b/>
                <w:lang w:eastAsia="en-GB"/>
              </w:rPr>
            </w:pPr>
            <w:r>
              <w:rPr>
                <w:rFonts w:ascii="Arial" w:hAnsi="Arial"/>
                <w:b/>
                <w:lang w:eastAsia="en-GB"/>
              </w:rPr>
              <w:t>&lt;&lt;SKIPPED CODE&gt;&gt;</w:t>
            </w:r>
          </w:p>
        </w:tc>
      </w:tr>
    </w:tbl>
    <w:p w14:paraId="5B781FFF" w14:textId="2AAB7A21" w:rsidR="00EB118E" w:rsidRDefault="00EB118E" w:rsidP="00EB118E">
      <w:pPr>
        <w:pStyle w:val="Heading1"/>
        <w:numPr>
          <w:ilvl w:val="0"/>
          <w:numId w:val="1"/>
        </w:numPr>
        <w:overflowPunct w:val="0"/>
        <w:autoSpaceDE w:val="0"/>
        <w:autoSpaceDN w:val="0"/>
        <w:adjustRightInd w:val="0"/>
        <w:rPr>
          <w:rFonts w:cs="Arial"/>
          <w:b/>
        </w:rPr>
      </w:pPr>
      <w:bookmarkStart w:id="27" w:name="_Toc138247187"/>
      <w:r>
        <w:rPr>
          <w:rFonts w:cs="Arial"/>
          <w:b/>
        </w:rPr>
        <w:lastRenderedPageBreak/>
        <w:t>Branches executed</w:t>
      </w:r>
      <w:bookmarkEnd w:id="21"/>
      <w:bookmarkEnd w:id="27"/>
    </w:p>
    <w:p w14:paraId="4F4D470E" w14:textId="33092096" w:rsidR="005B1325" w:rsidRPr="00A12E83" w:rsidRDefault="00EB118E" w:rsidP="00875E9E">
      <w:pPr>
        <w:spacing w:after="0"/>
      </w:pPr>
      <w:r w:rsidRPr="00A12E83">
        <w:t xml:space="preserve">The test case was executed on NR5GC band </w:t>
      </w:r>
      <w:r w:rsidR="00C92FCB" w:rsidRPr="00A12E83">
        <w:rPr>
          <w:color w:val="080B0C"/>
          <w:shd w:val="clear" w:color="auto" w:fill="FFFFFF"/>
        </w:rPr>
        <w:t>n</w:t>
      </w:r>
      <w:r w:rsidR="00745598" w:rsidRPr="00A12E83">
        <w:rPr>
          <w:color w:val="080B0C"/>
          <w:shd w:val="clear" w:color="auto" w:fill="FFFFFF"/>
        </w:rPr>
        <w:t>41</w:t>
      </w:r>
      <w:r w:rsidR="005B1325" w:rsidRPr="00A12E83">
        <w:rPr>
          <w:color w:val="080B0C"/>
          <w:shd w:val="clear" w:color="auto" w:fill="FFFFFF"/>
        </w:rPr>
        <w:t xml:space="preserve"> with </w:t>
      </w:r>
      <w:r w:rsidR="00875E9E" w:rsidRPr="00A12E83">
        <w:rPr>
          <w:rFonts w:eastAsia="Times New Roman"/>
          <w:lang w:eastAsia="de-DE"/>
        </w:rPr>
        <w:t xml:space="preserve">and using </w:t>
      </w:r>
      <w:r w:rsidR="00124665">
        <w:rPr>
          <w:rFonts w:eastAsia="Times New Roman"/>
          <w:lang w:eastAsia="de-DE"/>
        </w:rPr>
        <w:t>128-IEA1</w:t>
      </w:r>
      <w:r w:rsidR="00875E9E" w:rsidRPr="00A12E83">
        <w:rPr>
          <w:rFonts w:eastAsia="Times New Roman"/>
          <w:lang w:eastAsia="de-DE"/>
        </w:rPr>
        <w:t xml:space="preserve"> Integrity and</w:t>
      </w:r>
      <w:r w:rsidR="00D366FF" w:rsidRPr="00A12E83">
        <w:rPr>
          <w:rFonts w:eastAsia="Times New Roman"/>
          <w:lang w:eastAsia="de-DE"/>
        </w:rPr>
        <w:t xml:space="preserve"> </w:t>
      </w:r>
      <w:r w:rsidR="00124665">
        <w:rPr>
          <w:rFonts w:eastAsia="Times New Roman"/>
          <w:lang w:eastAsia="de-DE"/>
        </w:rPr>
        <w:t>128-NEA1</w:t>
      </w:r>
      <w:r w:rsidR="00875E9E" w:rsidRPr="00A12E83">
        <w:rPr>
          <w:rFonts w:eastAsia="Times New Roman"/>
          <w:lang w:eastAsia="de-DE"/>
        </w:rPr>
        <w:t xml:space="preserve"> ciphering algorithms.</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8" w:name="_Toc93417462"/>
      <w:bookmarkStart w:id="29" w:name="_Toc138247188"/>
      <w:r w:rsidRPr="00854C55">
        <w:rPr>
          <w:rFonts w:cs="Arial"/>
          <w:b/>
        </w:rPr>
        <w:t>Execution Log Files</w:t>
      </w:r>
      <w:bookmarkEnd w:id="28"/>
      <w:bookmarkEnd w:id="29"/>
    </w:p>
    <w:p w14:paraId="69BF6F11" w14:textId="0BD6A621" w:rsidR="005B1325" w:rsidRPr="00A54DBC" w:rsidRDefault="00124665" w:rsidP="005B1325">
      <w:pPr>
        <w:pStyle w:val="Heading2"/>
        <w:numPr>
          <w:ilvl w:val="1"/>
          <w:numId w:val="11"/>
        </w:numPr>
        <w:overflowPunct w:val="0"/>
        <w:autoSpaceDE w:val="0"/>
        <w:autoSpaceDN w:val="0"/>
        <w:adjustRightInd w:val="0"/>
        <w:spacing w:before="480"/>
        <w:rPr>
          <w:rFonts w:cs="Arial"/>
          <w:sz w:val="28"/>
          <w:szCs w:val="28"/>
        </w:rPr>
      </w:pPr>
      <w:bookmarkStart w:id="30" w:name="_Toc138247189"/>
      <w:r>
        <w:rPr>
          <w:rFonts w:cs="Arial"/>
          <w:sz w:val="28"/>
          <w:szCs w:val="28"/>
        </w:rPr>
        <w:t>HiSilicon Balong 5000</w:t>
      </w:r>
      <w:bookmarkEnd w:id="30"/>
    </w:p>
    <w:p w14:paraId="7014DB54" w14:textId="2DFCBDAB" w:rsidR="005B1325" w:rsidRDefault="005B1325" w:rsidP="005B1325">
      <w:pPr>
        <w:rPr>
          <w:rFonts w:cs="Arial"/>
        </w:rPr>
      </w:pPr>
      <w:r w:rsidRPr="00DC0CB3">
        <w:rPr>
          <w:rFonts w:cs="Arial"/>
        </w:rPr>
        <w:t>The</w:t>
      </w:r>
      <w:r w:rsidRPr="00DC0CB3">
        <w:t xml:space="preserve"> </w:t>
      </w:r>
      <w:r w:rsidR="00124665" w:rsidRPr="00124665">
        <w:t>HiSilicon Balong 5000</w:t>
      </w:r>
      <w:r w:rsidR="00124665">
        <w:t xml:space="preserve"> </w:t>
      </w:r>
      <w:r w:rsidRPr="00DC0CB3">
        <w:rPr>
          <w:rFonts w:cs="Arial"/>
        </w:rPr>
        <w:t>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3AEC639A"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w:t>
      </w:r>
      <w:r w:rsidR="00A12E83">
        <w:rPr>
          <w:rFonts w:cs="Arial"/>
          <w:b/>
        </w:rPr>
        <w:t>1</w:t>
      </w:r>
      <w:r w:rsidR="00F9106C">
        <w:rPr>
          <w:rFonts w:cs="Arial"/>
          <w:b/>
        </w:rPr>
        <w:t>_</w:t>
      </w:r>
      <w:r w:rsidR="00A12E83">
        <w:rPr>
          <w:rFonts w:cs="Arial"/>
          <w:b/>
        </w:rPr>
        <w:t>1</w:t>
      </w:r>
      <w:r w:rsidRPr="00DC0CB3">
        <w:rPr>
          <w:rFonts w:cs="Arial"/>
          <w:b/>
        </w:rPr>
        <w:t>_NR5GC_</w:t>
      </w:r>
      <w:r w:rsidR="00124665">
        <w:rPr>
          <w:rFonts w:cs="Arial"/>
          <w:b/>
        </w:rPr>
        <w:t>HiSi</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31" w:name="_Toc138247190"/>
      <w:r w:rsidRPr="008706A9">
        <w:rPr>
          <w:rFonts w:cs="Arial"/>
          <w:b/>
        </w:rPr>
        <w:t>References</w:t>
      </w:r>
      <w:bookmarkEnd w:id="22"/>
      <w:bookmarkEnd w:id="23"/>
      <w:bookmarkEnd w:id="24"/>
      <w:bookmarkEnd w:id="25"/>
      <w:bookmarkEnd w:id="26"/>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76D612A6" w:rsidR="00C9622C" w:rsidRPr="00FB760E" w:rsidRDefault="00C9622C" w:rsidP="00C9622C">
            <w:pPr>
              <w:overflowPunct w:val="0"/>
              <w:autoSpaceDE w:val="0"/>
              <w:autoSpaceDN w:val="0"/>
              <w:adjustRightInd w:val="0"/>
              <w:spacing w:before="40" w:after="40"/>
              <w:rPr>
                <w:rFonts w:ascii="Arial" w:hAnsi="Arial" w:cs="Arial"/>
                <w:sz w:val="18"/>
                <w:lang w:eastAsia="en-GB"/>
              </w:rPr>
            </w:pPr>
            <w:r w:rsidRPr="00F829B4">
              <w:rPr>
                <w:b/>
              </w:rPr>
              <w:t>R5s</w:t>
            </w:r>
            <w:r w:rsidRPr="00615EC0">
              <w:rPr>
                <w:b/>
              </w:rPr>
              <w:t>2</w:t>
            </w:r>
            <w:r w:rsidR="0055081F">
              <w:rPr>
                <w:b/>
              </w:rPr>
              <w:t>3</w:t>
            </w:r>
            <w:r w:rsidR="00406F35">
              <w:rPr>
                <w:b/>
              </w:rPr>
              <w:t>0481</w:t>
            </w:r>
            <w:r w:rsidRPr="00F829B4">
              <w:t xml:space="preserve">:   </w:t>
            </w:r>
            <w:r w:rsidR="00406F35">
              <w:rPr>
                <w:rFonts w:ascii="Arial" w:hAnsi="Arial" w:cs="Arial"/>
                <w:color w:val="000000"/>
                <w:sz w:val="18"/>
                <w:szCs w:val="18"/>
              </w:rPr>
              <w:t>Supporting information for addition of IMS 5GS eCall over IMS testcase 11.1</w:t>
            </w:r>
            <w:r w:rsidR="0055081F">
              <w:rPr>
                <w:rFonts w:ascii="Arial" w:hAnsi="Arial" w:cs="Arial"/>
                <w:color w:val="000000"/>
                <w:sz w:val="18"/>
                <w:szCs w:val="18"/>
              </w:rPr>
              <w:t xml:space="preserve"> </w:t>
            </w:r>
          </w:p>
        </w:tc>
      </w:tr>
    </w:tbl>
    <w:p w14:paraId="67FBB35F" w14:textId="77777777" w:rsidR="001E41F3" w:rsidRPr="00247A0D" w:rsidRDefault="001E41F3" w:rsidP="00745598">
      <w:pPr>
        <w:pStyle w:val="Title"/>
        <w:jc w:val="left"/>
        <w:rPr>
          <w:noProof/>
          <w:lang w:val="en-US"/>
        </w:rPr>
      </w:pPr>
    </w:p>
    <w:sectPr w:rsidR="001E41F3" w:rsidRPr="00247A0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CB3B0" w14:textId="77777777" w:rsidR="00A46CC8" w:rsidRDefault="00A46CC8">
      <w:r>
        <w:separator/>
      </w:r>
    </w:p>
  </w:endnote>
  <w:endnote w:type="continuationSeparator" w:id="0">
    <w:p w14:paraId="729BBECB" w14:textId="77777777" w:rsidR="00A46CC8" w:rsidRDefault="00A4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9EB7" w14:textId="77777777" w:rsidR="00F86FFB" w:rsidRDefault="00F86F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F187" w14:textId="77777777" w:rsidR="00F86FFB" w:rsidRDefault="00F86F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AFE29" w14:textId="77777777" w:rsidR="00F86FFB" w:rsidRDefault="00F86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5F1EF" w14:textId="77777777" w:rsidR="00A46CC8" w:rsidRDefault="00A46CC8">
      <w:r>
        <w:separator/>
      </w:r>
    </w:p>
  </w:footnote>
  <w:footnote w:type="continuationSeparator" w:id="0">
    <w:p w14:paraId="1D17E3EB" w14:textId="77777777" w:rsidR="00A46CC8" w:rsidRDefault="00A4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030CE0E1" w:rsidR="00F86FFB" w:rsidRDefault="00F86FF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7BE" w14:textId="452D960B" w:rsidR="00F86FFB" w:rsidRDefault="00F86FFB">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4539" w14:textId="52A824DC" w:rsidR="00F86FFB" w:rsidRDefault="00F86FFB">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15E5325" w:rsidR="00F86FFB" w:rsidRDefault="00F86FFB">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4CA68E68" w:rsidR="00F86FFB" w:rsidRDefault="00F86FF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2599B5F2" w:rsidR="00F86FFB" w:rsidRDefault="00F86FFB">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86FFB" w:rsidRPr="00A11327" w:rsidRDefault="00F86FFB"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86FFB" w:rsidRPr="00A11327" w:rsidRDefault="00F86FFB"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9961A4"/>
    <w:multiLevelType w:val="hybridMultilevel"/>
    <w:tmpl w:val="800257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03C313C"/>
    <w:multiLevelType w:val="hybridMultilevel"/>
    <w:tmpl w:val="269EEF4E"/>
    <w:lvl w:ilvl="0" w:tplc="0F8A830E">
      <w:start w:val="1"/>
      <w:numFmt w:val="decimal"/>
      <w:lvlText w:val="%1."/>
      <w:lvlJc w:val="left"/>
      <w:pPr>
        <w:ind w:left="480" w:hanging="360"/>
      </w:pPr>
      <w:rPr>
        <w:rFonts w:hint="default"/>
      </w:rPr>
    </w:lvl>
    <w:lvl w:ilvl="1" w:tplc="04070019" w:tentative="1">
      <w:start w:val="1"/>
      <w:numFmt w:val="lowerLetter"/>
      <w:lvlText w:val="%2."/>
      <w:lvlJc w:val="left"/>
      <w:pPr>
        <w:ind w:left="1200" w:hanging="360"/>
      </w:pPr>
    </w:lvl>
    <w:lvl w:ilvl="2" w:tplc="0407001B" w:tentative="1">
      <w:start w:val="1"/>
      <w:numFmt w:val="lowerRoman"/>
      <w:lvlText w:val="%3."/>
      <w:lvlJc w:val="right"/>
      <w:pPr>
        <w:ind w:left="1920" w:hanging="180"/>
      </w:pPr>
    </w:lvl>
    <w:lvl w:ilvl="3" w:tplc="0407000F" w:tentative="1">
      <w:start w:val="1"/>
      <w:numFmt w:val="decimal"/>
      <w:lvlText w:val="%4."/>
      <w:lvlJc w:val="left"/>
      <w:pPr>
        <w:ind w:left="2640" w:hanging="360"/>
      </w:pPr>
    </w:lvl>
    <w:lvl w:ilvl="4" w:tplc="04070019" w:tentative="1">
      <w:start w:val="1"/>
      <w:numFmt w:val="lowerLetter"/>
      <w:lvlText w:val="%5."/>
      <w:lvlJc w:val="left"/>
      <w:pPr>
        <w:ind w:left="3360" w:hanging="360"/>
      </w:pPr>
    </w:lvl>
    <w:lvl w:ilvl="5" w:tplc="0407001B" w:tentative="1">
      <w:start w:val="1"/>
      <w:numFmt w:val="lowerRoman"/>
      <w:lvlText w:val="%6."/>
      <w:lvlJc w:val="right"/>
      <w:pPr>
        <w:ind w:left="4080" w:hanging="180"/>
      </w:pPr>
    </w:lvl>
    <w:lvl w:ilvl="6" w:tplc="0407000F" w:tentative="1">
      <w:start w:val="1"/>
      <w:numFmt w:val="decimal"/>
      <w:lvlText w:val="%7."/>
      <w:lvlJc w:val="left"/>
      <w:pPr>
        <w:ind w:left="4800" w:hanging="360"/>
      </w:pPr>
    </w:lvl>
    <w:lvl w:ilvl="7" w:tplc="04070019" w:tentative="1">
      <w:start w:val="1"/>
      <w:numFmt w:val="lowerLetter"/>
      <w:lvlText w:val="%8."/>
      <w:lvlJc w:val="left"/>
      <w:pPr>
        <w:ind w:left="5520" w:hanging="360"/>
      </w:pPr>
    </w:lvl>
    <w:lvl w:ilvl="8" w:tplc="0407001B" w:tentative="1">
      <w:start w:val="1"/>
      <w:numFmt w:val="lowerRoman"/>
      <w:lvlText w:val="%9."/>
      <w:lvlJc w:val="right"/>
      <w:pPr>
        <w:ind w:left="624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2"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76687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530650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6952157">
    <w:abstractNumId w:val="2"/>
  </w:num>
  <w:num w:numId="4" w16cid:durableId="1732147301">
    <w:abstractNumId w:val="10"/>
  </w:num>
  <w:num w:numId="5" w16cid:durableId="590354573">
    <w:abstractNumId w:val="3"/>
  </w:num>
  <w:num w:numId="6" w16cid:durableId="952400460">
    <w:abstractNumId w:val="9"/>
  </w:num>
  <w:num w:numId="7" w16cid:durableId="1540895522">
    <w:abstractNumId w:val="12"/>
  </w:num>
  <w:num w:numId="8" w16cid:durableId="519927708">
    <w:abstractNumId w:val="0"/>
  </w:num>
  <w:num w:numId="9" w16cid:durableId="1968194580">
    <w:abstractNumId w:val="11"/>
  </w:num>
  <w:num w:numId="10" w16cid:durableId="886725154">
    <w:abstractNumId w:val="7"/>
  </w:num>
  <w:num w:numId="11" w16cid:durableId="1816947465">
    <w:abstractNumId w:val="6"/>
  </w:num>
  <w:num w:numId="12" w16cid:durableId="555436946">
    <w:abstractNumId w:val="5"/>
  </w:num>
  <w:num w:numId="13" w16cid:durableId="1708676572">
    <w:abstractNumId w:val="4"/>
  </w:num>
  <w:num w:numId="14" w16cid:durableId="1438451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5A57"/>
    <w:rsid w:val="000769C1"/>
    <w:rsid w:val="0008170F"/>
    <w:rsid w:val="00082EDA"/>
    <w:rsid w:val="000870C6"/>
    <w:rsid w:val="00094CD2"/>
    <w:rsid w:val="000960A6"/>
    <w:rsid w:val="0009636A"/>
    <w:rsid w:val="00097AEF"/>
    <w:rsid w:val="000A1676"/>
    <w:rsid w:val="000A24A4"/>
    <w:rsid w:val="000A4A75"/>
    <w:rsid w:val="000A4B1E"/>
    <w:rsid w:val="000A5C5C"/>
    <w:rsid w:val="000A6394"/>
    <w:rsid w:val="000A6D77"/>
    <w:rsid w:val="000B0D91"/>
    <w:rsid w:val="000B168B"/>
    <w:rsid w:val="000B1FA2"/>
    <w:rsid w:val="000B3B85"/>
    <w:rsid w:val="000B5B5B"/>
    <w:rsid w:val="000B7FED"/>
    <w:rsid w:val="000C038A"/>
    <w:rsid w:val="000C2897"/>
    <w:rsid w:val="000C5378"/>
    <w:rsid w:val="000C6598"/>
    <w:rsid w:val="000D189B"/>
    <w:rsid w:val="000D40E6"/>
    <w:rsid w:val="000E320B"/>
    <w:rsid w:val="000E7C1B"/>
    <w:rsid w:val="00101917"/>
    <w:rsid w:val="00103A1F"/>
    <w:rsid w:val="00103A7D"/>
    <w:rsid w:val="001070A6"/>
    <w:rsid w:val="0011144C"/>
    <w:rsid w:val="00116195"/>
    <w:rsid w:val="0011688C"/>
    <w:rsid w:val="00117F5B"/>
    <w:rsid w:val="00124665"/>
    <w:rsid w:val="00125B18"/>
    <w:rsid w:val="00126787"/>
    <w:rsid w:val="00126E2D"/>
    <w:rsid w:val="00126FDD"/>
    <w:rsid w:val="001400B0"/>
    <w:rsid w:val="001438C3"/>
    <w:rsid w:val="00145D43"/>
    <w:rsid w:val="001516B4"/>
    <w:rsid w:val="0015409A"/>
    <w:rsid w:val="00155A28"/>
    <w:rsid w:val="00155C09"/>
    <w:rsid w:val="00165F27"/>
    <w:rsid w:val="00166893"/>
    <w:rsid w:val="001676BC"/>
    <w:rsid w:val="00167BBB"/>
    <w:rsid w:val="001746B2"/>
    <w:rsid w:val="00174FA0"/>
    <w:rsid w:val="001754B3"/>
    <w:rsid w:val="001819C7"/>
    <w:rsid w:val="0018608D"/>
    <w:rsid w:val="001909D2"/>
    <w:rsid w:val="00192C46"/>
    <w:rsid w:val="00194BA6"/>
    <w:rsid w:val="001A08B3"/>
    <w:rsid w:val="001A32FF"/>
    <w:rsid w:val="001A606D"/>
    <w:rsid w:val="001A763C"/>
    <w:rsid w:val="001A7B60"/>
    <w:rsid w:val="001A7BDA"/>
    <w:rsid w:val="001B1EC2"/>
    <w:rsid w:val="001B52F0"/>
    <w:rsid w:val="001B5F76"/>
    <w:rsid w:val="001B7A65"/>
    <w:rsid w:val="001B7D43"/>
    <w:rsid w:val="001C1DBF"/>
    <w:rsid w:val="001C2DEE"/>
    <w:rsid w:val="001C3571"/>
    <w:rsid w:val="001C75E8"/>
    <w:rsid w:val="001D2640"/>
    <w:rsid w:val="001D686C"/>
    <w:rsid w:val="001E41F3"/>
    <w:rsid w:val="001E5DA1"/>
    <w:rsid w:val="001E791C"/>
    <w:rsid w:val="001E7954"/>
    <w:rsid w:val="001F1B0E"/>
    <w:rsid w:val="001F20C8"/>
    <w:rsid w:val="001F6E08"/>
    <w:rsid w:val="001F7AE4"/>
    <w:rsid w:val="00200286"/>
    <w:rsid w:val="002017E2"/>
    <w:rsid w:val="0020278A"/>
    <w:rsid w:val="002057B1"/>
    <w:rsid w:val="002067A7"/>
    <w:rsid w:val="002127E2"/>
    <w:rsid w:val="00212B63"/>
    <w:rsid w:val="00212CF9"/>
    <w:rsid w:val="00212DC0"/>
    <w:rsid w:val="002130E5"/>
    <w:rsid w:val="00220646"/>
    <w:rsid w:val="002224C4"/>
    <w:rsid w:val="00222692"/>
    <w:rsid w:val="00222DA2"/>
    <w:rsid w:val="00223A37"/>
    <w:rsid w:val="0022723D"/>
    <w:rsid w:val="00227619"/>
    <w:rsid w:val="00233130"/>
    <w:rsid w:val="0023398C"/>
    <w:rsid w:val="0023778B"/>
    <w:rsid w:val="0024018C"/>
    <w:rsid w:val="00247968"/>
    <w:rsid w:val="00247A0D"/>
    <w:rsid w:val="00250CD8"/>
    <w:rsid w:val="00250F0B"/>
    <w:rsid w:val="0026004D"/>
    <w:rsid w:val="00261A1C"/>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2D40"/>
    <w:rsid w:val="002B5741"/>
    <w:rsid w:val="002B6EC7"/>
    <w:rsid w:val="002C0892"/>
    <w:rsid w:val="002C0D20"/>
    <w:rsid w:val="002C4220"/>
    <w:rsid w:val="002C713F"/>
    <w:rsid w:val="002C73AF"/>
    <w:rsid w:val="002D0FB6"/>
    <w:rsid w:val="002D2D9F"/>
    <w:rsid w:val="002D4A50"/>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3C08"/>
    <w:rsid w:val="00354981"/>
    <w:rsid w:val="0036017A"/>
    <w:rsid w:val="003609EF"/>
    <w:rsid w:val="0036231A"/>
    <w:rsid w:val="00362775"/>
    <w:rsid w:val="00374DD4"/>
    <w:rsid w:val="00375DD1"/>
    <w:rsid w:val="00376E7B"/>
    <w:rsid w:val="003803D1"/>
    <w:rsid w:val="0038078F"/>
    <w:rsid w:val="00382B4D"/>
    <w:rsid w:val="00382EBD"/>
    <w:rsid w:val="00390B42"/>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06F35"/>
    <w:rsid w:val="00410371"/>
    <w:rsid w:val="004141E8"/>
    <w:rsid w:val="0041715F"/>
    <w:rsid w:val="004242F1"/>
    <w:rsid w:val="00424475"/>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7148"/>
    <w:rsid w:val="0048440C"/>
    <w:rsid w:val="0048576D"/>
    <w:rsid w:val="00487109"/>
    <w:rsid w:val="004925B4"/>
    <w:rsid w:val="00495ED3"/>
    <w:rsid w:val="00497A3B"/>
    <w:rsid w:val="004A0C48"/>
    <w:rsid w:val="004A2931"/>
    <w:rsid w:val="004A74D1"/>
    <w:rsid w:val="004A7BCB"/>
    <w:rsid w:val="004B02AC"/>
    <w:rsid w:val="004B068F"/>
    <w:rsid w:val="004B1284"/>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58AF"/>
    <w:rsid w:val="00575A8F"/>
    <w:rsid w:val="00584CCA"/>
    <w:rsid w:val="00586F85"/>
    <w:rsid w:val="00587D1B"/>
    <w:rsid w:val="00590337"/>
    <w:rsid w:val="00592D74"/>
    <w:rsid w:val="00592ECD"/>
    <w:rsid w:val="005932FA"/>
    <w:rsid w:val="00595FC1"/>
    <w:rsid w:val="0059681D"/>
    <w:rsid w:val="005A2299"/>
    <w:rsid w:val="005A5035"/>
    <w:rsid w:val="005A701D"/>
    <w:rsid w:val="005A7365"/>
    <w:rsid w:val="005A7798"/>
    <w:rsid w:val="005B1325"/>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E690C"/>
    <w:rsid w:val="005F4EBC"/>
    <w:rsid w:val="005F5D63"/>
    <w:rsid w:val="005F76A1"/>
    <w:rsid w:val="0060416D"/>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C70EC"/>
    <w:rsid w:val="006D0454"/>
    <w:rsid w:val="006D2168"/>
    <w:rsid w:val="006D23E0"/>
    <w:rsid w:val="006D705C"/>
    <w:rsid w:val="006E21A7"/>
    <w:rsid w:val="006E21FB"/>
    <w:rsid w:val="006E27F6"/>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4EB7"/>
    <w:rsid w:val="00725930"/>
    <w:rsid w:val="00725F0C"/>
    <w:rsid w:val="00730D8B"/>
    <w:rsid w:val="007327C9"/>
    <w:rsid w:val="007329CB"/>
    <w:rsid w:val="0073327F"/>
    <w:rsid w:val="0073550D"/>
    <w:rsid w:val="007359E2"/>
    <w:rsid w:val="00740A4F"/>
    <w:rsid w:val="007423F8"/>
    <w:rsid w:val="00745598"/>
    <w:rsid w:val="00751E34"/>
    <w:rsid w:val="007526DD"/>
    <w:rsid w:val="00752B56"/>
    <w:rsid w:val="007534C6"/>
    <w:rsid w:val="00754CE6"/>
    <w:rsid w:val="00754FAD"/>
    <w:rsid w:val="00756DC7"/>
    <w:rsid w:val="00757A31"/>
    <w:rsid w:val="007656B3"/>
    <w:rsid w:val="00772CE7"/>
    <w:rsid w:val="00773732"/>
    <w:rsid w:val="00773BC8"/>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579F8"/>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6477"/>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12E83"/>
    <w:rsid w:val="00A246B6"/>
    <w:rsid w:val="00A3061D"/>
    <w:rsid w:val="00A3536B"/>
    <w:rsid w:val="00A359D4"/>
    <w:rsid w:val="00A364B9"/>
    <w:rsid w:val="00A3660D"/>
    <w:rsid w:val="00A368EC"/>
    <w:rsid w:val="00A3799A"/>
    <w:rsid w:val="00A4021D"/>
    <w:rsid w:val="00A40833"/>
    <w:rsid w:val="00A412EE"/>
    <w:rsid w:val="00A414F5"/>
    <w:rsid w:val="00A42004"/>
    <w:rsid w:val="00A42C31"/>
    <w:rsid w:val="00A43841"/>
    <w:rsid w:val="00A441F3"/>
    <w:rsid w:val="00A4518F"/>
    <w:rsid w:val="00A45675"/>
    <w:rsid w:val="00A45913"/>
    <w:rsid w:val="00A46CC8"/>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1DAE"/>
    <w:rsid w:val="00AA2505"/>
    <w:rsid w:val="00AA2CBC"/>
    <w:rsid w:val="00AA6E80"/>
    <w:rsid w:val="00AA7112"/>
    <w:rsid w:val="00AA768D"/>
    <w:rsid w:val="00AB038D"/>
    <w:rsid w:val="00AB03D6"/>
    <w:rsid w:val="00AB0990"/>
    <w:rsid w:val="00AB4B32"/>
    <w:rsid w:val="00AC5405"/>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445"/>
    <w:rsid w:val="00BF58B7"/>
    <w:rsid w:val="00BF79C6"/>
    <w:rsid w:val="00C02632"/>
    <w:rsid w:val="00C0300E"/>
    <w:rsid w:val="00C05335"/>
    <w:rsid w:val="00C05E5E"/>
    <w:rsid w:val="00C071FC"/>
    <w:rsid w:val="00C1080B"/>
    <w:rsid w:val="00C11EEE"/>
    <w:rsid w:val="00C1261E"/>
    <w:rsid w:val="00C13FCD"/>
    <w:rsid w:val="00C15BC8"/>
    <w:rsid w:val="00C15EEA"/>
    <w:rsid w:val="00C17C0D"/>
    <w:rsid w:val="00C21053"/>
    <w:rsid w:val="00C23E4B"/>
    <w:rsid w:val="00C31902"/>
    <w:rsid w:val="00C36498"/>
    <w:rsid w:val="00C36B70"/>
    <w:rsid w:val="00C43970"/>
    <w:rsid w:val="00C45D90"/>
    <w:rsid w:val="00C4795B"/>
    <w:rsid w:val="00C50369"/>
    <w:rsid w:val="00C53BCA"/>
    <w:rsid w:val="00C548E6"/>
    <w:rsid w:val="00C56852"/>
    <w:rsid w:val="00C56991"/>
    <w:rsid w:val="00C56C11"/>
    <w:rsid w:val="00C570AC"/>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301F"/>
    <w:rsid w:val="00C95985"/>
    <w:rsid w:val="00C9622C"/>
    <w:rsid w:val="00CA09AC"/>
    <w:rsid w:val="00CA370E"/>
    <w:rsid w:val="00CA7CA7"/>
    <w:rsid w:val="00CB06B3"/>
    <w:rsid w:val="00CB102F"/>
    <w:rsid w:val="00CB185C"/>
    <w:rsid w:val="00CB1C0A"/>
    <w:rsid w:val="00CB3CB0"/>
    <w:rsid w:val="00CB3F2D"/>
    <w:rsid w:val="00CB6270"/>
    <w:rsid w:val="00CC0D03"/>
    <w:rsid w:val="00CC3558"/>
    <w:rsid w:val="00CC39AE"/>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6597A"/>
    <w:rsid w:val="00D715CB"/>
    <w:rsid w:val="00D74324"/>
    <w:rsid w:val="00D76462"/>
    <w:rsid w:val="00D775A1"/>
    <w:rsid w:val="00D7765B"/>
    <w:rsid w:val="00D778A9"/>
    <w:rsid w:val="00D77F38"/>
    <w:rsid w:val="00D81EE4"/>
    <w:rsid w:val="00D84D15"/>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0CD3"/>
    <w:rsid w:val="00E01AC3"/>
    <w:rsid w:val="00E0491A"/>
    <w:rsid w:val="00E05BB5"/>
    <w:rsid w:val="00E05EE0"/>
    <w:rsid w:val="00E067B4"/>
    <w:rsid w:val="00E101ED"/>
    <w:rsid w:val="00E10979"/>
    <w:rsid w:val="00E13D91"/>
    <w:rsid w:val="00E13F3D"/>
    <w:rsid w:val="00E14482"/>
    <w:rsid w:val="00E147D8"/>
    <w:rsid w:val="00E14F52"/>
    <w:rsid w:val="00E20C44"/>
    <w:rsid w:val="00E2327D"/>
    <w:rsid w:val="00E241C0"/>
    <w:rsid w:val="00E25A8F"/>
    <w:rsid w:val="00E2625E"/>
    <w:rsid w:val="00E3233B"/>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03A7"/>
    <w:rsid w:val="00EA4153"/>
    <w:rsid w:val="00EB09B7"/>
    <w:rsid w:val="00EB118E"/>
    <w:rsid w:val="00EB1A6A"/>
    <w:rsid w:val="00EC15DD"/>
    <w:rsid w:val="00EC7654"/>
    <w:rsid w:val="00ED161B"/>
    <w:rsid w:val="00ED23DA"/>
    <w:rsid w:val="00EE2E76"/>
    <w:rsid w:val="00EE6DE6"/>
    <w:rsid w:val="00EE7D7C"/>
    <w:rsid w:val="00EF063E"/>
    <w:rsid w:val="00EF1E66"/>
    <w:rsid w:val="00EF2CB0"/>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964"/>
    <w:rsid w:val="00F52CA3"/>
    <w:rsid w:val="00F60BDF"/>
    <w:rsid w:val="00F612BD"/>
    <w:rsid w:val="00F61FD5"/>
    <w:rsid w:val="00F63EB0"/>
    <w:rsid w:val="00F652C1"/>
    <w:rsid w:val="00F65403"/>
    <w:rsid w:val="00F7157E"/>
    <w:rsid w:val="00F71AA3"/>
    <w:rsid w:val="00F724F2"/>
    <w:rsid w:val="00F750D5"/>
    <w:rsid w:val="00F82300"/>
    <w:rsid w:val="00F847CA"/>
    <w:rsid w:val="00F86FFB"/>
    <w:rsid w:val="00F87559"/>
    <w:rsid w:val="00F9106C"/>
    <w:rsid w:val="00F92AD0"/>
    <w:rsid w:val="00FA64D4"/>
    <w:rsid w:val="00FA7DB6"/>
    <w:rsid w:val="00FB0521"/>
    <w:rsid w:val="00FB1D56"/>
    <w:rsid w:val="00FB2478"/>
    <w:rsid w:val="00FB6011"/>
    <w:rsid w:val="00FB6386"/>
    <w:rsid w:val="00FB760E"/>
    <w:rsid w:val="00FB77C5"/>
    <w:rsid w:val="00FC412F"/>
    <w:rsid w:val="00FC6A89"/>
    <w:rsid w:val="00FC7F50"/>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F8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paragraph" w:styleId="HTMLPreformatted">
    <w:name w:val="HTML Preformatted"/>
    <w:basedOn w:val="Normal"/>
    <w:link w:val="HTMLPreformattedChar"/>
    <w:uiPriority w:val="99"/>
    <w:unhideWhenUsed/>
    <w:rsid w:val="00EA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rsid w:val="00EA03A7"/>
    <w:rPr>
      <w:rFonts w:ascii="Courier New" w:eastAsia="Times New Roman"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338507921">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rfc-editor.org/rfc/rfc822"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61B0E-EFCD-4FBA-A4C7-9678FFD3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2060</Words>
  <Characters>18257</Characters>
  <Application>Microsoft Office Word</Application>
  <DocSecurity>0</DocSecurity>
  <Lines>152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20277</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1900-01-01T08:00:00Z</cp:lastPrinted>
  <dcterms:created xsi:type="dcterms:W3CDTF">2023-06-21T12:36:00Z</dcterms:created>
  <dcterms:modified xsi:type="dcterms:W3CDTF">2023-09-05T13:35:00Z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