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18E6" w:rsidRDefault="005C18E6" w:rsidP="005C18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R5s230636</w:t>
      </w:r>
      <w:r>
        <w:rPr>
          <w:b/>
          <w:i/>
          <w:noProof/>
          <w:sz w:val="28"/>
        </w:rPr>
        <w:fldChar w:fldCharType="end"/>
      </w:r>
    </w:p>
    <w:p w:rsidR="005C18E6" w:rsidRDefault="005C18E6" w:rsidP="005C18E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18E6" w:rsidTr="00E55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18E6" w:rsidTr="00E5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18E6" w:rsidTr="00E5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:rsidTr="00E5523D">
        <w:tc>
          <w:tcPr>
            <w:tcW w:w="142" w:type="dxa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C18E6" w:rsidRPr="00410371" w:rsidRDefault="005C18E6" w:rsidP="00E55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C18E6" w:rsidRPr="00410371" w:rsidRDefault="005C18E6" w:rsidP="00E5523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3175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C18E6" w:rsidRDefault="005C18E6" w:rsidP="00E55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C18E6" w:rsidRPr="00410371" w:rsidRDefault="005C18E6" w:rsidP="00E55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C18E6" w:rsidRDefault="005C18E6" w:rsidP="00E55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C18E6" w:rsidRPr="00410371" w:rsidRDefault="005C18E6" w:rsidP="00E55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noProof/>
              </w:rPr>
            </w:pPr>
          </w:p>
        </w:tc>
      </w:tr>
      <w:tr w:rsidR="005C18E6" w:rsidTr="00E5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noProof/>
              </w:rPr>
            </w:pPr>
          </w:p>
        </w:tc>
      </w:tr>
      <w:tr w:rsidR="005C18E6" w:rsidTr="00E55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C18E6" w:rsidRPr="00F25D98" w:rsidRDefault="005C18E6" w:rsidP="00E55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18E6" w:rsidTr="00E5523D">
        <w:tc>
          <w:tcPr>
            <w:tcW w:w="9641" w:type="dxa"/>
            <w:gridSpan w:val="9"/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C18E6" w:rsidRDefault="005C18E6" w:rsidP="005C18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18E6" w:rsidTr="00E5523D">
        <w:tc>
          <w:tcPr>
            <w:tcW w:w="2835" w:type="dxa"/>
          </w:tcPr>
          <w:p w:rsidR="005C18E6" w:rsidRDefault="005C18E6" w:rsidP="00E55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C18E6" w:rsidRDefault="005C18E6" w:rsidP="00E5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C18E6" w:rsidRDefault="005C18E6" w:rsidP="00E5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C18E6" w:rsidRDefault="005C18E6" w:rsidP="00E5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C18E6" w:rsidRDefault="005C18E6" w:rsidP="005C18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18E6" w:rsidTr="00E5523D">
        <w:tc>
          <w:tcPr>
            <w:tcW w:w="9640" w:type="dxa"/>
            <w:gridSpan w:val="11"/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:rsidTr="00E55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f_NR_38508_SetPDCP_SN_UL and f_NR_38508_SetPDCP_SN_DL for a Redcap UE</w:t>
            </w:r>
            <w:r>
              <w:fldChar w:fldCharType="end"/>
            </w:r>
          </w:p>
        </w:tc>
      </w:tr>
      <w:tr w:rsidR="005C18E6" w:rsidTr="00E5523D">
        <w:tc>
          <w:tcPr>
            <w:tcW w:w="1843" w:type="dxa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:rsidTr="00E5523D">
        <w:tc>
          <w:tcPr>
            <w:tcW w:w="1843" w:type="dxa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C18E6" w:rsidTr="00E5523D">
        <w:tc>
          <w:tcPr>
            <w:tcW w:w="1843" w:type="dxa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C18E6" w:rsidTr="00E5523D">
        <w:tc>
          <w:tcPr>
            <w:tcW w:w="1843" w:type="dxa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:rsidTr="00E5523D">
        <w:tc>
          <w:tcPr>
            <w:tcW w:w="1843" w:type="dxa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C18E6" w:rsidRDefault="005C18E6" w:rsidP="00E55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C18E6" w:rsidRDefault="005C18E6" w:rsidP="00E5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2023-08-15</w:t>
            </w:r>
            <w:r>
              <w:rPr>
                <w:noProof/>
              </w:rPr>
              <w:fldChar w:fldCharType="end"/>
            </w:r>
          </w:p>
        </w:tc>
      </w:tr>
      <w:tr w:rsidR="005C18E6" w:rsidTr="00E5523D">
        <w:tc>
          <w:tcPr>
            <w:tcW w:w="1843" w:type="dxa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:rsidTr="00E55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C18E6" w:rsidRDefault="005C18E6" w:rsidP="00E55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C18E6" w:rsidRDefault="005C18E6" w:rsidP="00E55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C18E6" w:rsidTr="00E55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C18E6" w:rsidRDefault="005C18E6" w:rsidP="00E55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C18E6" w:rsidRPr="007C2097" w:rsidRDefault="005C18E6" w:rsidP="00E55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18E6" w:rsidTr="00E5523D">
        <w:tc>
          <w:tcPr>
            <w:tcW w:w="1843" w:type="dxa"/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:rsidTr="00E5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18E6" w:rsidRDefault="0018268C" w:rsidP="00E5523D">
            <w:pPr>
              <w:pStyle w:val="CRCoverPage"/>
              <w:spacing w:after="0"/>
              <w:ind w:left="100"/>
              <w:rPr>
                <w:noProof/>
              </w:rPr>
            </w:pPr>
            <w:r w:rsidRPr="0018268C">
              <w:rPr>
                <w:noProof/>
              </w:rPr>
              <w:t>Current TTCN implementation doesn’t consider a Redcap UE capable of supporting 18 bit pdcp SN based on longSN-RedCap-r17 UE capability support indication.</w:t>
            </w:r>
          </w:p>
        </w:tc>
      </w:tr>
      <w:tr w:rsidR="005C18E6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18E6" w:rsidRDefault="0018268C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AD43CD">
              <w:rPr>
                <w:noProof/>
              </w:rPr>
              <w:t>pc_longSN support in addition to pc_supportOfRedCap_r17 for enabling 18 bit PDCP SN support</w:t>
            </w:r>
            <w:r>
              <w:rPr>
                <w:noProof/>
              </w:rPr>
              <w:t xml:space="preserve"> for a Redcap UE</w:t>
            </w:r>
            <w:r w:rsidRPr="00AD43CD">
              <w:rPr>
                <w:noProof/>
              </w:rPr>
              <w:t>.</w:t>
            </w:r>
          </w:p>
        </w:tc>
      </w:tr>
      <w:tr w:rsidR="005C18E6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:rsidTr="00E5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18E6" w:rsidRDefault="0018268C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5C18E6" w:rsidTr="00E5523D">
        <w:tc>
          <w:tcPr>
            <w:tcW w:w="2694" w:type="dxa"/>
            <w:gridSpan w:val="2"/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:rsidTr="00E5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18E6" w:rsidRDefault="0018268C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7.1.3.1.2 NR5GC</w:t>
            </w:r>
          </w:p>
        </w:tc>
      </w:tr>
      <w:tr w:rsidR="005C18E6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C18E6" w:rsidRDefault="005C18E6" w:rsidP="00E55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C18E6" w:rsidRDefault="005C18E6" w:rsidP="00E55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18E6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18E6" w:rsidRDefault="005C18E6" w:rsidP="00E55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18E6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18E6" w:rsidRDefault="005C18E6" w:rsidP="00E55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18E6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18E6" w:rsidRDefault="005C18E6" w:rsidP="00E55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18E6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noProof/>
              </w:rPr>
            </w:pPr>
          </w:p>
        </w:tc>
      </w:tr>
      <w:tr w:rsidR="005C18E6" w:rsidTr="00E5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18E6" w:rsidRPr="008863B9" w:rsidTr="00E55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18E6" w:rsidRPr="008863B9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C18E6" w:rsidRPr="008863B9" w:rsidRDefault="005C18E6" w:rsidP="00E55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18E6" w:rsidTr="00E5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42983892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:rsidR="0018268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bookmarkStart w:id="1" w:name="_GoBack"/>
      <w:bookmarkEnd w:id="1"/>
      <w:r w:rsidR="0018268C" w:rsidRPr="00A44751">
        <w:rPr>
          <w:rFonts w:ascii="Arial" w:hAnsi="Arial" w:cs="Arial"/>
          <w:iCs/>
        </w:rPr>
        <w:t>Table of Contents</w:t>
      </w:r>
      <w:r w:rsidR="0018268C">
        <w:tab/>
      </w:r>
      <w:r w:rsidR="0018268C">
        <w:fldChar w:fldCharType="begin"/>
      </w:r>
      <w:r w:rsidR="0018268C">
        <w:instrText xml:space="preserve"> PAGEREF _Toc142983892 \h </w:instrText>
      </w:r>
      <w:r w:rsidR="0018268C">
        <w:fldChar w:fldCharType="separate"/>
      </w:r>
      <w:r w:rsidR="0018268C">
        <w:t>2</w:t>
      </w:r>
      <w:r w:rsidR="0018268C">
        <w:fldChar w:fldCharType="end"/>
      </w:r>
    </w:p>
    <w:p w:rsidR="0018268C" w:rsidRDefault="001826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44751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44751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_Toc142983893 \h </w:instrText>
      </w:r>
      <w:r>
        <w:fldChar w:fldCharType="separate"/>
      </w:r>
      <w:r>
        <w:t>3</w:t>
      </w:r>
      <w:r>
        <w:fldChar w:fldCharType="end"/>
      </w:r>
    </w:p>
    <w:p w:rsidR="0018268C" w:rsidRDefault="001826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44751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44751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_Toc142983894 \h </w:instrText>
      </w:r>
      <w:r>
        <w:fldChar w:fldCharType="separate"/>
      </w:r>
      <w:r>
        <w:t>4</w:t>
      </w:r>
      <w:r>
        <w:fldChar w:fldCharType="end"/>
      </w:r>
    </w:p>
    <w:p w:rsidR="0018268C" w:rsidRDefault="001826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4475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44751">
        <w:rPr>
          <w:rFonts w:cs="Arial"/>
          <w:b/>
          <w:color w:val="000000"/>
          <w:lang w:eastAsia="en-GB"/>
        </w:rPr>
        <w:t>Function f_NR_38508_SetPDCP_SN_UL</w:t>
      </w:r>
      <w:r>
        <w:tab/>
      </w:r>
      <w:r>
        <w:fldChar w:fldCharType="begin"/>
      </w:r>
      <w:r>
        <w:instrText xml:space="preserve"> PAGEREF _Toc142983895 \h </w:instrText>
      </w:r>
      <w:r>
        <w:fldChar w:fldCharType="separate"/>
      </w:r>
      <w:r>
        <w:t>4</w:t>
      </w:r>
      <w:r>
        <w:fldChar w:fldCharType="end"/>
      </w:r>
    </w:p>
    <w:p w:rsidR="0018268C" w:rsidRDefault="001826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44751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44751">
        <w:rPr>
          <w:rFonts w:cs="Arial"/>
          <w:b/>
          <w:color w:val="000000"/>
          <w:lang w:eastAsia="en-GB"/>
        </w:rPr>
        <w:t>Function f_NR_38508_SetPDCP_SN_DL</w:t>
      </w:r>
      <w:r>
        <w:tab/>
      </w:r>
      <w:r>
        <w:fldChar w:fldCharType="begin"/>
      </w:r>
      <w:r>
        <w:instrText xml:space="preserve"> PAGEREF _Toc142983896 \h </w:instrText>
      </w:r>
      <w:r>
        <w:fldChar w:fldCharType="separate"/>
      </w:r>
      <w:r>
        <w:t>5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42983893"/>
      <w:r w:rsidRPr="00D268E5">
        <w:rPr>
          <w:rFonts w:cs="Arial"/>
        </w:rPr>
        <w:lastRenderedPageBreak/>
        <w:t>Overview</w:t>
      </w:r>
      <w:bookmarkEnd w:id="2"/>
      <w:bookmarkEnd w:id="3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906206"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  <w:r w:rsidRPr="00D268E5">
        <w:rPr>
          <w:rFonts w:cs="Arial"/>
        </w:rPr>
        <w:br w:type="page"/>
      </w:r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42983894"/>
      <w:r w:rsidRPr="00D268E5">
        <w:rPr>
          <w:rFonts w:cs="Arial"/>
        </w:rPr>
        <w:lastRenderedPageBreak/>
        <w:t>Corrections required</w:t>
      </w:r>
      <w:bookmarkEnd w:id="4"/>
      <w:bookmarkEnd w:id="5"/>
      <w:bookmarkEnd w:id="6"/>
    </w:p>
    <w:p w:rsidR="00F84478" w:rsidRPr="008974E7" w:rsidRDefault="00F84478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434493"/>
      <w:bookmarkStart w:id="8" w:name="_Toc295288970"/>
      <w:bookmarkStart w:id="9" w:name="_Toc325725665"/>
      <w:bookmarkStart w:id="10" w:name="_Toc14298389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D319A1" w:rsidRPr="00D319A1">
        <w:rPr>
          <w:rFonts w:cs="Arial"/>
          <w:b/>
          <w:color w:val="000000"/>
          <w:lang w:eastAsia="en-GB"/>
        </w:rPr>
        <w:t>f_NR_38508_SetPDCP_SN_UL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:rsidTr="00D319A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AE7029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AE7029">
              <w:rPr>
                <w:noProof/>
              </w:rPr>
              <w:t xml:space="preserve">function </w:t>
            </w:r>
            <w:r w:rsidR="00D319A1" w:rsidRPr="00D319A1">
              <w:rPr>
                <w:noProof/>
              </w:rPr>
              <w:t>f_NR_38508_SetPDCP_SN_UL</w:t>
            </w:r>
          </w:p>
        </w:tc>
      </w:tr>
      <w:tr w:rsidR="00F84478" w:rsidRPr="00D268E5" w:rsidTr="00D319A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0C" w:rsidRPr="00092B08" w:rsidRDefault="0056250C" w:rsidP="007F31A5">
            <w:pPr>
              <w:pStyle w:val="CRCoverPage"/>
              <w:spacing w:after="0"/>
              <w:rPr>
                <w:noProof/>
              </w:rPr>
            </w:pPr>
            <w:r w:rsidRPr="0056250C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AD43CD">
              <w:rPr>
                <w:noProof/>
              </w:rPr>
              <w:t>Current TTCN implementation doesn’t consider a Redcap UE capable of supporting 18 bit pdcp SN based on l</w:t>
            </w:r>
            <w:r w:rsidR="00AD43CD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ongSN-RedCap-r17 UE capability support indication.</w:t>
            </w:r>
          </w:p>
        </w:tc>
      </w:tr>
      <w:tr w:rsidR="00F84478" w:rsidRPr="00D268E5" w:rsidTr="00D319A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69" w:rsidRPr="00092B08" w:rsidRDefault="00B6459A" w:rsidP="00B6459A">
            <w:pPr>
              <w:pStyle w:val="CRCoverPage"/>
              <w:spacing w:after="0"/>
              <w:rPr>
                <w:noProof/>
              </w:rPr>
            </w:pPr>
            <w:r w:rsidRPr="00B6459A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AD43CD">
              <w:rPr>
                <w:noProof/>
              </w:rPr>
              <w:t xml:space="preserve">Added </w:t>
            </w:r>
            <w:r w:rsidR="00AD43CD" w:rsidRPr="00AD43CD">
              <w:rPr>
                <w:noProof/>
              </w:rPr>
              <w:t>pc_longSN support in addition to pc_supportOfRedCap_r17 for enabling 18 bit PDCP SN support</w:t>
            </w:r>
            <w:r w:rsidR="00AD43CD">
              <w:rPr>
                <w:noProof/>
              </w:rPr>
              <w:t xml:space="preserve"> for a Redcap UE</w:t>
            </w:r>
            <w:r w:rsidR="00AD43CD" w:rsidRPr="00AD43CD">
              <w:rPr>
                <w:noProof/>
              </w:rPr>
              <w:t>.</w:t>
            </w:r>
          </w:p>
        </w:tc>
      </w:tr>
      <w:tr w:rsidR="00F84478" w:rsidRPr="001D039E" w:rsidTr="00D319A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1D039E" w:rsidRDefault="00AD43CD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D43CD">
              <w:rPr>
                <w:rFonts w:ascii="Arial" w:hAnsi="Arial" w:cs="Arial"/>
                <w:sz w:val="18"/>
                <w:szCs w:val="18"/>
                <w:lang w:eastAsia="en-GB"/>
              </w:rPr>
              <w:t>..\Common\NR\NR_RRC_Templates.ttcn</w:t>
            </w:r>
          </w:p>
        </w:tc>
      </w:tr>
      <w:tr w:rsidR="00F84478" w:rsidRPr="00D268E5" w:rsidTr="00D319A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F84478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F84478" w:rsidRDefault="00F84478" w:rsidP="00F84478">
      <w:pPr>
        <w:rPr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:rsidTr="0000038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8" w:rsidRPr="00C54618" w:rsidRDefault="00A73F49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000388" w:rsidRPr="00C54618">
              <w:rPr>
                <w:rFonts w:ascii="Courier New" w:hAnsi="Courier New" w:cs="Courier New"/>
                <w:color w:val="000000"/>
                <w:lang w:eastAsia="de-DE"/>
              </w:rPr>
              <w:t>function f_NR_38508_SetPDCP_SN_UL() return NR_PDCP_SN_UL_Type</w:t>
            </w:r>
          </w:p>
          <w:p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R5-227518 sic@</w:t>
            </w:r>
          </w:p>
          <w:p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 xml:space="preserve">if ( f_GetTestcaseAttrib_ENDC(testcasename()) or </w:t>
            </w:r>
            <w:r w:rsidRPr="004967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not(pc_supportOfRedCap_r17)</w:t>
            </w:r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len18bits;</w:t>
            </w:r>
          </w:p>
          <w:p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len12bits;</w:t>
            </w:r>
          </w:p>
          <w:p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8447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="00A73F49" w:rsidRPr="00A73F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C54618" w:rsidRPr="00877584" w:rsidRDefault="00C54618" w:rsidP="00A73F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:rsidTr="00C54618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18" w:rsidRPr="00C54618" w:rsidRDefault="00C54618" w:rsidP="00C546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f_NR_38508_SetPDCP_SN_UL() return NR_PDCP_SN_UL_Type</w:t>
            </w:r>
          </w:p>
          <w:p w:rsidR="00C54618" w:rsidRPr="00C54618" w:rsidRDefault="00C54618" w:rsidP="00C546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R5-227518 sic@</w:t>
            </w:r>
          </w:p>
          <w:p w:rsidR="00C54618" w:rsidRPr="00C54618" w:rsidRDefault="00C54618" w:rsidP="00C546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if ( f_GetTestcaseAttrib_ENDC(testcasename()) or </w:t>
            </w:r>
            <w:r w:rsidRPr="004967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(pc_supportOfRedCap_r17 and pc_longSN)</w:t>
            </w: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) { //WA#WI=1088023</w:t>
            </w:r>
          </w:p>
          <w:p w:rsidR="00C54618" w:rsidRPr="00C54618" w:rsidRDefault="00C54618" w:rsidP="00C546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len18bits;</w:t>
            </w:r>
          </w:p>
          <w:p w:rsidR="00C54618" w:rsidRPr="00C54618" w:rsidRDefault="00C54618" w:rsidP="00C546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C54618" w:rsidRPr="00C54618" w:rsidRDefault="00C54618" w:rsidP="00C546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len12bits;</w:t>
            </w:r>
          </w:p>
          <w:p w:rsidR="00C54618" w:rsidRPr="00C54618" w:rsidRDefault="00C54618" w:rsidP="00C546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84478" w:rsidRPr="00D624CC" w:rsidRDefault="00C54618" w:rsidP="00C546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  <w:bookmarkEnd w:id="7"/>
      <w:bookmarkEnd w:id="8"/>
      <w:bookmarkEnd w:id="9"/>
    </w:tbl>
    <w:p w:rsidR="00F84478" w:rsidRDefault="00F84478" w:rsidP="00F84478">
      <w:pPr>
        <w:rPr>
          <w:lang w:eastAsia="en-GB"/>
        </w:rPr>
      </w:pPr>
    </w:p>
    <w:p w:rsidR="00C60F1A" w:rsidRPr="008974E7" w:rsidRDefault="00C60F1A" w:rsidP="00C60F1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142983896"/>
      <w:r w:rsidRPr="008974E7">
        <w:rPr>
          <w:rFonts w:cs="Arial"/>
          <w:b/>
          <w:color w:val="000000"/>
          <w:lang w:eastAsia="en-GB"/>
        </w:rPr>
        <w:lastRenderedPageBreak/>
        <w:t xml:space="preserve">Function </w:t>
      </w:r>
      <w:r w:rsidRPr="00D319A1">
        <w:rPr>
          <w:rFonts w:cs="Arial"/>
          <w:b/>
          <w:color w:val="000000"/>
          <w:lang w:eastAsia="en-GB"/>
        </w:rPr>
        <w:t>f_NR_38508_SetPDCP_SN_</w:t>
      </w:r>
      <w:r>
        <w:rPr>
          <w:rFonts w:cs="Arial"/>
          <w:b/>
          <w:color w:val="000000"/>
          <w:lang w:eastAsia="en-GB"/>
        </w:rPr>
        <w:t>D</w:t>
      </w:r>
      <w:r w:rsidRPr="00D319A1">
        <w:rPr>
          <w:rFonts w:cs="Arial"/>
          <w:b/>
          <w:color w:val="000000"/>
          <w:lang w:eastAsia="en-GB"/>
        </w:rPr>
        <w:t>L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60F1A" w:rsidRPr="00D268E5" w:rsidTr="004372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F1A" w:rsidRPr="005E2E04" w:rsidRDefault="00C60F1A" w:rsidP="00437270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1A" w:rsidRPr="005E2E04" w:rsidRDefault="00C60F1A" w:rsidP="00437270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AE7029">
              <w:rPr>
                <w:noProof/>
              </w:rPr>
              <w:t xml:space="preserve">function </w:t>
            </w:r>
            <w:r w:rsidRPr="00D319A1">
              <w:rPr>
                <w:noProof/>
              </w:rPr>
              <w:t>f_NR_38508_SetPDCP_SN_</w:t>
            </w:r>
            <w:r>
              <w:rPr>
                <w:noProof/>
              </w:rPr>
              <w:t>D</w:t>
            </w:r>
            <w:r w:rsidRPr="00D319A1">
              <w:rPr>
                <w:noProof/>
              </w:rPr>
              <w:t>L</w:t>
            </w:r>
          </w:p>
        </w:tc>
      </w:tr>
      <w:tr w:rsidR="00C60F1A" w:rsidRPr="00D268E5" w:rsidTr="004372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F1A" w:rsidRPr="005E2E04" w:rsidRDefault="00C60F1A" w:rsidP="0043727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1A" w:rsidRPr="00092B08" w:rsidRDefault="00C60F1A" w:rsidP="00437270">
            <w:pPr>
              <w:pStyle w:val="CRCoverPage"/>
              <w:spacing w:after="0"/>
              <w:rPr>
                <w:noProof/>
              </w:rPr>
            </w:pPr>
            <w:r w:rsidRPr="0056250C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5B627A">
              <w:rPr>
                <w:noProof/>
              </w:rPr>
              <w:t>Current TTCN implementation doesn’t consider a Redcap UE capable of supporting 18 bit pdcp SN based on l</w:t>
            </w:r>
            <w:r w:rsidR="005B627A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ongSN-RedCap-r17 UE capability support indication.</w:t>
            </w:r>
          </w:p>
        </w:tc>
      </w:tr>
      <w:tr w:rsidR="00C60F1A" w:rsidRPr="00D268E5" w:rsidTr="004372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F1A" w:rsidRPr="005E2E04" w:rsidRDefault="00C60F1A" w:rsidP="0043727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1A" w:rsidRPr="00092B08" w:rsidRDefault="00C60F1A" w:rsidP="00437270">
            <w:pPr>
              <w:pStyle w:val="CRCoverPage"/>
              <w:spacing w:after="0"/>
              <w:rPr>
                <w:noProof/>
              </w:rPr>
            </w:pPr>
            <w:r w:rsidRPr="00B6459A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5B627A">
              <w:rPr>
                <w:noProof/>
              </w:rPr>
              <w:t xml:space="preserve">Added </w:t>
            </w:r>
            <w:r w:rsidR="005B627A" w:rsidRPr="00AD43CD">
              <w:rPr>
                <w:noProof/>
              </w:rPr>
              <w:t>pc_longSN support in addition to pc_supportOfRedCap_r17 for enabling 18 bit PDCP SN support</w:t>
            </w:r>
            <w:r w:rsidR="005B627A">
              <w:rPr>
                <w:noProof/>
              </w:rPr>
              <w:t xml:space="preserve"> for a Redcap UE</w:t>
            </w:r>
            <w:r w:rsidR="005B627A" w:rsidRPr="00AD43CD">
              <w:rPr>
                <w:noProof/>
              </w:rPr>
              <w:t>.</w:t>
            </w:r>
          </w:p>
        </w:tc>
      </w:tr>
      <w:tr w:rsidR="00C60F1A" w:rsidRPr="001D039E" w:rsidTr="004372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F1A" w:rsidRPr="005E2E04" w:rsidRDefault="00C60F1A" w:rsidP="0043727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1A" w:rsidRPr="001D039E" w:rsidRDefault="005B627A" w:rsidP="0043727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B627A">
              <w:rPr>
                <w:rFonts w:ascii="Arial" w:hAnsi="Arial" w:cs="Arial"/>
                <w:sz w:val="18"/>
                <w:szCs w:val="18"/>
                <w:lang w:eastAsia="en-GB"/>
              </w:rPr>
              <w:t>..\Common\NR\NR_RRC_Templates.ttcn</w:t>
            </w:r>
          </w:p>
        </w:tc>
      </w:tr>
      <w:tr w:rsidR="00C60F1A" w:rsidRPr="00D268E5" w:rsidTr="004372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F1A" w:rsidRPr="005E2E04" w:rsidRDefault="00C60F1A" w:rsidP="00437270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1A" w:rsidRPr="005E2E04" w:rsidRDefault="00C60F1A" w:rsidP="00437270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C60F1A" w:rsidRDefault="00C60F1A" w:rsidP="00C60F1A">
      <w:pPr>
        <w:rPr>
          <w:lang w:eastAsia="en-GB"/>
        </w:rPr>
      </w:pPr>
    </w:p>
    <w:p w:rsidR="00C60F1A" w:rsidRPr="00D268E5" w:rsidRDefault="00C60F1A" w:rsidP="00C60F1A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60F1A" w:rsidRPr="00D268E5" w:rsidTr="0000038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8" w:rsidRPr="00C54618" w:rsidRDefault="00C60F1A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4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00388"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f_NR_38508_SetPDCP_SN_DL() return NR_PDCP_SN_DL_Type</w:t>
            </w:r>
          </w:p>
          <w:p w:rsidR="0000038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00038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 xml:space="preserve">if ( f_GetTestcaseAttrib_ENDC(testcasename()) or </w:t>
            </w:r>
            <w:r w:rsidRPr="004967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not(pc_supportOfRedCap_r17</w:t>
            </w:r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len18bits;</w:t>
            </w:r>
          </w:p>
          <w:p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len12bits;</w:t>
            </w:r>
          </w:p>
          <w:p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60F1A" w:rsidRPr="00877584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C60F1A" w:rsidRPr="00D268E5" w:rsidRDefault="00C60F1A" w:rsidP="00C60F1A">
      <w:pPr>
        <w:spacing w:after="0"/>
        <w:rPr>
          <w:rFonts w:ascii="Arial" w:hAnsi="Arial"/>
          <w:color w:val="000000"/>
          <w:lang w:eastAsia="en-GB"/>
        </w:rPr>
      </w:pPr>
    </w:p>
    <w:p w:rsidR="00C60F1A" w:rsidRPr="00D268E5" w:rsidRDefault="00C60F1A" w:rsidP="00C60F1A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C60F1A" w:rsidRPr="00D268E5" w:rsidTr="00C54618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18" w:rsidRPr="00C54618" w:rsidRDefault="00C54618" w:rsidP="00C546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f_NR_38508_SetPDCP_SN_DL() return NR_PDCP_SN_DL_Type</w:t>
            </w:r>
          </w:p>
          <w:p w:rsidR="00C54618" w:rsidRPr="00C54618" w:rsidRDefault="00C54618" w:rsidP="00C546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C54618" w:rsidRPr="00C54618" w:rsidRDefault="00C54618" w:rsidP="00C546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if ( f_GetTestcaseAttrib_ENDC(testcasename()) or </w:t>
            </w:r>
            <w:r w:rsidRPr="004967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(pc_supportOfRedCap_r17 and pc_longSN</w:t>
            </w: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)) { //WA#WI=1088023</w:t>
            </w:r>
          </w:p>
          <w:p w:rsidR="00C54618" w:rsidRPr="00C54618" w:rsidRDefault="00C54618" w:rsidP="00C546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len18bits;</w:t>
            </w:r>
          </w:p>
          <w:p w:rsidR="00C54618" w:rsidRPr="00C54618" w:rsidRDefault="00C54618" w:rsidP="00C546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C54618" w:rsidRPr="00C54618" w:rsidRDefault="00C54618" w:rsidP="00C546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len12bits;</w:t>
            </w:r>
          </w:p>
          <w:p w:rsidR="00C54618" w:rsidRPr="00C54618" w:rsidRDefault="00C54618" w:rsidP="00C546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60F1A" w:rsidRPr="00D624CC" w:rsidRDefault="00C54618" w:rsidP="00C546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C60F1A" w:rsidRDefault="00C60F1A" w:rsidP="00F84478">
      <w:pPr>
        <w:rPr>
          <w:lang w:eastAsia="en-GB"/>
        </w:rPr>
      </w:pPr>
    </w:p>
    <w:sectPr w:rsidR="00C60F1A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40A7" w:rsidRDefault="00F740A7">
      <w:r>
        <w:separator/>
      </w:r>
    </w:p>
  </w:endnote>
  <w:endnote w:type="continuationSeparator" w:id="0">
    <w:p w:rsidR="00F740A7" w:rsidRDefault="00F74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68C" w:rsidRDefault="001826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68C" w:rsidRDefault="001826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68C" w:rsidRDefault="001826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40A7" w:rsidRDefault="00F740A7">
      <w:r>
        <w:separator/>
      </w:r>
    </w:p>
  </w:footnote>
  <w:footnote w:type="continuationSeparator" w:id="0">
    <w:p w:rsidR="00F740A7" w:rsidRDefault="00F74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8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1883"/>
    <w:rsid w:val="000F3122"/>
    <w:rsid w:val="000F4C0F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268C"/>
    <w:rsid w:val="00184F3E"/>
    <w:rsid w:val="00185403"/>
    <w:rsid w:val="0018610B"/>
    <w:rsid w:val="0018781C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96736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5240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B627A"/>
    <w:rsid w:val="005C18E6"/>
    <w:rsid w:val="005C2571"/>
    <w:rsid w:val="005C61A5"/>
    <w:rsid w:val="005C6231"/>
    <w:rsid w:val="005C7D14"/>
    <w:rsid w:val="005D0FC8"/>
    <w:rsid w:val="005D1314"/>
    <w:rsid w:val="005D217E"/>
    <w:rsid w:val="005D4036"/>
    <w:rsid w:val="005E1E3D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287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2BE7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06"/>
    <w:rsid w:val="009062FC"/>
    <w:rsid w:val="00907DA0"/>
    <w:rsid w:val="0091022C"/>
    <w:rsid w:val="009129AC"/>
    <w:rsid w:val="00912DA6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2B1F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3CD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31DC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618"/>
    <w:rsid w:val="00C54B98"/>
    <w:rsid w:val="00C5570F"/>
    <w:rsid w:val="00C572D0"/>
    <w:rsid w:val="00C60F1A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32EA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9A1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B76E8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0A7"/>
    <w:rsid w:val="00F74751"/>
    <w:rsid w:val="00F80452"/>
    <w:rsid w:val="00F824A4"/>
    <w:rsid w:val="00F829B4"/>
    <w:rsid w:val="00F84478"/>
    <w:rsid w:val="00F9014C"/>
    <w:rsid w:val="00F91212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78B26D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038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9DEE4-3DA7-4105-8B2E-4445F3120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794</Words>
  <Characters>4531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2023-08-15T08:25:00Z</dcterms:created>
  <dcterms:modified xsi:type="dcterms:W3CDTF">2023-08-15T08:25:00Z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