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06DCFFB4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EF5E7A"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F90FA0" w:rsidRPr="00F90FA0">
        <w:rPr>
          <w:b/>
          <w:bCs/>
          <w:i/>
          <w:iCs/>
          <w:sz w:val="24"/>
          <w:szCs w:val="24"/>
        </w:rPr>
        <w:t>R5s230</w:t>
      </w:r>
      <w:r w:rsidR="00B167E3">
        <w:rPr>
          <w:b/>
          <w:bCs/>
          <w:i/>
          <w:iCs/>
          <w:sz w:val="24"/>
          <w:szCs w:val="24"/>
        </w:rPr>
        <w:t>577</w:t>
      </w:r>
    </w:p>
    <w:p w14:paraId="5D6FC58C" w14:textId="1E109B63" w:rsidR="001A09A3" w:rsidRDefault="00B167E3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943F9">
        <w:rPr>
          <w:b/>
          <w:noProof/>
          <w:sz w:val="24"/>
        </w:rPr>
        <w:t>13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  <w:r w:rsidR="00EF5E7A">
        <w:rPr>
          <w:b/>
          <w:noProof/>
          <w:sz w:val="24"/>
        </w:rPr>
        <w:t>2</w:t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>
        <w:rPr>
          <w:b/>
          <w:noProof/>
          <w:sz w:val="24"/>
        </w:rPr>
        <w:fldChar w:fldCharType="end"/>
      </w:r>
      <w:r w:rsidR="004C5450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07FE7F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618AB">
              <w:rPr>
                <w:i/>
                <w:noProof/>
                <w:sz w:val="14"/>
              </w:rPr>
              <w:t>2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2490D87A" w:rsidR="001E41F3" w:rsidRPr="005F0EEB" w:rsidRDefault="005F0EE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5F0EEB">
              <w:rPr>
                <w:b/>
                <w:bCs/>
                <w:sz w:val="24"/>
                <w:szCs w:val="24"/>
              </w:rPr>
              <w:t>3</w:t>
            </w:r>
            <w:r w:rsidR="002E5A93">
              <w:rPr>
                <w:b/>
                <w:bCs/>
                <w:sz w:val="24"/>
                <w:szCs w:val="24"/>
              </w:rPr>
              <w:t>8</w:t>
            </w:r>
            <w:r w:rsidRPr="005F0EEB">
              <w:rPr>
                <w:b/>
                <w:bCs/>
                <w:sz w:val="24"/>
                <w:szCs w:val="24"/>
              </w:rPr>
              <w:t>.</w:t>
            </w:r>
            <w:r w:rsidR="002E5A93">
              <w:rPr>
                <w:b/>
                <w:bCs/>
                <w:sz w:val="24"/>
                <w:szCs w:val="24"/>
              </w:rPr>
              <w:t>523</w:t>
            </w:r>
            <w:r w:rsidRPr="005F0EEB">
              <w:rPr>
                <w:b/>
                <w:bCs/>
                <w:sz w:val="24"/>
                <w:szCs w:val="24"/>
              </w:rPr>
              <w:t>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34FF216B" w:rsidR="001E41F3" w:rsidRPr="005F0EEB" w:rsidRDefault="00F90FA0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F90FA0">
              <w:rPr>
                <w:b/>
                <w:bCs/>
                <w:sz w:val="24"/>
                <w:szCs w:val="24"/>
              </w:rPr>
              <w:t>3</w:t>
            </w:r>
            <w:r w:rsidR="00F522FA">
              <w:rPr>
                <w:b/>
                <w:bCs/>
                <w:sz w:val="24"/>
                <w:szCs w:val="24"/>
              </w:rPr>
              <w:t>111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292046BC" w:rsidR="001E41F3" w:rsidRPr="00A1055C" w:rsidRDefault="00B167E3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66F67EFD" w:rsidR="001E41F3" w:rsidRPr="00410371" w:rsidRDefault="00B167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F0EEB" w:rsidRPr="005F0EEB">
              <w:rPr>
                <w:b/>
                <w:noProof/>
                <w:sz w:val="28"/>
              </w:rPr>
              <w:t>1</w:t>
            </w:r>
            <w:r w:rsidR="002E5A93">
              <w:rPr>
                <w:b/>
                <w:noProof/>
                <w:sz w:val="28"/>
              </w:rPr>
              <w:t>7</w:t>
            </w:r>
            <w:r w:rsidR="005F0EEB" w:rsidRPr="005F0EEB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7</w:t>
            </w:r>
            <w:r w:rsidR="005F0EEB" w:rsidRPr="005F0EE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14AA9D25" w:rsidR="001E41F3" w:rsidRDefault="00C96FA7" w:rsidP="00C96FA7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D652C7">
              <w:t xml:space="preserve">Correction to </w:t>
            </w:r>
            <w:r w:rsidR="004C4B7E">
              <w:t>8.1.5.8.1.</w:t>
            </w:r>
            <w:r w:rsidR="00325D23" w:rsidRPr="00325D23">
              <w:t>NR5GC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635B2219" w:rsidR="001E41F3" w:rsidRDefault="00C96FA7" w:rsidP="00C96FA7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5F0EEB" w:rsidRPr="005F0EEB">
              <w:t>ANRITSU LTD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3A3815D7" w:rsidR="001E41F3" w:rsidRDefault="00C96FA7" w:rsidP="004B68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4B68FC">
              <w:rPr>
                <w:noProof/>
              </w:rP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40383BFE" w:rsidR="001E41F3" w:rsidRDefault="00CC7ED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TEI15_Test, </w:t>
            </w:r>
            <w:r w:rsidR="00D652C7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3C7F3171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202</w:t>
            </w:r>
            <w:r w:rsidR="00640CB8">
              <w:t>3</w:t>
            </w:r>
            <w:r w:rsidR="00310194">
              <w:t>-0</w:t>
            </w:r>
            <w:r w:rsidR="004C4B7E">
              <w:t>6</w:t>
            </w:r>
            <w:r w:rsidR="00963E55">
              <w:t>-</w:t>
            </w:r>
            <w:r w:rsidR="004C4B7E">
              <w:t>1</w:t>
            </w:r>
            <w:r w:rsidR="00863F32">
              <w:t>3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5275D55B" w:rsidR="001E41F3" w:rsidRDefault="0037427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5FC87DC6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Rel-1</w:t>
            </w:r>
            <w:r w:rsidR="002E5A93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079007DE" w:rsidR="008666B5" w:rsidRPr="004C4B7E" w:rsidRDefault="004C4B7E" w:rsidP="00CC7ED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Prior step 24 the SS is currently being configured for t</w:t>
            </w:r>
            <w:r w:rsidRPr="004C4B7E">
              <w:rPr>
                <w:rFonts w:ascii="Arial" w:hAnsi="Arial" w:cs="Arial"/>
              </w:rPr>
              <w:t xml:space="preserve">he CRNTI based RACH procedure </w:t>
            </w:r>
            <w:r>
              <w:rPr>
                <w:rFonts w:ascii="Arial" w:hAnsi="Arial" w:cs="Arial"/>
              </w:rPr>
              <w:t xml:space="preserve">with the CRNTI value of the cell1 </w:t>
            </w:r>
            <w:r w:rsidR="0037403A">
              <w:rPr>
                <w:rFonts w:ascii="Arial" w:hAnsi="Arial" w:cs="Arial"/>
              </w:rPr>
              <w:t>even though</w:t>
            </w:r>
            <w:r>
              <w:rPr>
                <w:rFonts w:ascii="Arial" w:hAnsi="Arial" w:cs="Arial"/>
              </w:rPr>
              <w:t xml:space="preserve"> it is going to happen on the</w:t>
            </w:r>
            <w:r w:rsidRPr="004C4B7E">
              <w:rPr>
                <w:rFonts w:ascii="Arial" w:hAnsi="Arial" w:cs="Arial"/>
              </w:rPr>
              <w:t xml:space="preserve"> cell2</w:t>
            </w:r>
            <w:r>
              <w:rPr>
                <w:rFonts w:ascii="Arial" w:hAnsi="Arial" w:cs="Arial"/>
              </w:rPr>
              <w:t>. This misconfiguration may lead to CRC error during RACH procedure.</w:t>
            </w:r>
          </w:p>
        </w:tc>
      </w:tr>
      <w:tr w:rsidR="008666B5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8666B5" w:rsidRPr="004C4B7E" w:rsidRDefault="008666B5" w:rsidP="008666B5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666B5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3E689794" w:rsidR="00EC3C5D" w:rsidRPr="004C4B7E" w:rsidRDefault="004C4B7E" w:rsidP="00CC7EDC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SS is now </w:t>
            </w:r>
            <w:r>
              <w:rPr>
                <w:rFonts w:cs="Arial"/>
              </w:rPr>
              <w:t>configured for t</w:t>
            </w:r>
            <w:r w:rsidRPr="004C4B7E">
              <w:rPr>
                <w:rFonts w:cs="Arial"/>
              </w:rPr>
              <w:t xml:space="preserve">he CRNTI based RACH procedure </w:t>
            </w:r>
            <w:r>
              <w:rPr>
                <w:rFonts w:cs="Arial"/>
              </w:rPr>
              <w:t xml:space="preserve">with the CRNTI value of the cell2 prior </w:t>
            </w:r>
            <w:r w:rsidR="0037403A">
              <w:rPr>
                <w:rFonts w:cs="Arial"/>
              </w:rPr>
              <w:t xml:space="preserve">to </w:t>
            </w:r>
            <w:r>
              <w:rPr>
                <w:rFonts w:cs="Arial"/>
              </w:rPr>
              <w:t>step 24.</w:t>
            </w:r>
          </w:p>
        </w:tc>
      </w:tr>
      <w:tr w:rsidR="008666B5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6598C848" w:rsidR="008666B5" w:rsidRDefault="004C4B7E" w:rsidP="00FA6B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Incorrect SS configuration may lead to CRC errors </w:t>
            </w:r>
            <w:r w:rsidR="00504F3F">
              <w:rPr>
                <w:noProof/>
              </w:rPr>
              <w:t>Conforma</w:t>
            </w:r>
            <w:r w:rsidR="004A2A42">
              <w:rPr>
                <w:noProof/>
              </w:rPr>
              <w:t>n</w:t>
            </w:r>
            <w:r w:rsidR="00504F3F">
              <w:rPr>
                <w:noProof/>
              </w:rPr>
              <w:t xml:space="preserve">t UE </w:t>
            </w:r>
            <w:r w:rsidR="00325D23">
              <w:rPr>
                <w:noProof/>
              </w:rPr>
              <w:t>may</w:t>
            </w:r>
            <w:r w:rsidR="00504F3F">
              <w:rPr>
                <w:noProof/>
              </w:rPr>
              <w:t xml:space="preserve"> fail the case</w:t>
            </w:r>
          </w:p>
        </w:tc>
      </w:tr>
      <w:tr w:rsidR="008666B5" w14:paraId="669F3506" w14:textId="77777777" w:rsidTr="00547111">
        <w:tc>
          <w:tcPr>
            <w:tcW w:w="2694" w:type="dxa"/>
            <w:gridSpan w:val="2"/>
          </w:tcPr>
          <w:p w14:paraId="3DFD20CF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790DD935" w:rsidR="008666B5" w:rsidRDefault="00D652C7" w:rsidP="004C4B7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szCs w:val="18"/>
              </w:rPr>
              <w:t>8.1.</w:t>
            </w:r>
            <w:r w:rsidR="00325D23">
              <w:rPr>
                <w:rFonts w:cs="Arial"/>
                <w:szCs w:val="18"/>
              </w:rPr>
              <w:t>5</w:t>
            </w:r>
            <w:r>
              <w:rPr>
                <w:rFonts w:cs="Arial"/>
                <w:szCs w:val="18"/>
              </w:rPr>
              <w:t>.</w:t>
            </w:r>
            <w:r w:rsidR="00325D23">
              <w:rPr>
                <w:rFonts w:cs="Arial"/>
                <w:szCs w:val="18"/>
              </w:rPr>
              <w:t>8</w:t>
            </w:r>
            <w:r>
              <w:rPr>
                <w:rFonts w:cs="Arial"/>
                <w:szCs w:val="18"/>
              </w:rPr>
              <w:t>.</w:t>
            </w:r>
            <w:r w:rsidR="00325D23">
              <w:rPr>
                <w:rFonts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.</w:t>
            </w:r>
            <w:r>
              <w:rPr>
                <w:noProof/>
              </w:rPr>
              <w:t>NR5GC</w:t>
            </w:r>
          </w:p>
        </w:tc>
      </w:tr>
      <w:tr w:rsidR="008666B5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8666B5" w:rsidRDefault="008666B5" w:rsidP="008666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666B5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8666B5" w:rsidRDefault="008666B5" w:rsidP="008666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66B5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074B7642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6C90BA64" w:rsidR="008666B5" w:rsidRDefault="00132624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669A30C1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132624">
              <w:rPr>
                <w:noProof/>
              </w:rPr>
              <w:t>... CR…</w:t>
            </w:r>
          </w:p>
        </w:tc>
      </w:tr>
      <w:tr w:rsidR="008666B5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66B5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</w:p>
        </w:tc>
      </w:tr>
      <w:tr w:rsidR="008666B5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8666B5" w:rsidRDefault="008666B5" w:rsidP="008666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666B5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666B5" w:rsidRPr="008863B9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666B5" w:rsidRPr="008863B9" w:rsidRDefault="008666B5" w:rsidP="008666B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666B5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666B5" w:rsidRDefault="008666B5" w:rsidP="008666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35038954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2E0D11A0" w14:textId="17F84191" w:rsidR="005E06EA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E06EA" w:rsidRPr="005B494D">
        <w:rPr>
          <w:rFonts w:cs="Arial"/>
          <w:iCs/>
        </w:rPr>
        <w:t>Table of Contents</w:t>
      </w:r>
      <w:r w:rsidR="005E06EA">
        <w:tab/>
      </w:r>
      <w:r w:rsidR="005E06EA">
        <w:fldChar w:fldCharType="begin"/>
      </w:r>
      <w:r w:rsidR="005E06EA">
        <w:instrText xml:space="preserve"> PAGEREF _Toc135038954 \h </w:instrText>
      </w:r>
      <w:r w:rsidR="005E06EA">
        <w:fldChar w:fldCharType="separate"/>
      </w:r>
      <w:r w:rsidR="0037403A">
        <w:t>2</w:t>
      </w:r>
      <w:r w:rsidR="005E06EA">
        <w:fldChar w:fldCharType="end"/>
      </w:r>
    </w:p>
    <w:p w14:paraId="4669FDD1" w14:textId="2DE470EA" w:rsidR="005E06EA" w:rsidRDefault="005E06E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5B494D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5B494D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_Toc135038955 \h </w:instrText>
      </w:r>
      <w:r>
        <w:fldChar w:fldCharType="separate"/>
      </w:r>
      <w:r w:rsidR="0037403A">
        <w:t>3</w:t>
      </w:r>
      <w:r>
        <w:fldChar w:fldCharType="end"/>
      </w:r>
    </w:p>
    <w:p w14:paraId="6B3B1AD5" w14:textId="5806E0DF" w:rsidR="005E06EA" w:rsidRDefault="005E06E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5B494D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5B494D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_Toc135038956 \h </w:instrText>
      </w:r>
      <w:r>
        <w:fldChar w:fldCharType="separate"/>
      </w:r>
      <w:r w:rsidR="0037403A">
        <w:t>3</w:t>
      </w:r>
      <w:r>
        <w:fldChar w:fldCharType="end"/>
      </w:r>
    </w:p>
    <w:p w14:paraId="55814A66" w14:textId="2D9745CE" w:rsidR="005E06EA" w:rsidRDefault="005E06E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B494D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B494D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_Toc135038957 \h </w:instrText>
      </w:r>
      <w:r>
        <w:fldChar w:fldCharType="separate"/>
      </w:r>
      <w:r w:rsidR="0037403A">
        <w:t>3</w:t>
      </w:r>
      <w:r>
        <w:fldChar w:fldCharType="end"/>
      </w:r>
    </w:p>
    <w:p w14:paraId="2E4D4796" w14:textId="5C100FFB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35038955"/>
      <w:r>
        <w:rPr>
          <w:b/>
          <w:lang w:eastAsia="ja-JP"/>
        </w:rPr>
        <w:lastRenderedPageBreak/>
        <w:t>Overview</w:t>
      </w:r>
      <w:bookmarkEnd w:id="2"/>
      <w:bookmarkEnd w:id="3"/>
    </w:p>
    <w:p w14:paraId="79DFA1B9" w14:textId="75FD114F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</w:t>
      </w:r>
      <w:r w:rsidR="0074044E">
        <w:rPr>
          <w:rFonts w:cs="Arial"/>
        </w:rPr>
        <w:t xml:space="preserve">in </w:t>
      </w:r>
      <w:r w:rsidR="0074044E" w:rsidRPr="0074044E">
        <w:rPr>
          <w:rFonts w:cs="Arial"/>
        </w:rPr>
        <w:t xml:space="preserve">the iwd-TTCN3-B2022-09_D23wk12 </w:t>
      </w:r>
      <w:r>
        <w:rPr>
          <w:rFonts w:cs="Arial"/>
        </w:rPr>
        <w:t xml:space="preserve">of </w:t>
      </w:r>
      <w:r w:rsidR="006C74A8" w:rsidRPr="006C74A8">
        <w:rPr>
          <w:rFonts w:cs="Arial"/>
        </w:rPr>
        <w:t>f_NR5GC_RRC_ProcedureDelay</w:t>
      </w:r>
      <w:r>
        <w:rPr>
          <w:rFonts w:cs="Arial"/>
        </w:rPr>
        <w:t xml:space="preserve">. </w:t>
      </w:r>
    </w:p>
    <w:p w14:paraId="0103D9A3" w14:textId="75C9C379" w:rsidR="005D6D5B" w:rsidRPr="004B68FC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color w:val="0000FF"/>
          <w:u w:val="single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4" w:name="_Hlk90298041"/>
      <w:r w:rsidR="00DC6827" w:rsidRPr="00741756">
        <w:rPr>
          <w:rFonts w:cs="Arial"/>
          <w:sz w:val="24"/>
          <w:lang w:eastAsia="ja-JP"/>
        </w:rPr>
        <w:t>Kalahasti, Narendra</w:t>
      </w:r>
      <w:r w:rsidR="00DC6827" w:rsidRPr="00741756">
        <w:rPr>
          <w:rFonts w:cs="Arial"/>
          <w:sz w:val="24"/>
          <w:lang w:eastAsia="ja-JP"/>
        </w:rPr>
        <w:br/>
      </w:r>
      <w:r w:rsidR="00DC6827" w:rsidRPr="00741756">
        <w:rPr>
          <w:rFonts w:cs="Arial"/>
          <w:b/>
          <w:lang w:eastAsia="ja-JP"/>
        </w:rPr>
        <w:tab/>
      </w:r>
      <w:hyperlink r:id="rId13" w:history="1">
        <w:r w:rsidR="00DC6827"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4"/>
      <w:r w:rsidR="005D6D5B">
        <w:br/>
      </w:r>
    </w:p>
    <w:p w14:paraId="56AE8DA0" w14:textId="77777777" w:rsidR="003A22C0" w:rsidRDefault="003A22C0" w:rsidP="003A22C0"/>
    <w:p w14:paraId="017C246C" w14:textId="6429ABA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135038956"/>
      <w:r w:rsidRPr="00854C55">
        <w:rPr>
          <w:b/>
        </w:rPr>
        <w:t xml:space="preserve">Corrections </w:t>
      </w:r>
      <w:bookmarkEnd w:id="5"/>
      <w:bookmarkEnd w:id="6"/>
      <w:bookmarkEnd w:id="7"/>
      <w:r w:rsidR="00F9598E" w:rsidRPr="00854C55">
        <w:rPr>
          <w:b/>
        </w:rPr>
        <w:t>required.</w:t>
      </w:r>
    </w:p>
    <w:p w14:paraId="1D6BA9A3" w14:textId="77777777" w:rsidR="008C32EF" w:rsidRDefault="008C32EF" w:rsidP="008C32EF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54888063"/>
      <w:bookmarkStart w:id="9" w:name="_Toc93508300"/>
      <w:bookmarkStart w:id="10" w:name="_Toc135038957"/>
      <w:bookmarkStart w:id="11" w:name="_Toc122434493"/>
      <w:bookmarkStart w:id="12" w:name="_Toc295288970"/>
      <w:bookmarkStart w:id="13" w:name="_Toc325725665"/>
      <w:bookmarkStart w:id="14" w:name="_Toc90552906"/>
      <w:r>
        <w:rPr>
          <w:b/>
          <w:lang w:val="pt-BR"/>
        </w:rPr>
        <w:t>Change 1</w:t>
      </w:r>
      <w:bookmarkEnd w:id="8"/>
      <w:bookmarkEnd w:id="9"/>
      <w:bookmarkEnd w:id="10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C32EF" w14:paraId="586F6635" w14:textId="77777777" w:rsidTr="0037403A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786D0" w14:textId="77777777" w:rsidR="008C32EF" w:rsidRPr="003C0071" w:rsidRDefault="008C32EF" w:rsidP="0024404C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C709" w14:textId="312C1DA3" w:rsidR="008C32EF" w:rsidRPr="000077FF" w:rsidRDefault="004C4B7E" w:rsidP="0024404C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4C4B7E">
              <w:rPr>
                <w:rFonts w:ascii="Arial" w:hAnsi="Arial"/>
                <w:noProof/>
                <w:lang w:val="en-SG"/>
              </w:rPr>
              <w:t>f_TC_8_1_5_8_1_NR5GC_TestBody</w:t>
            </w:r>
          </w:p>
        </w:tc>
      </w:tr>
      <w:tr w:rsidR="008C32EF" w14:paraId="4FDCA177" w14:textId="77777777" w:rsidTr="0037403A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0D319" w14:textId="77777777" w:rsidR="008C32EF" w:rsidRDefault="008C32EF" w:rsidP="002440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49BC" w14:textId="678E1761" w:rsidR="008C32EF" w:rsidRPr="00151DBC" w:rsidRDefault="0037403A" w:rsidP="00151DBC">
            <w:pPr>
              <w:rPr>
                <w:rFonts w:ascii="Arial" w:hAnsi="Arial"/>
                <w:noProof/>
                <w:lang w:val="en-SG"/>
              </w:rPr>
            </w:pPr>
            <w:r>
              <w:rPr>
                <w:rFonts w:ascii="Arial" w:hAnsi="Arial" w:cs="Arial"/>
              </w:rPr>
              <w:t>Prior step 24 the SS is currently being configured for t</w:t>
            </w:r>
            <w:r w:rsidRPr="004C4B7E">
              <w:rPr>
                <w:rFonts w:ascii="Arial" w:hAnsi="Arial" w:cs="Arial"/>
              </w:rPr>
              <w:t xml:space="preserve">he CRNTI based RACH procedure </w:t>
            </w:r>
            <w:r>
              <w:rPr>
                <w:rFonts w:ascii="Arial" w:hAnsi="Arial" w:cs="Arial"/>
              </w:rPr>
              <w:t>with the CRNTI value of the cell1 even though it is going to happen on the</w:t>
            </w:r>
            <w:r w:rsidRPr="004C4B7E">
              <w:rPr>
                <w:rFonts w:ascii="Arial" w:hAnsi="Arial" w:cs="Arial"/>
              </w:rPr>
              <w:t xml:space="preserve"> cell2</w:t>
            </w:r>
            <w:r>
              <w:rPr>
                <w:rFonts w:ascii="Arial" w:hAnsi="Arial" w:cs="Arial"/>
              </w:rPr>
              <w:t>. This misconfiguration may lead to CRC error during RACH procedure.</w:t>
            </w:r>
          </w:p>
        </w:tc>
      </w:tr>
      <w:tr w:rsidR="0037403A" w14:paraId="5ADDA7B5" w14:textId="77777777" w:rsidTr="0037403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B28D9" w14:textId="77777777" w:rsidR="0037403A" w:rsidRDefault="0037403A" w:rsidP="0037403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E5C6" w14:textId="529F6021" w:rsidR="0037403A" w:rsidRDefault="0037403A" w:rsidP="0037403A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rFonts w:cs="Arial"/>
                <w:noProof/>
              </w:rPr>
              <w:t xml:space="preserve">SS is now </w:t>
            </w:r>
            <w:r>
              <w:rPr>
                <w:rFonts w:cs="Arial"/>
              </w:rPr>
              <w:t>configured for t</w:t>
            </w:r>
            <w:r w:rsidRPr="004C4B7E">
              <w:rPr>
                <w:rFonts w:cs="Arial"/>
              </w:rPr>
              <w:t xml:space="preserve">he CRNTI based RACH procedure </w:t>
            </w:r>
            <w:r>
              <w:rPr>
                <w:rFonts w:cs="Arial"/>
              </w:rPr>
              <w:t>with the CRNTI value of the cell2 prior to step 24.</w:t>
            </w:r>
          </w:p>
        </w:tc>
      </w:tr>
      <w:tr w:rsidR="0037403A" w14:paraId="1CBFBCB2" w14:textId="77777777" w:rsidTr="0037403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7AF3D" w14:textId="77777777" w:rsidR="0037403A" w:rsidRDefault="0037403A" w:rsidP="0037403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5A86" w14:textId="26EE911A" w:rsidR="0037403A" w:rsidRDefault="0037403A" w:rsidP="0037403A">
            <w:pPr>
              <w:spacing w:after="0"/>
              <w:rPr>
                <w:rFonts w:ascii="Arial" w:hAnsi="Arial" w:cs="Arial"/>
                <w:noProof/>
              </w:rPr>
            </w:pPr>
            <w:r w:rsidRPr="004C4B7E">
              <w:rPr>
                <w:rFonts w:ascii="Arial" w:hAnsi="Arial" w:cs="Arial"/>
                <w:noProof/>
              </w:rPr>
              <w:t>8_1_5\RRC_Others_NR5GC.ttcn</w:t>
            </w:r>
          </w:p>
        </w:tc>
      </w:tr>
      <w:tr w:rsidR="0037403A" w14:paraId="6B4E7C54" w14:textId="77777777" w:rsidTr="0037403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6AF71" w14:textId="77777777" w:rsidR="0037403A" w:rsidRDefault="0037403A" w:rsidP="0037403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52D10" w14:textId="77777777" w:rsidR="0037403A" w:rsidRDefault="0037403A" w:rsidP="0037403A">
            <w:pPr>
              <w:rPr>
                <w:rFonts w:ascii="Arial" w:hAnsi="Arial"/>
                <w:highlight w:val="cyan"/>
              </w:rPr>
            </w:pPr>
          </w:p>
        </w:tc>
      </w:tr>
    </w:tbl>
    <w:p w14:paraId="3D04983A" w14:textId="77777777" w:rsidR="008C32EF" w:rsidRDefault="008C32EF" w:rsidP="008C32EF">
      <w:pPr>
        <w:spacing w:after="0"/>
        <w:rPr>
          <w:rFonts w:ascii="Arial" w:hAnsi="Arial"/>
          <w:b/>
          <w:sz w:val="32"/>
          <w:lang w:val="pt-BR"/>
        </w:rPr>
      </w:pPr>
    </w:p>
    <w:p w14:paraId="7450D0B1" w14:textId="77777777" w:rsidR="008C32EF" w:rsidRDefault="008C32EF" w:rsidP="008C32EF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C32EF" w:rsidRPr="00E36FA7" w14:paraId="15E6B16D" w14:textId="77777777" w:rsidTr="0024404C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23F57" w14:textId="77777777"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E4304">
              <w:rPr>
                <w:rFonts w:ascii="Arial" w:hAnsi="Arial" w:cs="Arial"/>
                <w:bCs/>
                <w:lang w:eastAsia="de-DE"/>
              </w:rPr>
              <w:t xml:space="preserve">  function f_TC_8_1_5_8_1_NR5GC_TestBody() runs on NR5GC_PTC</w:t>
            </w:r>
          </w:p>
          <w:p w14:paraId="7E94C2EB" w14:textId="77777777"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E4304">
              <w:rPr>
                <w:rFonts w:ascii="Arial" w:hAnsi="Arial" w:cs="Arial"/>
                <w:bCs/>
                <w:lang w:eastAsia="de-DE"/>
              </w:rPr>
              <w:t xml:space="preserve">  {</w:t>
            </w:r>
          </w:p>
          <w:p w14:paraId="20E72648" w14:textId="77777777" w:rsidR="008C32EF" w:rsidRDefault="006E4304" w:rsidP="00474A7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>
              <w:rPr>
                <w:rFonts w:ascii="Arial" w:hAnsi="Arial" w:cs="Arial"/>
                <w:bCs/>
                <w:lang w:eastAsia="de-DE"/>
              </w:rPr>
              <w:t>…</w:t>
            </w:r>
          </w:p>
          <w:p w14:paraId="34B9EC8D" w14:textId="77777777"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E4304">
              <w:rPr>
                <w:rFonts w:ascii="Arial" w:hAnsi="Arial" w:cs="Arial"/>
                <w:bCs/>
                <w:lang w:eastAsia="de-DE"/>
              </w:rPr>
              <w:t xml:space="preserve">    //@siclog "Step 24" siclog@</w:t>
            </w:r>
          </w:p>
          <w:p w14:paraId="5BB4B03E" w14:textId="77777777"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E4304">
              <w:rPr>
                <w:rFonts w:ascii="Arial" w:hAnsi="Arial" w:cs="Arial"/>
                <w:bCs/>
                <w:lang w:eastAsia="de-DE"/>
              </w:rPr>
              <w:t xml:space="preserve">    //The UE transmits an RRCReestablishmentRequest message on Cell 2</w:t>
            </w:r>
          </w:p>
          <w:p w14:paraId="3DDA1E41" w14:textId="77777777"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E4304">
              <w:rPr>
                <w:rFonts w:ascii="Arial" w:hAnsi="Arial" w:cs="Arial"/>
                <w:bCs/>
                <w:lang w:eastAsia="de-DE"/>
              </w:rPr>
              <w:t xml:space="preserve">    v_RNTI_Value := f_NR_CellInfo_GetRNTI(nr_Cell1);</w:t>
            </w:r>
          </w:p>
          <w:p w14:paraId="73C77462" w14:textId="77777777"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E4304">
              <w:rPr>
                <w:rFonts w:ascii="Arial" w:hAnsi="Arial" w:cs="Arial"/>
                <w:bCs/>
                <w:lang w:eastAsia="de-DE"/>
              </w:rPr>
              <w:t xml:space="preserve">    v_PhysCellId := f_NR_CellInfo_GetPhysicalCellId(nr_Cell1);</w:t>
            </w:r>
          </w:p>
          <w:p w14:paraId="45C8CC76" w14:textId="77777777"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E4304">
              <w:rPr>
                <w:rFonts w:ascii="Arial" w:hAnsi="Arial" w:cs="Arial"/>
                <w:bCs/>
                <w:lang w:eastAsia="de-DE"/>
              </w:rPr>
              <w:t xml:space="preserve">    v_NR_PhysicalParameters := f_NR_CellInfo_GetPhysicalParameters(nr_Cell2);</w:t>
            </w:r>
          </w:p>
          <w:p w14:paraId="4358A442" w14:textId="77777777"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E4304">
              <w:rPr>
                <w:rFonts w:ascii="Arial" w:hAnsi="Arial" w:cs="Arial"/>
                <w:bCs/>
                <w:lang w:eastAsia="de-DE"/>
              </w:rPr>
              <w:t xml:space="preserve">        </w:t>
            </w:r>
          </w:p>
          <w:p w14:paraId="3AA24634" w14:textId="77777777"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E4304">
              <w:rPr>
                <w:rFonts w:ascii="Arial" w:hAnsi="Arial" w:cs="Arial"/>
                <w:bCs/>
                <w:lang w:eastAsia="de-DE"/>
              </w:rPr>
              <w:t xml:space="preserve">    f_NR_CellInfo_SetRNTI(nr_Cell2, tsc_C_RNTI_Value4);</w:t>
            </w:r>
          </w:p>
          <w:p w14:paraId="7E6C04A4" w14:textId="77777777"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E4304">
              <w:rPr>
                <w:rFonts w:ascii="Arial" w:hAnsi="Arial" w:cs="Arial"/>
                <w:bCs/>
                <w:lang w:eastAsia="de-DE"/>
              </w:rPr>
              <w:t xml:space="preserve">    f_NR_SS_C_RNTI_Config(nr_Cell2, tsc_C_RNTI_Value4, -, tsc_NoCnfReq, tsc_FollowOnFlag);</w:t>
            </w:r>
          </w:p>
          <w:p w14:paraId="10FAF9EC" w14:textId="77777777"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E4304">
              <w:rPr>
                <w:rFonts w:ascii="Arial" w:hAnsi="Arial" w:cs="Arial"/>
                <w:bCs/>
                <w:lang w:eastAsia="de-DE"/>
              </w:rPr>
              <w:t xml:space="preserve">    f_NR_SS_CommonCellConfig(nr_Cell2, cads_NR_RachProcedure_DcchDtchToCSS_Config_REQ(nr_Cell2, cs_TimingInfo_Now, tsc_CnfReq,</w:t>
            </w:r>
          </w:p>
          <w:p w14:paraId="07528D68" w14:textId="77777777"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E4304">
              <w:rPr>
                <w:rFonts w:ascii="Arial" w:hAnsi="Arial" w:cs="Arial"/>
                <w:bCs/>
                <w:lang w:eastAsia="de-DE"/>
              </w:rPr>
              <w:t xml:space="preserve">                                                                                      </w:t>
            </w:r>
            <w:r w:rsidRPr="006E4304">
              <w:rPr>
                <w:rFonts w:ascii="Arial" w:hAnsi="Arial" w:cs="Arial"/>
                <w:bCs/>
                <w:highlight w:val="yellow"/>
                <w:lang w:eastAsia="de-DE"/>
              </w:rPr>
              <w:t>cs_NR_RachProcedureConfig_RRCReestablishment(v_NR_PhysicalParameters, v_RNTI_Value)</w:t>
            </w:r>
            <w:r w:rsidRPr="006E4304">
              <w:rPr>
                <w:rFonts w:ascii="Arial" w:hAnsi="Arial" w:cs="Arial"/>
                <w:bCs/>
                <w:lang w:eastAsia="de-DE"/>
              </w:rPr>
              <w:t>,  //@sic R5-225418 sic@</w:t>
            </w:r>
          </w:p>
          <w:p w14:paraId="05078AE1" w14:textId="77777777"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E4304">
              <w:rPr>
                <w:rFonts w:ascii="Arial" w:hAnsi="Arial" w:cs="Arial"/>
                <w:bCs/>
                <w:lang w:eastAsia="de-DE"/>
              </w:rPr>
              <w:t xml:space="preserve">                                                                                      cs_NR_SearchSpaceDlDciAssignment_CSSType1(v_NR_PhysicalParameters),</w:t>
            </w:r>
          </w:p>
          <w:p w14:paraId="0D6780C8" w14:textId="77777777"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E4304">
              <w:rPr>
                <w:rFonts w:ascii="Arial" w:hAnsi="Arial" w:cs="Arial"/>
                <w:bCs/>
                <w:lang w:eastAsia="de-DE"/>
              </w:rPr>
              <w:t xml:space="preserve">                                                                                      cs_NR_SearchSpaceUlDciAssignmentCSS(v_NR_PhysicalParameters, cs_NR_DciFormat_0_0_Params)));</w:t>
            </w:r>
          </w:p>
          <w:p w14:paraId="56C41E1F" w14:textId="77777777"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3CC45E35" w14:textId="77777777"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E4304">
              <w:rPr>
                <w:rFonts w:ascii="Arial" w:hAnsi="Arial" w:cs="Arial"/>
                <w:bCs/>
                <w:lang w:eastAsia="de-DE"/>
              </w:rPr>
              <w:t xml:space="preserve">    v_ShortMAC_I := f_NR_Calculate_ShortMAC(nr_Cell1, nr_Cell2);</w:t>
            </w:r>
          </w:p>
          <w:p w14:paraId="545EF404" w14:textId="77777777"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E4304">
              <w:rPr>
                <w:rFonts w:ascii="Arial" w:hAnsi="Arial" w:cs="Arial"/>
                <w:bCs/>
                <w:lang w:eastAsia="de-DE"/>
              </w:rPr>
              <w:t xml:space="preserve">    //@sic R5s220683 sic@</w:t>
            </w:r>
          </w:p>
          <w:p w14:paraId="59C41258" w14:textId="77777777"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E4304">
              <w:rPr>
                <w:rFonts w:ascii="Arial" w:hAnsi="Arial" w:cs="Arial"/>
                <w:bCs/>
                <w:lang w:eastAsia="de-DE"/>
              </w:rPr>
              <w:t xml:space="preserve">    alt{</w:t>
            </w:r>
          </w:p>
          <w:p w14:paraId="5200B274" w14:textId="77777777"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E4304">
              <w:rPr>
                <w:rFonts w:ascii="Arial" w:hAnsi="Arial" w:cs="Arial"/>
                <w:bCs/>
                <w:lang w:eastAsia="de-DE"/>
              </w:rPr>
              <w:t xml:space="preserve">      []SRB.receive(car_NR_SRB0_RrcPdu_IND(nr_Cell2, cr_38508_RRCReestablishmentRequest(cr_NR_ReestabUE_Identity (v_RNTI_Value, v_PhysCellId, v_ShortMAC_I), otherFailure)))</w:t>
            </w:r>
          </w:p>
          <w:p w14:paraId="7FCAE8F9" w14:textId="77777777"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E4304">
              <w:rPr>
                <w:rFonts w:ascii="Arial" w:hAnsi="Arial" w:cs="Arial"/>
                <w:bCs/>
                <w:lang w:eastAsia="de-DE"/>
              </w:rPr>
              <w:t xml:space="preserve">        {</w:t>
            </w:r>
          </w:p>
          <w:p w14:paraId="26589AAF" w14:textId="77777777"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E4304">
              <w:rPr>
                <w:rFonts w:ascii="Arial" w:hAnsi="Arial" w:cs="Arial"/>
                <w:bCs/>
                <w:lang w:eastAsia="de-DE"/>
              </w:rPr>
              <w:lastRenderedPageBreak/>
              <w:t xml:space="preserve">            t_Wait.stop;</w:t>
            </w:r>
          </w:p>
          <w:p w14:paraId="3032F9BA" w14:textId="77777777" w:rsid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E4304">
              <w:rPr>
                <w:rFonts w:ascii="Arial" w:hAnsi="Arial" w:cs="Arial"/>
                <w:bCs/>
                <w:lang w:eastAsia="de-DE"/>
              </w:rPr>
              <w:t xml:space="preserve">        }</w:t>
            </w:r>
          </w:p>
          <w:p w14:paraId="7A4673E0" w14:textId="77777777"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2EA3195B" w14:textId="77777777"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E4304">
              <w:rPr>
                <w:rFonts w:ascii="Arial" w:hAnsi="Arial" w:cs="Arial"/>
                <w:bCs/>
                <w:lang w:eastAsia="de-DE"/>
              </w:rPr>
              <w:t xml:space="preserve">      []t_Wait.timeout</w:t>
            </w:r>
          </w:p>
          <w:p w14:paraId="42108828" w14:textId="77777777"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E4304">
              <w:rPr>
                <w:rFonts w:ascii="Arial" w:hAnsi="Arial" w:cs="Arial"/>
                <w:bCs/>
                <w:lang w:eastAsia="de-DE"/>
              </w:rPr>
              <w:t xml:space="preserve">        {</w:t>
            </w:r>
          </w:p>
          <w:p w14:paraId="0F44470B" w14:textId="77777777"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E4304">
              <w:rPr>
                <w:rFonts w:ascii="Arial" w:hAnsi="Arial" w:cs="Arial"/>
                <w:bCs/>
                <w:lang w:eastAsia="de-DE"/>
              </w:rPr>
              <w:t xml:space="preserve">            SRB.receive(car_NR_SRB0_RrcPdu_IND(nr_Cell2, cr_38508_RRCReestablishmentRequest(cr_NR_ReestabUE_Identity (v_RNTI_Value, v_PhysCellId, v_ShortMAC_I), otherFailure)));</w:t>
            </w:r>
          </w:p>
          <w:p w14:paraId="496622AC" w14:textId="77777777"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E4304">
              <w:rPr>
                <w:rFonts w:ascii="Arial" w:hAnsi="Arial" w:cs="Arial"/>
                <w:bCs/>
                <w:lang w:eastAsia="de-DE"/>
              </w:rPr>
              <w:t xml:space="preserve">        }</w:t>
            </w:r>
          </w:p>
          <w:p w14:paraId="6E4D0ABB" w14:textId="77777777"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E4304">
              <w:rPr>
                <w:rFonts w:ascii="Arial" w:hAnsi="Arial" w:cs="Arial"/>
                <w:bCs/>
                <w:lang w:eastAsia="de-DE"/>
              </w:rPr>
              <w:t xml:space="preserve">    }</w:t>
            </w:r>
          </w:p>
          <w:p w14:paraId="359A19C9" w14:textId="77777777" w:rsid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E4304">
              <w:rPr>
                <w:rFonts w:ascii="Arial" w:hAnsi="Arial" w:cs="Arial"/>
                <w:bCs/>
                <w:lang w:eastAsia="de-DE"/>
              </w:rPr>
              <w:t xml:space="preserve">    //@siclog "Step 25 - 26 " siclog@</w:t>
            </w:r>
          </w:p>
          <w:p w14:paraId="5D14F6B2" w14:textId="77777777" w:rsid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277581B3" w14:textId="77777777" w:rsid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>
              <w:rPr>
                <w:rFonts w:ascii="Arial" w:hAnsi="Arial" w:cs="Arial"/>
                <w:bCs/>
                <w:lang w:eastAsia="de-DE"/>
              </w:rPr>
              <w:t>…</w:t>
            </w:r>
          </w:p>
          <w:p w14:paraId="2C42B356" w14:textId="65F94914" w:rsidR="006E4304" w:rsidRPr="00E36FA7" w:rsidRDefault="006E4304" w:rsidP="006E43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</w:tc>
      </w:tr>
    </w:tbl>
    <w:p w14:paraId="4E316B81" w14:textId="77777777" w:rsidR="008C32EF" w:rsidRDefault="008C32EF" w:rsidP="008C32EF">
      <w:pPr>
        <w:spacing w:after="0"/>
        <w:rPr>
          <w:rFonts w:ascii="Arial" w:hAnsi="Arial"/>
          <w:b/>
        </w:rPr>
      </w:pPr>
    </w:p>
    <w:p w14:paraId="58F60396" w14:textId="77777777" w:rsidR="008C32EF" w:rsidRDefault="008C32EF" w:rsidP="008C32EF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C32EF" w:rsidRPr="006E4304" w14:paraId="2D228BFF" w14:textId="77777777" w:rsidTr="0024404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93837" w14:textId="77777777"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6E4304">
              <w:rPr>
                <w:rStyle w:val="Emphasis"/>
                <w:rFonts w:ascii="Arial" w:hAnsi="Arial" w:cs="Arial"/>
                <w:i w:val="0"/>
                <w:iCs w:val="0"/>
              </w:rPr>
              <w:t xml:space="preserve">  function f_TC_8_1_5_8_1_NR5GC_TestBody() runs on NR5GC_PTC</w:t>
            </w:r>
          </w:p>
          <w:p w14:paraId="2CAE6050" w14:textId="77777777"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6E4304">
              <w:rPr>
                <w:rStyle w:val="Emphasis"/>
                <w:rFonts w:ascii="Arial" w:hAnsi="Arial" w:cs="Arial"/>
                <w:i w:val="0"/>
                <w:iCs w:val="0"/>
              </w:rPr>
              <w:t xml:space="preserve">  {</w:t>
            </w:r>
          </w:p>
          <w:p w14:paraId="3214600D" w14:textId="77777777" w:rsidR="008C32EF" w:rsidRPr="006E4304" w:rsidRDefault="006E4304" w:rsidP="00474A7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6E4304">
              <w:rPr>
                <w:rStyle w:val="Emphasis"/>
                <w:rFonts w:ascii="Arial" w:hAnsi="Arial" w:cs="Arial"/>
                <w:i w:val="0"/>
                <w:iCs w:val="0"/>
              </w:rPr>
              <w:t>…</w:t>
            </w:r>
          </w:p>
          <w:p w14:paraId="247FF773" w14:textId="77777777"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6E4304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//@siclog "Step 24" siclog@</w:t>
            </w:r>
          </w:p>
          <w:p w14:paraId="5C44C839" w14:textId="77777777"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6E4304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//The UE transmits an RRCReestablishmentRequest message on Cell 2</w:t>
            </w:r>
          </w:p>
          <w:p w14:paraId="55C21D8E" w14:textId="77777777"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6E4304">
              <w:rPr>
                <w:rStyle w:val="Emphasis"/>
                <w:rFonts w:ascii="Arial" w:hAnsi="Arial" w:cs="Arial"/>
                <w:i w:val="0"/>
                <w:iCs w:val="0"/>
              </w:rPr>
              <w:t xml:space="preserve">    v_RNTI_Value := f_NR_CellInfo_GetRNTI(nr_Cell1);</w:t>
            </w:r>
          </w:p>
          <w:p w14:paraId="12F4AB2D" w14:textId="77777777"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6E4304">
              <w:rPr>
                <w:rStyle w:val="Emphasis"/>
                <w:rFonts w:ascii="Arial" w:hAnsi="Arial" w:cs="Arial"/>
                <w:i w:val="0"/>
                <w:iCs w:val="0"/>
              </w:rPr>
              <w:t xml:space="preserve">    v_PhysCellId := f_NR_CellInfo_GetPhysicalCellId(nr_Cell1);</w:t>
            </w:r>
          </w:p>
          <w:p w14:paraId="4F57A7FA" w14:textId="77777777"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6E4304">
              <w:rPr>
                <w:rStyle w:val="Emphasis"/>
                <w:rFonts w:ascii="Arial" w:hAnsi="Arial" w:cs="Arial"/>
                <w:i w:val="0"/>
                <w:iCs w:val="0"/>
              </w:rPr>
              <w:t xml:space="preserve">    v_NR_PhysicalParameters := f_NR_CellInfo_GetPhysicalParameters(nr_Cell2);</w:t>
            </w:r>
          </w:p>
          <w:p w14:paraId="70D3F85C" w14:textId="77777777"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6E4304">
              <w:rPr>
                <w:rStyle w:val="Emphasis"/>
                <w:rFonts w:ascii="Arial" w:hAnsi="Arial" w:cs="Arial"/>
                <w:i w:val="0"/>
                <w:iCs w:val="0"/>
              </w:rPr>
              <w:t xml:space="preserve">        </w:t>
            </w:r>
          </w:p>
          <w:p w14:paraId="0EEBD9C3" w14:textId="77777777"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6E4304">
              <w:rPr>
                <w:rStyle w:val="Emphasis"/>
                <w:rFonts w:ascii="Arial" w:hAnsi="Arial" w:cs="Arial"/>
                <w:i w:val="0"/>
                <w:iCs w:val="0"/>
              </w:rPr>
              <w:t xml:space="preserve">    f_NR_CellInfo_SetRNTI(nr_Cell2, tsc_C_RNTI_Value4);</w:t>
            </w:r>
          </w:p>
          <w:p w14:paraId="090DB688" w14:textId="77777777"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6E4304">
              <w:rPr>
                <w:rStyle w:val="Emphasis"/>
                <w:rFonts w:ascii="Arial" w:hAnsi="Arial" w:cs="Arial"/>
                <w:i w:val="0"/>
                <w:iCs w:val="0"/>
              </w:rPr>
              <w:t xml:space="preserve">    f_NR_SS_C_RNTI_Config(nr_Cell2, tsc_C_RNTI_Value4, -, tsc_NoCnfReq, tsc_FollowOnFlag);</w:t>
            </w:r>
          </w:p>
          <w:p w14:paraId="6E2024B8" w14:textId="77777777"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6E4304">
              <w:rPr>
                <w:rStyle w:val="Emphasis"/>
                <w:rFonts w:ascii="Arial" w:hAnsi="Arial" w:cs="Arial"/>
                <w:i w:val="0"/>
                <w:iCs w:val="0"/>
              </w:rPr>
              <w:t xml:space="preserve">    f_NR_SS_CommonCellConfig(nr_Cell2, cads_NR_RachProcedure_DcchDtchToCSS_Config_REQ(nr_Cell2, cs_TimingInfo_Now, tsc_CnfReq,</w:t>
            </w:r>
          </w:p>
          <w:p w14:paraId="622D9237" w14:textId="77777777"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6E4304">
              <w:rPr>
                <w:rStyle w:val="Emphasis"/>
                <w:rFonts w:ascii="Arial" w:hAnsi="Arial" w:cs="Arial"/>
                <w:i w:val="0"/>
                <w:iCs w:val="0"/>
              </w:rPr>
              <w:t xml:space="preserve">                                                                                      </w:t>
            </w:r>
            <w:r w:rsidRPr="006E4304">
              <w:rPr>
                <w:rStyle w:val="Emphasis"/>
                <w:rFonts w:ascii="Arial" w:hAnsi="Arial" w:cs="Arial"/>
                <w:i w:val="0"/>
                <w:iCs w:val="0"/>
                <w:highlight w:val="yellow"/>
              </w:rPr>
              <w:t>cs_NR_RachProcedureConfig_RRCReestablishment(v_NR_PhysicalParameters, f_NR_CellInfo_GetRNTI(nr_Cell2)</w:t>
            </w:r>
            <w:r w:rsidRPr="006E4304">
              <w:rPr>
                <w:rStyle w:val="Emphasis"/>
                <w:rFonts w:ascii="Arial" w:hAnsi="Arial" w:cs="Arial"/>
                <w:i w:val="0"/>
                <w:iCs w:val="0"/>
              </w:rPr>
              <w:t>),  //@sic R5-225418 sic@</w:t>
            </w:r>
          </w:p>
          <w:p w14:paraId="094F2D10" w14:textId="77777777"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6E4304">
              <w:rPr>
                <w:rStyle w:val="Emphasis"/>
                <w:rFonts w:ascii="Arial" w:hAnsi="Arial" w:cs="Arial"/>
                <w:i w:val="0"/>
                <w:iCs w:val="0"/>
              </w:rPr>
              <w:t xml:space="preserve">                                                                                      cs_NR_SearchSpaceDlDciAssignment_CSSType1(v_NR_PhysicalParameters),</w:t>
            </w:r>
          </w:p>
          <w:p w14:paraId="3D807390" w14:textId="77777777"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6E4304">
              <w:rPr>
                <w:rStyle w:val="Emphasis"/>
                <w:rFonts w:ascii="Arial" w:hAnsi="Arial" w:cs="Arial"/>
                <w:i w:val="0"/>
                <w:iCs w:val="0"/>
              </w:rPr>
              <w:t xml:space="preserve">                                                                                      cs_NR_SearchSpaceUlDciAssignmentCSS(v_NR_PhysicalParameters, cs_NR_DciFormat_0_0_Params)));</w:t>
            </w:r>
          </w:p>
          <w:p w14:paraId="03DE305C" w14:textId="77777777"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</w:p>
          <w:p w14:paraId="7DF1F31D" w14:textId="77777777"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6E4304">
              <w:rPr>
                <w:rStyle w:val="Emphasis"/>
                <w:rFonts w:ascii="Arial" w:hAnsi="Arial" w:cs="Arial"/>
                <w:i w:val="0"/>
                <w:iCs w:val="0"/>
              </w:rPr>
              <w:t xml:space="preserve">    v_ShortMAC_I := f_NR_Calculate_ShortMAC(nr_Cell1, nr_Cell2);</w:t>
            </w:r>
          </w:p>
          <w:p w14:paraId="46089A7E" w14:textId="77777777"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6E4304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//@sic R5s220683 sic@</w:t>
            </w:r>
          </w:p>
          <w:p w14:paraId="531BB075" w14:textId="77777777"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6E4304">
              <w:rPr>
                <w:rStyle w:val="Emphasis"/>
                <w:rFonts w:ascii="Arial" w:hAnsi="Arial" w:cs="Arial"/>
                <w:i w:val="0"/>
                <w:iCs w:val="0"/>
              </w:rPr>
              <w:t xml:space="preserve">    alt{</w:t>
            </w:r>
          </w:p>
          <w:p w14:paraId="684D6CCA" w14:textId="77777777"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6E4304">
              <w:rPr>
                <w:rStyle w:val="Emphasis"/>
                <w:rFonts w:ascii="Arial" w:hAnsi="Arial" w:cs="Arial"/>
                <w:i w:val="0"/>
                <w:iCs w:val="0"/>
              </w:rPr>
              <w:t xml:space="preserve">      []SRB.receive(car_NR_SRB0_RrcPdu_IND(nr_Cell2, cr_38508_RRCReestablishmentRequest(cr_NR_ReestabUE_Identity (v_RNTI_Value, v_PhysCellId, v_ShortMAC_I), otherFailure)))</w:t>
            </w:r>
          </w:p>
          <w:p w14:paraId="7D537DFC" w14:textId="77777777"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6E4304">
              <w:rPr>
                <w:rStyle w:val="Emphasis"/>
                <w:rFonts w:ascii="Arial" w:hAnsi="Arial" w:cs="Arial"/>
                <w:i w:val="0"/>
                <w:iCs w:val="0"/>
              </w:rPr>
              <w:t xml:space="preserve">        {</w:t>
            </w:r>
          </w:p>
          <w:p w14:paraId="07152F60" w14:textId="77777777"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6E4304">
              <w:rPr>
                <w:rStyle w:val="Emphasis"/>
                <w:rFonts w:ascii="Arial" w:hAnsi="Arial" w:cs="Arial"/>
                <w:i w:val="0"/>
                <w:iCs w:val="0"/>
              </w:rPr>
              <w:t xml:space="preserve">            t_Wait.stop;</w:t>
            </w:r>
          </w:p>
          <w:p w14:paraId="52C72F0B" w14:textId="77777777"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6E4304">
              <w:rPr>
                <w:rStyle w:val="Emphasis"/>
                <w:rFonts w:ascii="Arial" w:hAnsi="Arial" w:cs="Arial"/>
                <w:i w:val="0"/>
                <w:iCs w:val="0"/>
              </w:rPr>
              <w:t xml:space="preserve">        }</w:t>
            </w:r>
          </w:p>
          <w:p w14:paraId="3E64A98A" w14:textId="77777777"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6E4304">
              <w:rPr>
                <w:rStyle w:val="Emphasis"/>
                <w:rFonts w:ascii="Arial" w:hAnsi="Arial" w:cs="Arial"/>
                <w:i w:val="0"/>
                <w:iCs w:val="0"/>
              </w:rPr>
              <w:t xml:space="preserve">      []t_Wait.timeout</w:t>
            </w:r>
          </w:p>
          <w:p w14:paraId="36C8E63B" w14:textId="77777777"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6E4304">
              <w:rPr>
                <w:rStyle w:val="Emphasis"/>
                <w:rFonts w:ascii="Arial" w:hAnsi="Arial" w:cs="Arial"/>
                <w:i w:val="0"/>
                <w:iCs w:val="0"/>
              </w:rPr>
              <w:t xml:space="preserve">        {</w:t>
            </w:r>
          </w:p>
          <w:p w14:paraId="543529C4" w14:textId="77777777"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6E4304">
              <w:rPr>
                <w:rStyle w:val="Emphasis"/>
                <w:rFonts w:ascii="Arial" w:hAnsi="Arial" w:cs="Arial"/>
                <w:i w:val="0"/>
                <w:iCs w:val="0"/>
              </w:rPr>
              <w:t xml:space="preserve">            SRB.receive(car_NR_SRB0_RrcPdu_IND(nr_Cell2, cr_38508_RRCReestablishmentRequest(cr_NR_ReestabUE_Identity (v_RNTI_Value, v_PhysCellId, v_ShortMAC_I), otherFailure)));</w:t>
            </w:r>
          </w:p>
          <w:p w14:paraId="16903739" w14:textId="77777777"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6E4304">
              <w:rPr>
                <w:rStyle w:val="Emphasis"/>
                <w:rFonts w:ascii="Arial" w:hAnsi="Arial" w:cs="Arial"/>
                <w:i w:val="0"/>
                <w:iCs w:val="0"/>
              </w:rPr>
              <w:t xml:space="preserve">        }</w:t>
            </w:r>
          </w:p>
          <w:p w14:paraId="35A33237" w14:textId="77777777"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6E4304">
              <w:rPr>
                <w:rStyle w:val="Emphasis"/>
                <w:rFonts w:ascii="Arial" w:hAnsi="Arial" w:cs="Arial"/>
                <w:i w:val="0"/>
                <w:iCs w:val="0"/>
              </w:rPr>
              <w:t xml:space="preserve">    }</w:t>
            </w:r>
          </w:p>
          <w:p w14:paraId="5140D923" w14:textId="77777777" w:rsid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6E4304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//@siclog "Step 25 - 26 " siclog@</w:t>
            </w:r>
          </w:p>
          <w:p w14:paraId="35529C04" w14:textId="77777777" w:rsid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Style w:val="Emphasis"/>
              </w:rPr>
            </w:pPr>
          </w:p>
          <w:p w14:paraId="6FFE139B" w14:textId="77777777" w:rsid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Style w:val="Emphasis"/>
              </w:rPr>
            </w:pPr>
            <w:r>
              <w:rPr>
                <w:rStyle w:val="Emphasis"/>
              </w:rPr>
              <w:t>…</w:t>
            </w:r>
          </w:p>
          <w:p w14:paraId="6F4E626B" w14:textId="5D6E6AA5"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</w:p>
        </w:tc>
      </w:tr>
      <w:bookmarkEnd w:id="11"/>
      <w:bookmarkEnd w:id="12"/>
      <w:bookmarkEnd w:id="13"/>
      <w:bookmarkEnd w:id="14"/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B9E3F4" w14:textId="77777777" w:rsidR="002A785C" w:rsidRDefault="002A785C">
      <w:r>
        <w:separator/>
      </w:r>
    </w:p>
  </w:endnote>
  <w:endnote w:type="continuationSeparator" w:id="0">
    <w:p w14:paraId="75E4533A" w14:textId="77777777" w:rsidR="002A785C" w:rsidRDefault="002A78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FA84AA" w14:textId="77777777" w:rsidR="002A785C" w:rsidRDefault="002A785C">
      <w:r>
        <w:separator/>
      </w:r>
    </w:p>
  </w:footnote>
  <w:footnote w:type="continuationSeparator" w:id="0">
    <w:p w14:paraId="67FD3970" w14:textId="77777777" w:rsidR="002A785C" w:rsidRDefault="002A78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61651"/>
    <w:multiLevelType w:val="hybridMultilevel"/>
    <w:tmpl w:val="89DAFB78"/>
    <w:lvl w:ilvl="0" w:tplc="B9D484A0">
      <w:start w:val="2"/>
      <w:numFmt w:val="decimal"/>
      <w:lvlText w:val="%1&gt;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48854B5"/>
    <w:multiLevelType w:val="hybridMultilevel"/>
    <w:tmpl w:val="F3CA0FB4"/>
    <w:lvl w:ilvl="0" w:tplc="B48AC2A6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DE3804"/>
    <w:multiLevelType w:val="hybridMultilevel"/>
    <w:tmpl w:val="D794C57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5261E67"/>
    <w:multiLevelType w:val="hybridMultilevel"/>
    <w:tmpl w:val="FC18CC8A"/>
    <w:lvl w:ilvl="0" w:tplc="43B616E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F7208B"/>
    <w:multiLevelType w:val="hybridMultilevel"/>
    <w:tmpl w:val="831671E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3264A0D"/>
    <w:multiLevelType w:val="hybridMultilevel"/>
    <w:tmpl w:val="B6C4283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860F21"/>
    <w:multiLevelType w:val="hybridMultilevel"/>
    <w:tmpl w:val="D63AEFC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D67C6F"/>
    <w:multiLevelType w:val="hybridMultilevel"/>
    <w:tmpl w:val="576C4D0A"/>
    <w:lvl w:ilvl="0" w:tplc="3CAA919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860F40"/>
    <w:multiLevelType w:val="hybridMultilevel"/>
    <w:tmpl w:val="895AA802"/>
    <w:lvl w:ilvl="0" w:tplc="825C629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F1149A"/>
    <w:multiLevelType w:val="hybridMultilevel"/>
    <w:tmpl w:val="BF4090B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025051"/>
    <w:multiLevelType w:val="hybridMultilevel"/>
    <w:tmpl w:val="CBE2545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83B69A1"/>
    <w:multiLevelType w:val="hybridMultilevel"/>
    <w:tmpl w:val="BE101ECE"/>
    <w:lvl w:ilvl="0" w:tplc="9F7604F6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5B4886"/>
    <w:multiLevelType w:val="hybridMultilevel"/>
    <w:tmpl w:val="20F2474C"/>
    <w:lvl w:ilvl="0" w:tplc="31C0E2A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D77FED"/>
    <w:multiLevelType w:val="hybridMultilevel"/>
    <w:tmpl w:val="A91882B8"/>
    <w:lvl w:ilvl="0" w:tplc="E58A5AD8">
      <w:start w:val="1"/>
      <w:numFmt w:val="decimal"/>
      <w:lvlText w:val="%1&gt;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6317035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23442773">
    <w:abstractNumId w:val="4"/>
  </w:num>
  <w:num w:numId="3" w16cid:durableId="2136364427">
    <w:abstractNumId w:val="3"/>
  </w:num>
  <w:num w:numId="4" w16cid:durableId="700596777">
    <w:abstractNumId w:val="10"/>
  </w:num>
  <w:num w:numId="5" w16cid:durableId="2110273526">
    <w:abstractNumId w:val="15"/>
  </w:num>
  <w:num w:numId="6" w16cid:durableId="809591973">
    <w:abstractNumId w:val="13"/>
  </w:num>
  <w:num w:numId="7" w16cid:durableId="1654720057">
    <w:abstractNumId w:val="14"/>
  </w:num>
  <w:num w:numId="8" w16cid:durableId="120421186">
    <w:abstractNumId w:val="5"/>
  </w:num>
  <w:num w:numId="9" w16cid:durableId="1741127264">
    <w:abstractNumId w:val="0"/>
  </w:num>
  <w:num w:numId="10" w16cid:durableId="808864332">
    <w:abstractNumId w:val="9"/>
  </w:num>
  <w:num w:numId="11" w16cid:durableId="1848666248">
    <w:abstractNumId w:val="2"/>
  </w:num>
  <w:num w:numId="12" w16cid:durableId="944654527">
    <w:abstractNumId w:val="7"/>
  </w:num>
  <w:num w:numId="13" w16cid:durableId="1657104317">
    <w:abstractNumId w:val="1"/>
  </w:num>
  <w:num w:numId="14" w16cid:durableId="1572815624">
    <w:abstractNumId w:val="8"/>
  </w:num>
  <w:num w:numId="15" w16cid:durableId="736559702">
    <w:abstractNumId w:val="11"/>
  </w:num>
  <w:num w:numId="16" w16cid:durableId="759524641">
    <w:abstractNumId w:val="12"/>
  </w:num>
  <w:num w:numId="17" w16cid:durableId="104687440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D46"/>
    <w:rsid w:val="000077FF"/>
    <w:rsid w:val="000132B8"/>
    <w:rsid w:val="00022E4A"/>
    <w:rsid w:val="00026F56"/>
    <w:rsid w:val="00027D5B"/>
    <w:rsid w:val="00043E7C"/>
    <w:rsid w:val="00043F80"/>
    <w:rsid w:val="00062D76"/>
    <w:rsid w:val="00082C5E"/>
    <w:rsid w:val="000A6394"/>
    <w:rsid w:val="000B7FED"/>
    <w:rsid w:val="000C038A"/>
    <w:rsid w:val="000C6598"/>
    <w:rsid w:val="000D44B3"/>
    <w:rsid w:val="000F78A8"/>
    <w:rsid w:val="001001C9"/>
    <w:rsid w:val="001154B0"/>
    <w:rsid w:val="001272F0"/>
    <w:rsid w:val="00132624"/>
    <w:rsid w:val="00134C93"/>
    <w:rsid w:val="00145D43"/>
    <w:rsid w:val="0015187D"/>
    <w:rsid w:val="00151DBC"/>
    <w:rsid w:val="00192C46"/>
    <w:rsid w:val="001A08B3"/>
    <w:rsid w:val="001A09A3"/>
    <w:rsid w:val="001A433F"/>
    <w:rsid w:val="001A7B60"/>
    <w:rsid w:val="001B52F0"/>
    <w:rsid w:val="001B7A65"/>
    <w:rsid w:val="001E41F3"/>
    <w:rsid w:val="001F5BBF"/>
    <w:rsid w:val="002118AB"/>
    <w:rsid w:val="002160BA"/>
    <w:rsid w:val="002203D4"/>
    <w:rsid w:val="00231C05"/>
    <w:rsid w:val="0023257B"/>
    <w:rsid w:val="00245BB1"/>
    <w:rsid w:val="00253187"/>
    <w:rsid w:val="0025709B"/>
    <w:rsid w:val="0026004D"/>
    <w:rsid w:val="002640DD"/>
    <w:rsid w:val="0027584B"/>
    <w:rsid w:val="00275D12"/>
    <w:rsid w:val="00284FEB"/>
    <w:rsid w:val="002860C4"/>
    <w:rsid w:val="002A785C"/>
    <w:rsid w:val="002B5741"/>
    <w:rsid w:val="002D362B"/>
    <w:rsid w:val="002E472E"/>
    <w:rsid w:val="002E5A93"/>
    <w:rsid w:val="002F2E6E"/>
    <w:rsid w:val="00303FB6"/>
    <w:rsid w:val="00305409"/>
    <w:rsid w:val="00310194"/>
    <w:rsid w:val="00317F09"/>
    <w:rsid w:val="00325D23"/>
    <w:rsid w:val="00343095"/>
    <w:rsid w:val="00344D50"/>
    <w:rsid w:val="003609EF"/>
    <w:rsid w:val="0036231A"/>
    <w:rsid w:val="00372056"/>
    <w:rsid w:val="0037403A"/>
    <w:rsid w:val="0037427D"/>
    <w:rsid w:val="00374DD4"/>
    <w:rsid w:val="003765A4"/>
    <w:rsid w:val="003A22C0"/>
    <w:rsid w:val="003A3CA7"/>
    <w:rsid w:val="003B45DC"/>
    <w:rsid w:val="003C55D6"/>
    <w:rsid w:val="003D237E"/>
    <w:rsid w:val="003E1A36"/>
    <w:rsid w:val="003F03E6"/>
    <w:rsid w:val="00404E97"/>
    <w:rsid w:val="00410371"/>
    <w:rsid w:val="0041557E"/>
    <w:rsid w:val="004242F1"/>
    <w:rsid w:val="00430D9B"/>
    <w:rsid w:val="00464AC0"/>
    <w:rsid w:val="00474A78"/>
    <w:rsid w:val="004A2A42"/>
    <w:rsid w:val="004A623E"/>
    <w:rsid w:val="004B68FC"/>
    <w:rsid w:val="004B75B7"/>
    <w:rsid w:val="004C4B7E"/>
    <w:rsid w:val="004C5450"/>
    <w:rsid w:val="00504F3F"/>
    <w:rsid w:val="0051580D"/>
    <w:rsid w:val="00532B8D"/>
    <w:rsid w:val="00547111"/>
    <w:rsid w:val="00564C8E"/>
    <w:rsid w:val="00592D74"/>
    <w:rsid w:val="00595E68"/>
    <w:rsid w:val="005D6D5B"/>
    <w:rsid w:val="005E06EA"/>
    <w:rsid w:val="005E2C44"/>
    <w:rsid w:val="005E7983"/>
    <w:rsid w:val="005F0EEB"/>
    <w:rsid w:val="005F4FA2"/>
    <w:rsid w:val="005F590C"/>
    <w:rsid w:val="00615357"/>
    <w:rsid w:val="006202BB"/>
    <w:rsid w:val="00621188"/>
    <w:rsid w:val="006257ED"/>
    <w:rsid w:val="00631675"/>
    <w:rsid w:val="00640CB8"/>
    <w:rsid w:val="00665C47"/>
    <w:rsid w:val="00666F6C"/>
    <w:rsid w:val="00684049"/>
    <w:rsid w:val="006938E7"/>
    <w:rsid w:val="00695808"/>
    <w:rsid w:val="006B3C17"/>
    <w:rsid w:val="006B46FB"/>
    <w:rsid w:val="006C74A8"/>
    <w:rsid w:val="006E21FB"/>
    <w:rsid w:val="006E4304"/>
    <w:rsid w:val="00705E6A"/>
    <w:rsid w:val="007173F7"/>
    <w:rsid w:val="0074044E"/>
    <w:rsid w:val="00760C1E"/>
    <w:rsid w:val="00783085"/>
    <w:rsid w:val="00792342"/>
    <w:rsid w:val="007977A8"/>
    <w:rsid w:val="007B512A"/>
    <w:rsid w:val="007C2097"/>
    <w:rsid w:val="007C5353"/>
    <w:rsid w:val="007C7BDA"/>
    <w:rsid w:val="007D0D67"/>
    <w:rsid w:val="007D6A07"/>
    <w:rsid w:val="007F7259"/>
    <w:rsid w:val="00803AD6"/>
    <w:rsid w:val="008040A8"/>
    <w:rsid w:val="0081013C"/>
    <w:rsid w:val="00820254"/>
    <w:rsid w:val="008279FA"/>
    <w:rsid w:val="00833A20"/>
    <w:rsid w:val="008535B7"/>
    <w:rsid w:val="008626E7"/>
    <w:rsid w:val="00863F32"/>
    <w:rsid w:val="008666B5"/>
    <w:rsid w:val="00870EE7"/>
    <w:rsid w:val="008715A7"/>
    <w:rsid w:val="008863B9"/>
    <w:rsid w:val="00886CD2"/>
    <w:rsid w:val="008A45A6"/>
    <w:rsid w:val="008B4608"/>
    <w:rsid w:val="008C32EF"/>
    <w:rsid w:val="008F11A7"/>
    <w:rsid w:val="008F3789"/>
    <w:rsid w:val="008F686C"/>
    <w:rsid w:val="0090488C"/>
    <w:rsid w:val="009148DE"/>
    <w:rsid w:val="00916D11"/>
    <w:rsid w:val="00930EF4"/>
    <w:rsid w:val="00937A5E"/>
    <w:rsid w:val="00941E30"/>
    <w:rsid w:val="00963E55"/>
    <w:rsid w:val="009777D9"/>
    <w:rsid w:val="00991B88"/>
    <w:rsid w:val="009943F9"/>
    <w:rsid w:val="009A5753"/>
    <w:rsid w:val="009A579D"/>
    <w:rsid w:val="009B0C3B"/>
    <w:rsid w:val="009B3AB9"/>
    <w:rsid w:val="009B47CC"/>
    <w:rsid w:val="009C3ADF"/>
    <w:rsid w:val="009D5F83"/>
    <w:rsid w:val="009E3297"/>
    <w:rsid w:val="009E3609"/>
    <w:rsid w:val="009F0DA7"/>
    <w:rsid w:val="009F734F"/>
    <w:rsid w:val="00A1055C"/>
    <w:rsid w:val="00A246B6"/>
    <w:rsid w:val="00A47E70"/>
    <w:rsid w:val="00A50CF0"/>
    <w:rsid w:val="00A52278"/>
    <w:rsid w:val="00A63702"/>
    <w:rsid w:val="00A7127A"/>
    <w:rsid w:val="00A71C2E"/>
    <w:rsid w:val="00A74697"/>
    <w:rsid w:val="00A758BD"/>
    <w:rsid w:val="00A7671C"/>
    <w:rsid w:val="00AA2CBC"/>
    <w:rsid w:val="00AA526D"/>
    <w:rsid w:val="00AC5820"/>
    <w:rsid w:val="00AD1CD8"/>
    <w:rsid w:val="00AD293C"/>
    <w:rsid w:val="00B03ED7"/>
    <w:rsid w:val="00B167E3"/>
    <w:rsid w:val="00B258BB"/>
    <w:rsid w:val="00B6548F"/>
    <w:rsid w:val="00B67B97"/>
    <w:rsid w:val="00B87CA7"/>
    <w:rsid w:val="00B968C8"/>
    <w:rsid w:val="00BA3EC5"/>
    <w:rsid w:val="00BA51D9"/>
    <w:rsid w:val="00BB5DFC"/>
    <w:rsid w:val="00BD279D"/>
    <w:rsid w:val="00BD6BB8"/>
    <w:rsid w:val="00BE2479"/>
    <w:rsid w:val="00BF74E3"/>
    <w:rsid w:val="00C462F9"/>
    <w:rsid w:val="00C66BA2"/>
    <w:rsid w:val="00C820AB"/>
    <w:rsid w:val="00C95985"/>
    <w:rsid w:val="00C959B1"/>
    <w:rsid w:val="00C96FA7"/>
    <w:rsid w:val="00CA3609"/>
    <w:rsid w:val="00CC5026"/>
    <w:rsid w:val="00CC68D0"/>
    <w:rsid w:val="00CC7EDC"/>
    <w:rsid w:val="00D03794"/>
    <w:rsid w:val="00D03F9A"/>
    <w:rsid w:val="00D06D51"/>
    <w:rsid w:val="00D23547"/>
    <w:rsid w:val="00D24991"/>
    <w:rsid w:val="00D37EC2"/>
    <w:rsid w:val="00D50255"/>
    <w:rsid w:val="00D618AB"/>
    <w:rsid w:val="00D652C7"/>
    <w:rsid w:val="00D66520"/>
    <w:rsid w:val="00D7645C"/>
    <w:rsid w:val="00D80C3B"/>
    <w:rsid w:val="00DA3AA8"/>
    <w:rsid w:val="00DB7D8A"/>
    <w:rsid w:val="00DC6827"/>
    <w:rsid w:val="00DE34CF"/>
    <w:rsid w:val="00DE7626"/>
    <w:rsid w:val="00E10E54"/>
    <w:rsid w:val="00E13F3D"/>
    <w:rsid w:val="00E259B2"/>
    <w:rsid w:val="00E33D32"/>
    <w:rsid w:val="00E34898"/>
    <w:rsid w:val="00E36FA7"/>
    <w:rsid w:val="00E63240"/>
    <w:rsid w:val="00E86784"/>
    <w:rsid w:val="00EA3573"/>
    <w:rsid w:val="00EB09B7"/>
    <w:rsid w:val="00EC3C5D"/>
    <w:rsid w:val="00ED0578"/>
    <w:rsid w:val="00EE7D7C"/>
    <w:rsid w:val="00EF5E7A"/>
    <w:rsid w:val="00F14B22"/>
    <w:rsid w:val="00F25D98"/>
    <w:rsid w:val="00F26FAA"/>
    <w:rsid w:val="00F300FB"/>
    <w:rsid w:val="00F47968"/>
    <w:rsid w:val="00F50827"/>
    <w:rsid w:val="00F522FA"/>
    <w:rsid w:val="00F85F7E"/>
    <w:rsid w:val="00F90FA0"/>
    <w:rsid w:val="00F923CF"/>
    <w:rsid w:val="00F956DD"/>
    <w:rsid w:val="00F9598E"/>
    <w:rsid w:val="00FA0CC8"/>
    <w:rsid w:val="00FA6B4C"/>
    <w:rsid w:val="00FB6386"/>
    <w:rsid w:val="00FC580D"/>
    <w:rsid w:val="00FC79FD"/>
    <w:rsid w:val="00FD0808"/>
    <w:rsid w:val="00FF6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398644"/>
  <w15:docId w15:val="{00C1E12D-BA27-4F18-82BC-8DA7A7BA6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95E68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5D6D5B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4B68FC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791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7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41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69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73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69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915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04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98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907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09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01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72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21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24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4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30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91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22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71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91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7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074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57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22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46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69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24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31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53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38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1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99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1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47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2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9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41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58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25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2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38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4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229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68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06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0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4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804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63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3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20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85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9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94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6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06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5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6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4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1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3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0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8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861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70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67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72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9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4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7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45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48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94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25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26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33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4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85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05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54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90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2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57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39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52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67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1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72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93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0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0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8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03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93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20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20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41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5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0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98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54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5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15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7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22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03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5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88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07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88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89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4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4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84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2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32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21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45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58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9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5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40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39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0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885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37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55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24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6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40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88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6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36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719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02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45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45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08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15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5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79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6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8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95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9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66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33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18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94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67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12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78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33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97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1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1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86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92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94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3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3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10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7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85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15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702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05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8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49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8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9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44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95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16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49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9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59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7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5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51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29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60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17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57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22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8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333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14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74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56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5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1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36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65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A97E3-1B88-46D7-BFF6-1A6D31971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</TotalTime>
  <Pages>4</Pages>
  <Words>1016</Words>
  <Characters>5796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6799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18</cp:revision>
  <cp:lastPrinted>1900-01-01T00:00:00Z</cp:lastPrinted>
  <dcterms:created xsi:type="dcterms:W3CDTF">2023-05-15T09:27:00Z</dcterms:created>
  <dcterms:modified xsi:type="dcterms:W3CDTF">2023-07-21T16:06:00Z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