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657DD2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B1BF3">
        <w:fldChar w:fldCharType="begin"/>
      </w:r>
      <w:r w:rsidR="004B1BF3">
        <w:instrText xml:space="preserve"> DOCPROPERTY  Tdoc#  \* MERGEFORMAT </w:instrText>
      </w:r>
      <w:r w:rsidR="004B1BF3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4B1BF3">
        <w:rPr>
          <w:b/>
          <w:i/>
          <w:noProof/>
          <w:sz w:val="28"/>
        </w:rPr>
        <w:t>574</w:t>
      </w:r>
      <w:r w:rsidR="004B1BF3">
        <w:rPr>
          <w:b/>
          <w:i/>
          <w:noProof/>
          <w:sz w:val="28"/>
        </w:rPr>
        <w:fldChar w:fldCharType="end"/>
      </w:r>
    </w:p>
    <w:p w14:paraId="210A5493" w14:textId="36EF72AA" w:rsidR="00745C21" w:rsidRDefault="004B1BF3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4B1B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55258E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10</w:t>
            </w:r>
            <w:r w:rsidR="00C92A5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C830BC" w:rsidR="001E41F3" w:rsidRPr="00745C21" w:rsidRDefault="004B1BF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1A635B" w:rsidR="001E41F3" w:rsidRPr="00410371" w:rsidRDefault="004B1B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CF389" w:rsidR="001E41F3" w:rsidRDefault="00577E0E" w:rsidP="009C5B9C">
            <w:pPr>
              <w:pStyle w:val="CRCoverPage"/>
              <w:spacing w:after="0"/>
              <w:rPr>
                <w:noProof/>
              </w:rPr>
            </w:pPr>
            <w:r w:rsidRPr="00577E0E">
              <w:t>Correction for NR PDCP test case 7.1.3.4.1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6386A0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0579F6">
              <w:rPr>
                <w:noProof/>
              </w:rPr>
              <w:t>05-</w:t>
            </w:r>
            <w:r w:rsidR="00577E0E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4B1B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E4E73F" w:rsidR="00FB2005" w:rsidRPr="00FB2005" w:rsidRDefault="00FB2005" w:rsidP="00FB2005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 xml:space="preserve">The function </w:t>
            </w:r>
            <w:r w:rsidRPr="00672CBB">
              <w:rPr>
                <w:rFonts w:cs="Arial"/>
                <w:lang w:eastAsia="zh-CN"/>
              </w:rPr>
              <w:t>f_NR_PDCP_Init</w:t>
            </w:r>
            <w:r>
              <w:rPr>
                <w:rFonts w:cs="Arial"/>
                <w:lang w:eastAsia="zh-CN"/>
              </w:rPr>
              <w:t>() is currently taking the default value of DRB ID (DRB 2) which may not exist if the UE has established only IMS PDU session</w:t>
            </w:r>
          </w:p>
        </w:tc>
      </w:tr>
      <w:tr w:rsidR="00FB200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4F316451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0DB6D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Pass the variable </w:t>
            </w:r>
            <w:r w:rsidRPr="00B26A42">
              <w:rPr>
                <w:noProof/>
              </w:rPr>
              <w:t>v_DRBId</w:t>
            </w:r>
            <w:r>
              <w:rPr>
                <w:noProof/>
              </w:rPr>
              <w:t xml:space="preserve"> into the function </w:t>
            </w:r>
            <w:r w:rsidRPr="008A536F">
              <w:rPr>
                <w:noProof/>
              </w:rPr>
              <w:t>f_NR_PDCP_Init</w:t>
            </w:r>
            <w:r>
              <w:rPr>
                <w:noProof/>
              </w:rPr>
              <w:t>() so a valid DRB ID is used for testing.</w:t>
            </w:r>
          </w:p>
        </w:tc>
      </w:tr>
      <w:tr w:rsidR="00FB200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5C0A0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supporting IMS can fail this test case</w:t>
            </w:r>
          </w:p>
        </w:tc>
      </w:tr>
      <w:tr w:rsidR="00FB2005" w14:paraId="034AF533" w14:textId="77777777" w:rsidTr="00547111">
        <w:tc>
          <w:tcPr>
            <w:tcW w:w="2694" w:type="dxa"/>
            <w:gridSpan w:val="2"/>
          </w:tcPr>
          <w:p w14:paraId="39D9EB5B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559755" w:rsidR="00FB2005" w:rsidRDefault="00FB2005" w:rsidP="00FB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7.1.3.4.1.NR5GC</w:t>
            </w:r>
          </w:p>
        </w:tc>
      </w:tr>
      <w:tr w:rsidR="00FB200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2005" w:rsidRDefault="00FB2005" w:rsidP="00FB200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00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2005" w:rsidRDefault="00FB2005" w:rsidP="00FB20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200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2005" w:rsidRDefault="00FB2005" w:rsidP="00FB200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00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2005" w:rsidRDefault="00FB2005" w:rsidP="00FB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00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FB2005" w:rsidRDefault="00FB2005" w:rsidP="00FB20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2005" w:rsidRDefault="00FB2005" w:rsidP="00FB20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2005" w:rsidRDefault="00FB2005" w:rsidP="00FB200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200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2005" w:rsidRDefault="00FB2005" w:rsidP="00FB200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2005" w:rsidRDefault="00FB2005" w:rsidP="00FB2005">
            <w:pPr>
              <w:pStyle w:val="CRCoverPage"/>
              <w:spacing w:after="0"/>
              <w:rPr>
                <w:noProof/>
              </w:rPr>
            </w:pPr>
          </w:p>
        </w:tc>
      </w:tr>
      <w:tr w:rsidR="00FB200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200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2005" w:rsidRPr="008863B9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2005" w:rsidRPr="008863B9" w:rsidRDefault="00FB2005" w:rsidP="00FB200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200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2005" w:rsidRDefault="00FB2005" w:rsidP="00FB20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2005" w:rsidRDefault="00FB2005" w:rsidP="00FB20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C53CBF6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2A281A">
        <w:rPr>
          <w:rFonts w:cs="Arial"/>
          <w:lang w:eastAsia="ja-JP"/>
        </w:rPr>
        <w:t>12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7AE92AFF" w14:textId="77777777" w:rsidR="000579F6" w:rsidRDefault="000579F6" w:rsidP="000579F6"/>
    <w:p w14:paraId="232A376F" w14:textId="6D62F8ED" w:rsidR="00456520" w:rsidRPr="00095A97" w:rsidRDefault="00095A97" w:rsidP="00095A97">
      <w:pPr>
        <w:pStyle w:val="Heading2"/>
        <w:rPr>
          <w:rFonts w:cs="Arial"/>
          <w:sz w:val="20"/>
        </w:rPr>
      </w:pPr>
      <w:bookmarkStart w:id="7" w:name="_Toc93417461"/>
      <w:bookmarkStart w:id="8" w:name="_Toc122434496"/>
      <w:bookmarkStart w:id="9" w:name="_Toc295288973"/>
      <w:bookmarkStart w:id="10" w:name="_Toc325725668"/>
      <w:bookmarkStart w:id="11" w:name="_Toc532983740"/>
      <w:bookmarkStart w:id="12" w:name="_Toc96525798"/>
      <w:r>
        <w:t xml:space="preserve">2.1 </w:t>
      </w:r>
      <w:r w:rsidR="00045309">
        <w:t>Change 1</w:t>
      </w:r>
      <w:bookmarkEnd w:id="7"/>
      <w:bookmarkEnd w:id="8"/>
      <w:bookmarkEnd w:id="9"/>
      <w:bookmarkEnd w:id="10"/>
      <w:bookmarkEnd w:id="11"/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56520" w14:paraId="64235EEB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628F" w14:textId="77777777" w:rsidR="00456520" w:rsidRDefault="00456520" w:rsidP="00A820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DB7F" w14:textId="52BD37AD" w:rsidR="00456520" w:rsidRPr="00B65B1E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82850">
              <w:rPr>
                <w:rFonts w:ascii="Arial" w:hAnsi="Arial" w:cs="Arial"/>
                <w:lang w:val="en-US" w:eastAsia="en-GB"/>
              </w:rPr>
              <w:t xml:space="preserve">f_TC_7_1_3_4_1_NR5GC() </w:t>
            </w:r>
          </w:p>
        </w:tc>
      </w:tr>
      <w:tr w:rsidR="00456520" w14:paraId="36583F9E" w14:textId="77777777" w:rsidTr="00A820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37A9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2382" w14:textId="0CF4B32F" w:rsidR="00456520" w:rsidRPr="008D31B6" w:rsidRDefault="00672CBB" w:rsidP="00A820E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function </w:t>
            </w:r>
            <w:r w:rsidRPr="00672CBB">
              <w:rPr>
                <w:rFonts w:ascii="Arial" w:hAnsi="Arial" w:cs="Arial"/>
                <w:lang w:eastAsia="zh-CN"/>
              </w:rPr>
              <w:t>f_NR_PDCP_Init</w:t>
            </w:r>
            <w:r>
              <w:rPr>
                <w:rFonts w:ascii="Arial" w:hAnsi="Arial" w:cs="Arial"/>
                <w:lang w:eastAsia="zh-CN"/>
              </w:rPr>
              <w:t>() is currently taking the default value of DRB ID (DRB 2) which may not exist if the UE has established only IMS PDU session</w:t>
            </w:r>
          </w:p>
        </w:tc>
      </w:tr>
      <w:tr w:rsidR="00456520" w14:paraId="38B3B57A" w14:textId="77777777" w:rsidTr="00A820E0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60F2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07DF" w14:textId="41E35327" w:rsidR="00456520" w:rsidRPr="0066224B" w:rsidRDefault="00456520" w:rsidP="00A820E0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 xml:space="preserve">Passing </w:t>
            </w:r>
            <w:r w:rsidR="00672CBB">
              <w:rPr>
                <w:noProof/>
              </w:rPr>
              <w:t>the</w:t>
            </w:r>
            <w:r>
              <w:rPr>
                <w:noProof/>
              </w:rPr>
              <w:t xml:space="preserve"> variable </w:t>
            </w:r>
            <w:r w:rsidRPr="00B26A42">
              <w:rPr>
                <w:noProof/>
              </w:rPr>
              <w:t>v_DRBId</w:t>
            </w:r>
            <w:r>
              <w:rPr>
                <w:noProof/>
              </w:rPr>
              <w:t xml:space="preserve"> in</w:t>
            </w:r>
            <w:r w:rsidR="00672CBB">
              <w:rPr>
                <w:noProof/>
              </w:rPr>
              <w:t>to</w:t>
            </w:r>
            <w:r>
              <w:rPr>
                <w:noProof/>
              </w:rPr>
              <w:t xml:space="preserve"> the function </w:t>
            </w:r>
            <w:r w:rsidRPr="008A536F">
              <w:rPr>
                <w:noProof/>
              </w:rPr>
              <w:t>f_NR_PDCP_Init</w:t>
            </w:r>
            <w:r w:rsidR="00672CBB">
              <w:rPr>
                <w:noProof/>
              </w:rPr>
              <w:t>() so a valid DRB ID is used for testing.</w:t>
            </w:r>
          </w:p>
        </w:tc>
      </w:tr>
      <w:tr w:rsidR="00456520" w14:paraId="6BD2537B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DD63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1786" w14:textId="77777777" w:rsidR="00456520" w:rsidRDefault="00456520" w:rsidP="00A820E0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zh-CN"/>
              </w:rPr>
              <w:t>PDCP_NR5GC</w:t>
            </w:r>
            <w:r w:rsidRPr="00B66AAC">
              <w:rPr>
                <w:rFonts w:ascii="Arial" w:hAnsi="Arial" w:cs="Arial"/>
                <w:lang w:eastAsia="zh-CN"/>
              </w:rPr>
              <w:t>.ttcn</w:t>
            </w:r>
            <w:r w:rsidRPr="00DF7CEE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56520" w14:paraId="46001E1C" w14:textId="77777777" w:rsidTr="00A820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93C9" w14:textId="77777777" w:rsidR="00456520" w:rsidRDefault="00456520" w:rsidP="00A820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7AD4" w14:textId="77777777" w:rsidR="00456520" w:rsidRDefault="00456520" w:rsidP="00A820E0">
            <w:pPr>
              <w:rPr>
                <w:rFonts w:ascii="Arial" w:hAnsi="Arial"/>
                <w:lang w:eastAsia="zh-CN"/>
              </w:rPr>
            </w:pPr>
          </w:p>
        </w:tc>
      </w:tr>
    </w:tbl>
    <w:p w14:paraId="0D900532" w14:textId="77777777" w:rsidR="00456520" w:rsidRDefault="00456520" w:rsidP="00456520">
      <w:pPr>
        <w:rPr>
          <w:lang w:val="en-US" w:eastAsia="zh-CN"/>
        </w:rPr>
      </w:pPr>
    </w:p>
    <w:p w14:paraId="69240DA7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56520" w14:paraId="0979D952" w14:textId="77777777" w:rsidTr="00A820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C3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>function f_TC_7_1_3_4_1_NR5GC() runs on NR5GC_PTC</w:t>
            </w:r>
          </w:p>
          <w:p w14:paraId="77D88190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{ //PDCP handover / Non-lossless handover / PDCP sequence number maintenance</w:t>
            </w:r>
          </w:p>
          <w:p w14:paraId="47EF769C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//PDCP Status Report to convey the information on missing or acknowledged PDCP SDUs at handover/</w:t>
            </w:r>
          </w:p>
          <w:p w14:paraId="48A61DE8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//In order deliveryy and duplicate elimination in the downlink</w:t>
            </w:r>
          </w:p>
          <w:p w14:paraId="27D621F4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NR_PDCP_SS_State_Type v_NR_PDCP_State;</w:t>
            </w:r>
          </w:p>
          <w:p w14:paraId="5CE14ADB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DRB_ToAddMod v_DRB_ToAddMod;</w:t>
            </w:r>
          </w:p>
          <w:p w14:paraId="4A019CC2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NR_RadioBearer_Type v_SS_Drb_Config;</w:t>
            </w:r>
          </w:p>
          <w:p w14:paraId="3AE79937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NR_RLC_BearerToAddModList_Type v_RLC_BearerConfigList;</w:t>
            </w:r>
          </w:p>
          <w:p w14:paraId="61EDAB8B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RLC_Config.am.ul_AM_RLC.t_PollRetransmit  v_T_PollRetransmit := ms150; //@sic R5-201219 sic@</w:t>
            </w:r>
          </w:p>
          <w:p w14:paraId="75DAE828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DRB_Identity v_DRBId;</w:t>
            </w:r>
          </w:p>
          <w:p w14:paraId="6A093F9D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MAC_CellGroupConfig v_MAC_CellGroupConfig;//@sic R5s200690 sic@</w:t>
            </w:r>
          </w:p>
          <w:p w14:paraId="7FDA5840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DL_t_Reassembly_Type v_T_Reassembly;</w:t>
            </w:r>
          </w:p>
          <w:p w14:paraId="767896DE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0B40BA2A" w14:textId="3B022A6F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……………………….</w:t>
            </w:r>
          </w:p>
          <w:p w14:paraId="4D3285F2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2649609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//Initialize PDCP Parameters</w:t>
            </w:r>
          </w:p>
          <w:p w14:paraId="680B6C3A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f_NR_PDCP_Init (v_NR_PDCP_State, f_NR_38508_SetPDCP_SN_Size());  // @sic R5-227518 sic@</w:t>
            </w:r>
          </w:p>
          <w:p w14:paraId="1943D214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f_NR_TestBody_Set(true);</w:t>
            </w:r>
          </w:p>
          <w:p w14:paraId="59DEF70C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fl_TC_7_1_3_4_1_NR5GC_TestBody(v_NR_PDCP_State);</w:t>
            </w:r>
          </w:p>
          <w:p w14:paraId="59B86086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f_NR_TestBody_Set(false);</w:t>
            </w:r>
          </w:p>
          <w:p w14:paraId="115BD45E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0AEECBE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f_NR5GC_OpenUE_TestLoopMode_Deactivate_TestMode(nr_Cell1);</w:t>
            </w:r>
          </w:p>
          <w:p w14:paraId="061127C6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5B2F9C03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//Postamble</w:t>
            </w:r>
          </w:p>
          <w:p w14:paraId="4C810B10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f_NR_Postamble(nr_Cell1, STATE_CONNECTED_3A);</w:t>
            </w:r>
          </w:p>
          <w:p w14:paraId="0D9234D7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f_NR_ReleaseAllCells();</w:t>
            </w:r>
          </w:p>
          <w:p w14:paraId="3D01CF48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C5802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2292E24D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780070B2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43F05CDE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77278264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</w:p>
    <w:p w14:paraId="41C23D0D" w14:textId="77777777" w:rsidR="00456520" w:rsidRDefault="00456520" w:rsidP="0045652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56520" w14:paraId="0F32E6AF" w14:textId="77777777" w:rsidTr="00A820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E5FA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92E3F">
              <w:rPr>
                <w:rFonts w:ascii="Arial" w:hAnsi="Arial" w:cs="Arial"/>
                <w:lang w:val="en-US" w:eastAsia="en-GB"/>
              </w:rPr>
              <w:t xml:space="preserve">  </w:t>
            </w:r>
            <w:r w:rsidRPr="000A15C8">
              <w:rPr>
                <w:rFonts w:ascii="Arial" w:hAnsi="Arial" w:cs="Arial"/>
                <w:lang w:val="en-US" w:eastAsia="en-GB"/>
              </w:rPr>
              <w:t>function f_TC_7_1_3_4_1_NR5GC() runs on NR5GC_PTC</w:t>
            </w:r>
          </w:p>
          <w:p w14:paraId="2AFF81E3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{ //PDCP handover / Non-lossless handover / PDCP sequence number maintenance</w:t>
            </w:r>
          </w:p>
          <w:p w14:paraId="2726A1A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//PDCP Status Report to convey the information on missing or acknowledged PDCP SDUs at handover/</w:t>
            </w:r>
          </w:p>
          <w:p w14:paraId="10155D3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//In order deliveryy and duplicate elimination in the downlink</w:t>
            </w:r>
          </w:p>
          <w:p w14:paraId="1EA6BC83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NR_PDCP_SS_State_Type v_NR_PDCP_State;</w:t>
            </w:r>
          </w:p>
          <w:p w14:paraId="7D9AAEC6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DRB_ToAddMod v_DRB_ToAddMod;</w:t>
            </w:r>
          </w:p>
          <w:p w14:paraId="322FE32F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NR_RadioBearer_Type v_SS_Drb_Config;</w:t>
            </w:r>
          </w:p>
          <w:p w14:paraId="722B4249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NR_RLC_BearerToAddModList_Type v_RLC_BearerConfigList;</w:t>
            </w:r>
          </w:p>
          <w:p w14:paraId="009ADDEA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RLC_Config.am.ul_AM_RLC.t_PollRetransmit  v_T_PollRetransmit := ms150; //@sic R5-201219 sic@</w:t>
            </w:r>
          </w:p>
          <w:p w14:paraId="504002FE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DRB_Identity v_DRBId;</w:t>
            </w:r>
          </w:p>
          <w:p w14:paraId="42BFB1D3" w14:textId="77777777" w:rsidR="00456520" w:rsidRPr="000A15C8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template (value) MAC_CellGroupConfig v_MAC_CellGroupConfig;//@sic R5s200690 sic@</w:t>
            </w:r>
          </w:p>
          <w:p w14:paraId="4F15D201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A15C8">
              <w:rPr>
                <w:rFonts w:ascii="Arial" w:hAnsi="Arial" w:cs="Arial"/>
                <w:lang w:val="en-US" w:eastAsia="en-GB"/>
              </w:rPr>
              <w:t xml:space="preserve">    var DL_t_Reassembly_Type v_T_Reassembly;</w:t>
            </w:r>
          </w:p>
          <w:p w14:paraId="13264EDA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/>
              </w:rPr>
            </w:pPr>
          </w:p>
          <w:p w14:paraId="3FABB68B" w14:textId="070E76DA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…………………………..</w:t>
            </w:r>
          </w:p>
          <w:p w14:paraId="3986D8EC" w14:textId="77777777" w:rsidR="00456520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</w:p>
          <w:p w14:paraId="053CBB31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//Initialize PDCP Parameters</w:t>
            </w:r>
          </w:p>
          <w:p w14:paraId="05E5F808" w14:textId="2EA46C0A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  <w:r w:rsidRPr="00456520">
              <w:rPr>
                <w:rFonts w:ascii="Arial" w:hAnsi="Arial"/>
                <w:noProof/>
              </w:rPr>
              <w:t>f_NR_PDCP_Init (v_NR_PDCP_State, f_NR_38508_SetPDCP_SN_Size()</w:t>
            </w:r>
            <w:r w:rsidRPr="00456520">
              <w:rPr>
                <w:rFonts w:ascii="Arial" w:hAnsi="Arial"/>
                <w:noProof/>
                <w:highlight w:val="yellow"/>
              </w:rPr>
              <w:t>,v_DRBId</w:t>
            </w:r>
            <w:r w:rsidRPr="00456520">
              <w:rPr>
                <w:rFonts w:ascii="Arial" w:hAnsi="Arial"/>
                <w:noProof/>
              </w:rPr>
              <w:t>);</w:t>
            </w:r>
            <w:r w:rsidRPr="005C5802">
              <w:rPr>
                <w:rFonts w:ascii="Arial" w:hAnsi="Arial"/>
                <w:noProof/>
              </w:rPr>
              <w:t xml:space="preserve">  @sic R5-227518 sic@</w:t>
            </w:r>
          </w:p>
          <w:p w14:paraId="62690B5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f_NR_TestBody_Set(true);</w:t>
            </w:r>
          </w:p>
          <w:p w14:paraId="72E510E6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fl_TC_7_1_3_4_1_NR5GC_TestBody(v_NR_PDCP_State);</w:t>
            </w:r>
          </w:p>
          <w:p w14:paraId="58C630E7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f_NR_TestBody_Set(false);</w:t>
            </w:r>
          </w:p>
          <w:p w14:paraId="464EF6BE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5E5CB548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f_NR5GC_OpenUE_TestLoopMode_Deactivate_TestMode(nr_Cell1);</w:t>
            </w:r>
          </w:p>
          <w:p w14:paraId="25A37854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</w:t>
            </w:r>
          </w:p>
          <w:p w14:paraId="0B4BFAF2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//Postamble</w:t>
            </w:r>
          </w:p>
          <w:p w14:paraId="7CE6D3E0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f_NR_Postamble(nr_Cell1, STATE_CONNECTED_3A);</w:t>
            </w:r>
          </w:p>
          <w:p w14:paraId="3E5B40E5" w14:textId="77777777" w:rsidR="00456520" w:rsidRPr="005C5802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  f_NR_ReleaseAllCells();</w:t>
            </w:r>
          </w:p>
          <w:p w14:paraId="4DD5693B" w14:textId="77777777" w:rsidR="00456520" w:rsidRPr="001C599F" w:rsidRDefault="00456520" w:rsidP="00A820E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5C5802">
              <w:rPr>
                <w:rFonts w:ascii="Arial" w:hAnsi="Arial"/>
                <w:noProof/>
              </w:rPr>
              <w:t xml:space="preserve">  }</w:t>
            </w:r>
          </w:p>
        </w:tc>
      </w:tr>
    </w:tbl>
    <w:p w14:paraId="2EC890C8" w14:textId="77777777" w:rsidR="00456520" w:rsidRDefault="00456520" w:rsidP="00456520">
      <w:pPr>
        <w:rPr>
          <w:lang w:val="en-US" w:eastAsia="zh-CN"/>
        </w:rPr>
      </w:pPr>
    </w:p>
    <w:p w14:paraId="09272A06" w14:textId="77777777" w:rsidR="00045309" w:rsidRPr="00045309" w:rsidRDefault="00045309" w:rsidP="00045309"/>
    <w:sectPr w:rsidR="00045309" w:rsidRPr="000453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B5F7" w14:textId="77777777" w:rsidR="000A461F" w:rsidRDefault="000A461F">
      <w:r>
        <w:separator/>
      </w:r>
    </w:p>
  </w:endnote>
  <w:endnote w:type="continuationSeparator" w:id="0">
    <w:p w14:paraId="09146CB0" w14:textId="77777777" w:rsidR="000A461F" w:rsidRDefault="000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11519" w14:textId="77777777" w:rsidR="000A461F" w:rsidRDefault="000A461F">
      <w:r>
        <w:separator/>
      </w:r>
    </w:p>
  </w:footnote>
  <w:footnote w:type="continuationSeparator" w:id="0">
    <w:p w14:paraId="2893AA6A" w14:textId="77777777" w:rsidR="000A461F" w:rsidRDefault="000A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97DD7"/>
    <w:rsid w:val="004A56B1"/>
    <w:rsid w:val="004B1BF3"/>
    <w:rsid w:val="004B75B7"/>
    <w:rsid w:val="004C07BC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46FB"/>
    <w:rsid w:val="006B6F80"/>
    <w:rsid w:val="006C5486"/>
    <w:rsid w:val="006E21FB"/>
    <w:rsid w:val="006F4AD0"/>
    <w:rsid w:val="00732F5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6A07"/>
    <w:rsid w:val="007F7259"/>
    <w:rsid w:val="008040A8"/>
    <w:rsid w:val="00807EA0"/>
    <w:rsid w:val="008279FA"/>
    <w:rsid w:val="008626E7"/>
    <w:rsid w:val="00870EE7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308F0"/>
    <w:rsid w:val="00A34D2E"/>
    <w:rsid w:val="00A47E70"/>
    <w:rsid w:val="00A50CF0"/>
    <w:rsid w:val="00A71099"/>
    <w:rsid w:val="00A7671C"/>
    <w:rsid w:val="00AA2CBC"/>
    <w:rsid w:val="00AB66B1"/>
    <w:rsid w:val="00AC2713"/>
    <w:rsid w:val="00AC5820"/>
    <w:rsid w:val="00AD1CD8"/>
    <w:rsid w:val="00B0233C"/>
    <w:rsid w:val="00B03E98"/>
    <w:rsid w:val="00B05011"/>
    <w:rsid w:val="00B258BB"/>
    <w:rsid w:val="00B36D49"/>
    <w:rsid w:val="00B37FA6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1FC7"/>
    <w:rsid w:val="00DB3990"/>
    <w:rsid w:val="00DB3B9F"/>
    <w:rsid w:val="00DD34E0"/>
    <w:rsid w:val="00DE12D9"/>
    <w:rsid w:val="00DE34CF"/>
    <w:rsid w:val="00E13F3D"/>
    <w:rsid w:val="00E34898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313</TotalTime>
  <Pages>4</Pages>
  <Words>565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122</cp:revision>
  <cp:lastPrinted>1900-01-01T00:00:00Z</cp:lastPrinted>
  <dcterms:created xsi:type="dcterms:W3CDTF">2022-12-12T09:24:00Z</dcterms:created>
  <dcterms:modified xsi:type="dcterms:W3CDTF">2023-07-21T16:03:00Z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